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6D" w:rsidRDefault="007F746D" w:rsidP="006E2D0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bookmarkStart w:id="0" w:name="_GoBack"/>
      <w:r>
        <w:rPr>
          <w:rFonts w:ascii="Comic Sans MS" w:hAnsi="Comic Sans MS" w:cs="Comic Sans MS"/>
          <w:sz w:val="24"/>
          <w:szCs w:val="24"/>
        </w:rPr>
        <w:t>ADI-SOYADI:</w:t>
      </w:r>
    </w:p>
    <w:p w:rsidR="007F746D" w:rsidRDefault="007F746D" w:rsidP="006E2D0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NUMARASI: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NOT:</w:t>
      </w:r>
    </w:p>
    <w:p w:rsidR="007F746D" w:rsidRDefault="007F746D" w:rsidP="006E2D0A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E2D0A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2016-2017  EĞİTİM ÖĞRETİM YILI RAHİME AKINCIOĞLU ORTAOKULU</w:t>
      </w:r>
    </w:p>
    <w:p w:rsidR="007F746D" w:rsidRDefault="007F746D" w:rsidP="006E2D0A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6/A SINIFI BİLİM UYGULAMALARI DERSİ 1. DÖNEM 1. KAZANIM SINAVI</w:t>
      </w:r>
    </w:p>
    <w:bookmarkEnd w:id="0"/>
    <w:p w:rsidR="007F746D" w:rsidRDefault="007F746D" w:rsidP="006E2D0A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E2D0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 bazı canlılar ve hücre modelleri verilmiştir. Bu canlıların hangi hücre yapısına ait olduklarını bulup hücre modelleri ile oklar yardımıyla eşleştiriniz.(5x3=15 P)</w:t>
      </w: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482.75pt;margin-top:.45pt;width:522.75pt;height:67.5pt;z-index:-251658752;visibility:visible;mso-position-horizontal:right;mso-position-horizontal-relative:margin">
            <v:imagedata r:id="rId5" o:title=""/>
            <w10:wrap anchorx="margin"/>
          </v:shape>
        </w:pict>
      </w: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1" o:spid="_x0000_s1027" type="#_x0000_t75" style="position:absolute;left:0;text-align:left;margin-left:131.25pt;margin-top:16.6pt;width:222pt;height:68.25pt;z-index:-251659776;visibility:visible;mso-position-horizontal-relative:margin">
            <v:imagedata r:id="rId6" o:title=""/>
            <w10:wrap anchorx="margin"/>
          </v:shape>
        </w:pict>
      </w: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Pr="00714D5D" w:rsidRDefault="007F746D" w:rsidP="00714D5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 hücrenin organellerinin isimleri ve görevleri karışık olarak verilmiştir. Organeller ve görevlerini bulup tabloda gri boyalı yerlere uygun rakamları yazarak eşleştiriniz.</w:t>
      </w:r>
      <w:r w:rsidRPr="00714D5D">
        <w:rPr>
          <w:rFonts w:ascii="Comic Sans MS" w:hAnsi="Comic Sans MS" w:cs="Comic Sans MS"/>
          <w:sz w:val="24"/>
          <w:szCs w:val="24"/>
        </w:rPr>
        <w:t>(10x3=30 P)</w:t>
      </w:r>
    </w:p>
    <w:tbl>
      <w:tblPr>
        <w:tblpPr w:leftFromText="141" w:rightFromText="141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2"/>
        <w:gridCol w:w="1898"/>
        <w:gridCol w:w="7128"/>
        <w:gridCol w:w="396"/>
      </w:tblGrid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ORGANELLER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GÖREVLER</w:t>
            </w:r>
          </w:p>
        </w:tc>
        <w:tc>
          <w:tcPr>
            <w:tcW w:w="396" w:type="dxa"/>
            <w:shd w:val="clear" w:color="auto" w:fill="FFFFFF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Çekirdek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 bölünmesinde görev alır.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Mitokondri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Hücrede yaşamsal faaliyetlerin gerçekleştiği organeller bu sıvıda bulunur.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Kloroplast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Hücrenin yönetim merkezidir.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Koful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Hücrede besin ve atıkları depolamakla görevlidir.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Sentrozom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Salgı üretimi ve paketleme işlemi yapar.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Lizozom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Hücrenin enerji üretim merkezidir.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Sitoplazma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 içerisinde madde iletimini sağlayan kanallardır.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8</w:t>
            </w:r>
          </w:p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Endoplazmik</w:t>
            </w:r>
          </w:p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retikulum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 içi sindirim yapar.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Golgi aygıtı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Hücreye şekil verir ve seçici-geçirgen yapıdadır.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472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Hücre zarı</w:t>
            </w:r>
          </w:p>
        </w:tc>
        <w:tc>
          <w:tcPr>
            <w:tcW w:w="712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35612F">
              <w:rPr>
                <w:rFonts w:ascii="Comic Sans MS" w:hAnsi="Comic Sans MS" w:cs="Comic Sans MS"/>
                <w:sz w:val="24"/>
                <w:szCs w:val="24"/>
              </w:rPr>
              <w:t>Bitkiye yeşil rengini verir, fotosentez yaparak besin ve oksijen üretmesini sağlar.</w:t>
            </w:r>
          </w:p>
        </w:tc>
        <w:tc>
          <w:tcPr>
            <w:tcW w:w="396" w:type="dxa"/>
            <w:shd w:val="clear" w:color="auto" w:fill="E7E6E6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7F746D" w:rsidRPr="00714D5D" w:rsidRDefault="007F746D" w:rsidP="00714D5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714D5D">
        <w:rPr>
          <w:rFonts w:ascii="Comic Sans MS" w:hAnsi="Comic Sans MS" w:cs="Comic Sans MS"/>
          <w:sz w:val="24"/>
          <w:szCs w:val="24"/>
        </w:rPr>
        <w:t>Görselde kemiğin kısımları gösterilmiştir. Bu kısımların isimlerini okların karşılarına yazınız.(6x3=18 P)</w:t>
      </w: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3" o:spid="_x0000_s1028" type="#_x0000_t75" style="position:absolute;left:0;text-align:left;margin-left:148.5pt;margin-top:12.25pt;width:270pt;height:109.25pt;z-index:-251657728;visibility:visible">
            <v:imagedata r:id="rId7" o:title=""/>
          </v:shape>
        </w:pict>
      </w: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3057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Aşağıdaki tabloda vücudumuzdaki bazı kemikler ve kemik çeşitleri verilmiştir. Kemikleri uygun kemik çeşidi ile eşleştirip tabloda uygun yerlere X işareti koyunuz.(10x3=30 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6"/>
        <w:gridCol w:w="1920"/>
        <w:gridCol w:w="1920"/>
        <w:gridCol w:w="1920"/>
        <w:gridCol w:w="1932"/>
      </w:tblGrid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KEMİK İSİMLERİ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UZUN KEMİK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KISA KEMİK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YASSI KEMİK</w:t>
            </w: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DÜZENSİZ ŞEKİLLİ KEMİK</w:t>
            </w: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Omurga kemikleri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Göğüs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Uyluk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Pazu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El bilek kemikleri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Kafatası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Çene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Kürek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El parmak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F746D" w:rsidRPr="0035612F">
        <w:tc>
          <w:tcPr>
            <w:tcW w:w="2530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5612F">
              <w:rPr>
                <w:rFonts w:ascii="Comic Sans MS" w:hAnsi="Comic Sans MS" w:cs="Comic Sans MS"/>
                <w:sz w:val="20"/>
                <w:szCs w:val="20"/>
              </w:rPr>
              <w:t>Kaval kemiği</w:t>
            </w: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7F746D" w:rsidRPr="0035612F" w:rsidRDefault="007F746D" w:rsidP="0035612F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7F746D" w:rsidRDefault="007F746D" w:rsidP="00305790">
      <w:pPr>
        <w:pStyle w:val="ListParagraph"/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</w:p>
    <w:p w:rsidR="007F746D" w:rsidRDefault="007F746D" w:rsidP="003057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Aşağıdaki boşlukları aşağıda verilen uygun kelimelerle doldurunuz.(7x1=7 Puan)</w:t>
      </w:r>
    </w:p>
    <w:p w:rsidR="007F746D" w:rsidRDefault="007F746D" w:rsidP="00305790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8654D8">
      <w:pPr>
        <w:spacing w:after="0" w:line="240" w:lineRule="auto"/>
        <w:ind w:left="6"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(çizgili, düz, kıkırdak, oynar, oynamaz, dokuları, enine)</w:t>
      </w:r>
    </w:p>
    <w:p w:rsidR="007F746D" w:rsidRDefault="007F746D" w:rsidP="00305790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8654D8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 w:cs="Comic Sans MS"/>
          <w:sz w:val="24"/>
          <w:szCs w:val="24"/>
        </w:rPr>
      </w:pPr>
      <w:r w:rsidRPr="00305790">
        <w:rPr>
          <w:rFonts w:ascii="Comic Sans MS" w:hAnsi="Comic Sans MS" w:cs="Comic Sans MS"/>
          <w:sz w:val="24"/>
          <w:szCs w:val="24"/>
        </w:rPr>
        <w:t>Vücudumuzdaki belirli görevleri yapan hücreler bir araya gelerek ……………………oluşturur.</w:t>
      </w:r>
    </w:p>
    <w:p w:rsidR="007F746D" w:rsidRDefault="007F746D" w:rsidP="008654D8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Diyafram kası isteğimiz dışında çalışan ……………………kas çeşididir.</w:t>
      </w:r>
    </w:p>
    <w:p w:rsidR="007F746D" w:rsidRDefault="007F746D" w:rsidP="008654D8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İskeletimizi oluşturan iskelet kasının diğer adı …………………………kastır.</w:t>
      </w:r>
    </w:p>
    <w:p w:rsidR="007F746D" w:rsidRDefault="007F746D" w:rsidP="008654D8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 w:cs="Comic Sans MS"/>
          <w:sz w:val="24"/>
          <w:szCs w:val="24"/>
        </w:rPr>
      </w:pPr>
      <w:r w:rsidRPr="008654D8">
        <w:rPr>
          <w:rFonts w:ascii="Comic Sans MS" w:hAnsi="Comic Sans MS" w:cs="Comic Sans MS"/>
          <w:sz w:val="24"/>
          <w:szCs w:val="24"/>
        </w:rPr>
        <w:t>Kemik zarı(periost) kemiğin beslenmesinde, kırılan ve çatlayan kemiklerin onarılmasında ve kemiğin ………………….büyümesinde görev alır.</w:t>
      </w:r>
    </w:p>
    <w:p w:rsidR="007F746D" w:rsidRDefault="007F746D" w:rsidP="008654D8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 w:cs="Comic Sans MS"/>
          <w:sz w:val="24"/>
          <w:szCs w:val="24"/>
        </w:rPr>
      </w:pPr>
      <w:r w:rsidRPr="008654D8">
        <w:rPr>
          <w:rFonts w:ascii="Comic Sans MS" w:hAnsi="Comic Sans MS" w:cs="Comic Sans MS"/>
          <w:sz w:val="24"/>
          <w:szCs w:val="24"/>
        </w:rPr>
        <w:t>Kol</w:t>
      </w:r>
      <w:r>
        <w:rPr>
          <w:rFonts w:ascii="Comic Sans MS" w:hAnsi="Comic Sans MS" w:cs="Comic Sans MS"/>
          <w:sz w:val="24"/>
          <w:szCs w:val="24"/>
        </w:rPr>
        <w:t>, bacak ve bileklerimizde ……………..…..eklemler bulunur.</w:t>
      </w:r>
    </w:p>
    <w:p w:rsidR="007F746D" w:rsidRPr="008654D8" w:rsidRDefault="007F746D" w:rsidP="008654D8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 w:cs="Comic Sans MS"/>
          <w:sz w:val="24"/>
          <w:szCs w:val="24"/>
        </w:rPr>
      </w:pPr>
      <w:r w:rsidRPr="008654D8">
        <w:rPr>
          <w:rFonts w:ascii="Comic Sans MS" w:hAnsi="Comic Sans MS" w:cs="Comic Sans MS"/>
          <w:sz w:val="24"/>
          <w:szCs w:val="24"/>
        </w:rPr>
        <w:t>Kemiğimizin boyuna uzamasını ………………………..sağlar.</w:t>
      </w:r>
    </w:p>
    <w:p w:rsidR="007F746D" w:rsidRDefault="007F746D" w:rsidP="008654D8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Üst çene ………………………ekleme örnek verilebilir.</w:t>
      </w: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hyperlink r:id="rId8" w:history="1">
        <w:r>
          <w:rPr>
            <w:rStyle w:val="Hyperlink"/>
          </w:rPr>
          <w:t>www.sorubak.com</w:t>
        </w:r>
      </w:hyperlink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Pr="00714D5D" w:rsidRDefault="007F746D" w:rsidP="00714D5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NOT: Sınav süresi 1 ders saatidir.</w:t>
      </w: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Soruların tam puanları yanlarında verilmiştir.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076541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7F746D" w:rsidRDefault="007F746D" w:rsidP="00626352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Şenel EREN</w:t>
      </w:r>
    </w:p>
    <w:p w:rsidR="007F746D" w:rsidRDefault="007F746D" w:rsidP="00626352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Fen Bilimleri Öğretmeni</w:t>
      </w:r>
    </w:p>
    <w:p w:rsidR="007F746D" w:rsidRPr="00626352" w:rsidRDefault="007F746D" w:rsidP="00626352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sectPr w:rsidR="007F746D" w:rsidRPr="00626352" w:rsidSect="00714D5D">
      <w:pgSz w:w="12240" w:h="15840"/>
      <w:pgMar w:top="284" w:right="1417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4E7"/>
    <w:multiLevelType w:val="hybridMultilevel"/>
    <w:tmpl w:val="B342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D0A"/>
    <w:rsid w:val="00076541"/>
    <w:rsid w:val="001B5ED7"/>
    <w:rsid w:val="00271CE7"/>
    <w:rsid w:val="00305790"/>
    <w:rsid w:val="0035612F"/>
    <w:rsid w:val="00626352"/>
    <w:rsid w:val="006E2D0A"/>
    <w:rsid w:val="00714D5D"/>
    <w:rsid w:val="007F746D"/>
    <w:rsid w:val="008654D8"/>
    <w:rsid w:val="00CD5A94"/>
    <w:rsid w:val="00D3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CE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E2D0A"/>
    <w:pPr>
      <w:ind w:left="720"/>
    </w:pPr>
  </w:style>
  <w:style w:type="table" w:styleId="TableGrid">
    <w:name w:val="Table Grid"/>
    <w:basedOn w:val="TableNormal"/>
    <w:uiPriority w:val="99"/>
    <w:rsid w:val="0062635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B5E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384</Words>
  <Characters>2194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</dc:creator>
  <cp:keywords>sorubak.com</cp:keywords>
  <dc:description/>
  <cp:lastModifiedBy>edanur</cp:lastModifiedBy>
  <cp:revision>3</cp:revision>
  <dcterms:created xsi:type="dcterms:W3CDTF">2015-11-16T08:37:00Z</dcterms:created>
  <dcterms:modified xsi:type="dcterms:W3CDTF">2016-10-25T19:22:00Z</dcterms:modified>
</cp:coreProperties>
</file>