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F6632">
        <w:rPr>
          <w:rFonts w:ascii="Times New Roman" w:hAnsi="Times New Roman" w:cs="Times New Roman"/>
        </w:rPr>
        <w:t>ADI SOYADI:</w:t>
      </w:r>
    </w:p>
    <w:p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SINIFI:</w:t>
      </w:r>
    </w:p>
    <w:p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NUMARASI</w:t>
      </w:r>
    </w:p>
    <w:p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CE5408" w:rsidRPr="00DF6632" w:rsidRDefault="00CE5408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2015-2016</w:t>
      </w:r>
      <w:r w:rsidRPr="00DF6632">
        <w:rPr>
          <w:rFonts w:ascii="Times New Roman" w:hAnsi="Times New Roman" w:cs="Times New Roman"/>
          <w:b/>
          <w:bCs/>
        </w:rPr>
        <w:t xml:space="preserve"> EĞİTİM ÖĞRETİM YILI GÖLBAŞI  İ.H.O  ARAPÇA DERSİ 6. SINIFLAR</w:t>
      </w:r>
    </w:p>
    <w:p w:rsidR="00CE5408" w:rsidRPr="00DF6632" w:rsidRDefault="00CE5408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  <w:b/>
          <w:bCs/>
        </w:rPr>
        <w:t>2. DÖNEM 1. YAZILI SORULARI</w:t>
      </w:r>
    </w:p>
    <w:p w:rsidR="00CE5408" w:rsidRDefault="00CE5408" w:rsidP="005630BF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:rsidR="00CE5408" w:rsidRDefault="00CE5408" w:rsidP="005630BF">
      <w:pPr>
        <w:pStyle w:val="NoSpacing"/>
        <w:jc w:val="center"/>
        <w:rPr>
          <w:b/>
          <w:bCs/>
        </w:rPr>
        <w:sectPr w:rsidR="00CE5408" w:rsidSect="00964657">
          <w:pgSz w:w="12240" w:h="15840"/>
          <w:pgMar w:top="426" w:right="1417" w:bottom="1417" w:left="567" w:header="708" w:footer="708" w:gutter="0"/>
          <w:cols w:space="708"/>
        </w:sectPr>
      </w:pPr>
    </w:p>
    <w:p w:rsidR="00CE5408" w:rsidRDefault="00CE5408" w:rsidP="005630BF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b/>
          <w:bCs/>
        </w:rPr>
        <w:t>- Aşağıdaki cümlenin Türkçe karşılığı hangisidir?(5P)</w:t>
      </w:r>
    </w:p>
    <w:p w:rsidR="00CE5408" w:rsidRPr="005630BF" w:rsidRDefault="00CE5408" w:rsidP="005630BF">
      <w:pPr>
        <w:pStyle w:val="NoSpacing"/>
        <w:rPr>
          <w:b/>
          <w:bCs/>
          <w:sz w:val="28"/>
          <w:szCs w:val="28"/>
        </w:rPr>
      </w:pPr>
      <w:r w:rsidRPr="005630BF">
        <w:rPr>
          <w:rFonts w:ascii="Times New Roman" w:hAnsi="Times New Roman" w:cs="Times New Roman"/>
          <w:b/>
          <w:bCs/>
          <w:sz w:val="28"/>
          <w:szCs w:val="28"/>
        </w:rPr>
        <w:t xml:space="preserve">هَلْ  عِنْدَكَ  دَجَاجَ  مَشْوِىّ؟                       </w:t>
      </w:r>
    </w:p>
    <w:p w:rsidR="00CE5408" w:rsidRDefault="00CE5408" w:rsidP="005630BF">
      <w:pPr>
        <w:pStyle w:val="NoSpacing"/>
        <w:rPr>
          <w:rFonts w:ascii="Times New Roman" w:hAnsi="Times New Roman" w:cs="Times New Roman"/>
        </w:rPr>
      </w:pPr>
      <w:r>
        <w:t>a) Sizde kızarmış tavuk var mı?</w:t>
      </w:r>
    </w:p>
    <w:p w:rsidR="00CE5408" w:rsidRDefault="00CE5408" w:rsidP="005630BF">
      <w:pPr>
        <w:pStyle w:val="NoSpacing"/>
      </w:pPr>
      <w:r>
        <w:t>b) Sizde kızarmış balık var mı?</w:t>
      </w:r>
    </w:p>
    <w:p w:rsidR="00CE5408" w:rsidRDefault="00CE5408" w:rsidP="005630BF">
      <w:pPr>
        <w:pStyle w:val="NoSpacing"/>
      </w:pPr>
      <w:r>
        <w:t>c) Etli yemek var mı?</w:t>
      </w:r>
    </w:p>
    <w:p w:rsidR="00CE5408" w:rsidRDefault="00CE5408" w:rsidP="005630BF">
      <w:pPr>
        <w:pStyle w:val="NoSpacing"/>
      </w:pPr>
      <w:r>
        <w:t>d) Çorba lezzetli mi?</w:t>
      </w:r>
    </w:p>
    <w:p w:rsidR="00CE5408" w:rsidRPr="005630BF" w:rsidRDefault="00CE5408" w:rsidP="005630BF">
      <w:pPr>
        <w:pStyle w:val="NoSpacing"/>
        <w:ind w:right="-142"/>
        <w:rPr>
          <w:b/>
          <w:bCs/>
        </w:rPr>
      </w:pPr>
      <w:r>
        <w:rPr>
          <w:b/>
          <w:bCs/>
        </w:rPr>
        <w:t>2- Aşağıdaki cümlelerin anlamlarını altlarına yazınız?(10P)</w:t>
      </w:r>
    </w:p>
    <w:p w:rsidR="00CE5408" w:rsidRPr="005630BF" w:rsidRDefault="00CE5408" w:rsidP="005630BF">
      <w:pPr>
        <w:pStyle w:val="NoSpacing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اَنَا  و اَبِي و اُمِّي  و اُخْتِي   في السُّوقِ الشَّعْبِي            </w:t>
      </w:r>
    </w:p>
    <w:p w:rsidR="00CE5408" w:rsidRDefault="00CE5408" w:rsidP="005630BF">
      <w:pPr>
        <w:pStyle w:val="NoSpacing"/>
        <w:ind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</w:t>
      </w:r>
    </w:p>
    <w:p w:rsidR="00CE5408" w:rsidRPr="005630BF" w:rsidRDefault="00CE5408" w:rsidP="005630BF">
      <w:pPr>
        <w:pStyle w:val="NoSpacing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مَرْحَبًا يَا زَيْنَبُ، سَيَّارَتِي  اَمَامَ الْبَيْتِ                     </w:t>
      </w:r>
    </w:p>
    <w:p w:rsidR="00CE5408" w:rsidRDefault="00CE5408" w:rsidP="005630BF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..........................................................................</w:t>
      </w:r>
    </w:p>
    <w:p w:rsidR="00CE5408" w:rsidRPr="005630BF" w:rsidRDefault="00CE5408" w:rsidP="005630BF">
      <w:pPr>
        <w:pStyle w:val="NoSpacing"/>
        <w:rPr>
          <w:rFonts w:ascii="Times New Roman" w:hAnsi="Times New Roman" w:cs="Times New Roman"/>
          <w:b/>
          <w:bCs/>
        </w:rPr>
      </w:pPr>
      <w:r>
        <w:rPr>
          <w:b/>
          <w:bCs/>
        </w:rPr>
        <w:t>3-Aşağıdakilerden hangisi bir hastalık değildir?(5P)</w:t>
      </w:r>
    </w:p>
    <w:p w:rsidR="00CE5408" w:rsidRDefault="00CE5408" w:rsidP="005630B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ا-)صُدَاعُ                                ب-) زُكَامُ        </w:t>
      </w:r>
    </w:p>
    <w:p w:rsidR="00CE5408" w:rsidRDefault="00CE5408" w:rsidP="005630B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ج-) اَلَمُ السِّنّ                            د-) دَوَاءٌ          </w:t>
      </w:r>
    </w:p>
    <w:p w:rsidR="00CE5408" w:rsidRPr="005630BF" w:rsidRDefault="00CE5408" w:rsidP="005630BF">
      <w:pPr>
        <w:pStyle w:val="NoSpacing"/>
        <w:rPr>
          <w:b/>
          <w:bCs/>
        </w:rPr>
      </w:pPr>
      <w:r>
        <w:rPr>
          <w:b/>
          <w:bCs/>
        </w:rPr>
        <w:t>4- Aşağıdakilerden hangisi kahvaltılık değildir?(5P)</w:t>
      </w:r>
    </w:p>
    <w:p w:rsidR="00CE5408" w:rsidRDefault="00CE5408" w:rsidP="005630B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جُبْنٌ                                 ب-) اُرْزٌ           </w:t>
      </w:r>
    </w:p>
    <w:p w:rsidR="00CE5408" w:rsidRDefault="00CE5408" w:rsidP="00D65306">
      <w:pPr>
        <w:pStyle w:val="NoSpacing"/>
        <w:ind w:right="-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عَسَل</w:t>
      </w:r>
      <w:r>
        <w:rPr>
          <w:rFonts w:ascii="Times New Roman" w:hAnsi="Times New Roman" w:cs="Times New Roman"/>
          <w:sz w:val="44"/>
          <w:szCs w:val="44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بَيْضٌ     </w:t>
      </w:r>
    </w:p>
    <w:p w:rsidR="00CE5408" w:rsidRDefault="00CE5408" w:rsidP="00D65306">
      <w:pPr>
        <w:pStyle w:val="NoSpacing"/>
        <w:ind w:right="-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5408" w:rsidRPr="005630BF" w:rsidRDefault="00CE5408" w:rsidP="005630BF">
      <w:pPr>
        <w:pStyle w:val="NoSpacing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  5- Aşağıdakilerden hangisi yiyecektir?(5P)</w:t>
      </w:r>
    </w:p>
    <w:p w:rsidR="00CE5408" w:rsidRDefault="00CE5408" w:rsidP="00D6530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ا-) مَاءٌ                                  ب-) خُبْزٌ</w:t>
      </w:r>
    </w:p>
    <w:p w:rsidR="00CE5408" w:rsidRDefault="00CE5408" w:rsidP="00D6530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ج-) حَلِيبٌ                           </w:t>
      </w:r>
      <w:r>
        <w:rPr>
          <w:rFonts w:ascii="Times New Roman" w:hAnsi="Times New Roman" w:cs="Times New Roman"/>
          <w:sz w:val="44"/>
          <w:szCs w:val="44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شَاي </w:t>
      </w:r>
    </w:p>
    <w:p w:rsidR="00CE5408" w:rsidRDefault="00CE5408" w:rsidP="00D65306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:rsidR="00CE5408" w:rsidRPr="00964657" w:rsidRDefault="00CE5408" w:rsidP="00964657">
      <w:pPr>
        <w:pStyle w:val="NoSpacing"/>
        <w:rPr>
          <w:rFonts w:ascii="Times New Roman" w:hAnsi="Times New Roman" w:cs="Times New Roman"/>
          <w:noProof/>
        </w:rPr>
      </w:pPr>
      <w:r>
        <w:rPr>
          <w:b/>
          <w:bCs/>
        </w:rPr>
        <w:t xml:space="preserve">6- </w: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7" o:spid="_x0000_i1026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3" o:spid="_x0000_i1027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5" o:spid="_x0000_i1028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4" o:spid="_x0000_i1029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_x0000_i1030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2" o:spid="_x0000_i1031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 w:rsidRPr="00BD02CA">
        <w:rPr>
          <w:rFonts w:ascii="Arial" w:hAnsi="Arial"/>
          <w:b/>
          <w:bCs/>
          <w:noProof/>
          <w:sz w:val="28"/>
          <w:szCs w:val="28"/>
        </w:rPr>
        <w:pict>
          <v:shape id="Resim 1" o:spid="_x0000_i1032" type="#_x0000_t75" alt="Açıklama: http://3.bp.blogspot.com/_j-GXGQi_LBM/TGhMLbSTxuI/AAAAAAAAAOE/Q-NSNfP-i6s/s1600/pencil-1.png" style="width:17.25pt;height:18pt;visibility:visible">
            <v:imagedata r:id="rId7" o:title=""/>
          </v:shape>
        </w:pict>
      </w:r>
      <w:r>
        <w:rPr>
          <w:b/>
          <w:bCs/>
          <w:noProof/>
        </w:rPr>
        <w:t>Yanda verilen kalem sayısı  aşağıdakilerden hangisidir?(5P)</w:t>
      </w:r>
    </w:p>
    <w:p w:rsidR="00CE5408" w:rsidRDefault="00CE5408" w:rsidP="005630B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ا-)خَمْسَة                                   ب-) سِتَّة          </w:t>
      </w:r>
    </w:p>
    <w:p w:rsidR="00CE5408" w:rsidRDefault="00CE5408" w:rsidP="00D6530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ثَمَانِيَةٌ                                د-)اِثْنَا</w:t>
      </w:r>
      <w:r w:rsidRPr="00563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عَشَرَ      </w:t>
      </w:r>
    </w:p>
    <w:p w:rsidR="00CE5408" w:rsidRDefault="00CE5408" w:rsidP="005630BF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CE5408" w:rsidRPr="00964657" w:rsidRDefault="00CE5408" w:rsidP="00964657">
      <w:pPr>
        <w:pStyle w:val="NoSpacing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b/>
          <w:bCs/>
        </w:rPr>
        <w:t>7</w:t>
      </w:r>
      <w:r>
        <w:t xml:space="preserve">-  </w:t>
      </w:r>
      <w:r>
        <w:rPr>
          <w:rFonts w:ascii="Times New Roman" w:hAnsi="Times New Roman" w:cs="Times New Roman"/>
          <w:sz w:val="28"/>
          <w:szCs w:val="28"/>
        </w:rPr>
        <w:t>اِسْمُ اُمِي مَرْوَةُ  وَ اِسْمُ اَبِي اَحْمَد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sz w:val="40"/>
          <w:szCs w:val="40"/>
        </w:rPr>
        <w:t xml:space="preserve">  </w:t>
      </w:r>
      <w:r>
        <w:rPr>
          <w:b/>
          <w:bCs/>
        </w:rPr>
        <w:t>Verilen cümlenin Türkçe anlamı aşağıdakilerden hangisidir?(5P)</w:t>
      </w:r>
    </w:p>
    <w:p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a) Annemin ismi Merve, babamın ismi Ahmet.    </w:t>
      </w:r>
    </w:p>
    <w:p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b)  Ninemin ismi Merve ,dedemin ismi Ahmet.</w:t>
      </w:r>
    </w:p>
    <w:p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Teyzemin ismi Merve, dayımın  ismi Ahmet .  </w:t>
      </w:r>
    </w:p>
    <w:p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d)  Yengemin ismi Merve ,amcamın ismi Ahmet.</w:t>
      </w:r>
    </w:p>
    <w:p w:rsidR="00CE5408" w:rsidRDefault="00CE5408" w:rsidP="00964657">
      <w:pPr>
        <w:spacing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</w:rPr>
        <w:t xml:space="preserve">8-  </w:t>
      </w:r>
      <w:r>
        <w:rPr>
          <w:rFonts w:ascii="Times New Roman" w:hAnsi="Times New Roman" w:cs="Times New Roman"/>
          <w:b/>
          <w:bCs/>
          <w:lang w:eastAsia="en-US"/>
        </w:rPr>
        <w:t>Hangisi ulaşım aracı değildir?(5P)</w:t>
      </w:r>
    </w:p>
    <w:p w:rsidR="00CE5408" w:rsidRDefault="00CE5408" w:rsidP="0096465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شَاحِنَةٌ                              ب-) مُوَظَّفٌ               </w:t>
      </w:r>
    </w:p>
    <w:p w:rsidR="00CE5408" w:rsidRDefault="00CE5408" w:rsidP="009646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ج-) قِطَارٌ                              د-) حَافِلَةٌ</w:t>
      </w:r>
    </w:p>
    <w:p w:rsidR="00CE5408" w:rsidRDefault="00CE5408" w:rsidP="005630BF">
      <w:pPr>
        <w:rPr>
          <w:rFonts w:ascii="Times New Roman" w:hAnsi="Times New Roman" w:cs="Times New Roman"/>
        </w:rPr>
      </w:pPr>
    </w:p>
    <w:p w:rsidR="00CE5408" w:rsidRDefault="00CE5408" w:rsidP="005630BF">
      <w:pPr>
        <w:rPr>
          <w:rFonts w:ascii="Times New Roman" w:hAnsi="Times New Roman" w:cs="Times New Roman"/>
        </w:rPr>
      </w:pPr>
    </w:p>
    <w:p w:rsidR="00CE5408" w:rsidRDefault="00CE5408" w:rsidP="005630BF">
      <w:pPr>
        <w:rPr>
          <w:rFonts w:ascii="Times New Roman" w:hAnsi="Times New Roman" w:cs="Times New Roman"/>
          <w:b/>
          <w:bCs/>
        </w:rPr>
      </w:pPr>
      <w:r>
        <w:rPr>
          <w:b/>
          <w:bCs/>
          <w:sz w:val="24"/>
          <w:szCs w:val="24"/>
        </w:rPr>
        <w:t xml:space="preserve">9 - </w:t>
      </w:r>
      <w:r>
        <w:rPr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هَلْ هَذاَ دَفْتَرُكَ</w:t>
      </w:r>
      <w:r>
        <w:rPr>
          <w:rFonts w:ascii="Arial" w:hAnsi="Arial" w:cs="Arial"/>
          <w:sz w:val="28"/>
          <w:szCs w:val="28"/>
        </w:rPr>
        <w:t xml:space="preserve"> ؟  </w:t>
      </w:r>
      <w:r>
        <w:rPr>
          <w:sz w:val="28"/>
          <w:szCs w:val="28"/>
        </w:rPr>
        <w:t xml:space="preserve">"   </w:t>
      </w:r>
      <w:r>
        <w:rPr>
          <w:rFonts w:ascii="Times New Roman" w:hAnsi="Times New Roman" w:cs="Times New Roman"/>
          <w:b/>
          <w:bCs/>
        </w:rPr>
        <w:t>Cümlesinin Türkçe çevirisi aşağıdakilerden hangisinde doğru verilmiştir?(5P)</w:t>
      </w:r>
    </w:p>
    <w:p w:rsidR="00CE5408" w:rsidRDefault="00CE5408" w:rsidP="005630BF">
      <w:pPr>
        <w:pStyle w:val="NoSpacing"/>
      </w:pPr>
      <w:r>
        <w:t xml:space="preserve">a)Bu senin defterindir? </w:t>
      </w:r>
    </w:p>
    <w:p w:rsidR="00CE5408" w:rsidRDefault="00CE5408" w:rsidP="005630BF">
      <w:pPr>
        <w:pStyle w:val="NoSpacing"/>
      </w:pPr>
      <w:r>
        <w:t>a)Bu senin defterin mi?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CE5408" w:rsidRDefault="00CE5408" w:rsidP="005630BF">
      <w:pPr>
        <w:pStyle w:val="NoSpacing"/>
      </w:pPr>
      <w:r>
        <w:t xml:space="preserve">c)Bu benim defterim mi?                        </w:t>
      </w:r>
    </w:p>
    <w:p w:rsidR="00CE5408" w:rsidRDefault="00CE5408" w:rsidP="005630BF">
      <w:pPr>
        <w:pStyle w:val="NoSpacing"/>
      </w:pPr>
      <w:r>
        <w:t>d)Bu bir defter midir?</w:t>
      </w:r>
    </w:p>
    <w:p w:rsidR="00CE5408" w:rsidRDefault="00CE5408" w:rsidP="005630BF">
      <w:pPr>
        <w:rPr>
          <w:rFonts w:ascii="Times New Roman" w:hAnsi="Times New Roman" w:cs="Times New Roman"/>
          <w:sz w:val="24"/>
          <w:szCs w:val="24"/>
        </w:rPr>
      </w:pPr>
    </w:p>
    <w:p w:rsidR="00CE5408" w:rsidRPr="00964657" w:rsidRDefault="00CE5408" w:rsidP="00964657">
      <w:pPr>
        <w:spacing w:after="120"/>
        <w:rPr>
          <w:rFonts w:ascii="Arial" w:hAnsi="Arial" w:cs="Arial"/>
          <w:b/>
          <w:bCs/>
        </w:rPr>
      </w:pPr>
      <w:r>
        <w:rPr>
          <w:b/>
          <w:bCs/>
        </w:rPr>
        <w:t xml:space="preserve">10-  </w:t>
      </w:r>
      <w:r w:rsidRPr="00BD02CA">
        <w:rPr>
          <w:b/>
          <w:bCs/>
          <w:noProof/>
        </w:rPr>
        <w:pict>
          <v:shape id="Resim 9" o:spid="_x0000_i1033" type="#_x0000_t75" style="width:98.25pt;height:33.75pt;visibility:visible">
            <v:imagedata r:id="rId8" o:title=""/>
          </v:shape>
        </w:pict>
      </w:r>
      <w:r>
        <w:rPr>
          <w:rFonts w:ascii="Arial" w:hAnsi="Arial" w:cs="Arial"/>
          <w:b/>
          <w:bCs/>
        </w:rPr>
        <w:t xml:space="preserve"> </w:t>
      </w:r>
      <w:r>
        <w:rPr>
          <w:b/>
          <w:bCs/>
        </w:rPr>
        <w:t xml:space="preserve">    Resimdeki ulaşım aracı hangi aşağıdakilerden hangisidir?(5P)</w:t>
      </w:r>
    </w:p>
    <w:p w:rsidR="00CE5408" w:rsidRDefault="00CE5408" w:rsidP="005630BF">
      <w:r>
        <w:rPr>
          <w:rFonts w:ascii="Arial" w:hAnsi="Arial" w:cs="Arial"/>
        </w:rPr>
        <w:t xml:space="preserve">       </w:t>
      </w:r>
      <w:r>
        <w:t>a)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حَافِلَة</w:t>
      </w:r>
      <w:r>
        <w:tab/>
      </w:r>
      <w:r>
        <w:tab/>
      </w:r>
      <w:r>
        <w:tab/>
      </w:r>
      <w:r>
        <w:tab/>
        <w:t xml:space="preserve">       b) </w:t>
      </w:r>
      <w:r>
        <w:rPr>
          <w:rFonts w:ascii="Arial" w:hAnsi="Arial" w:cs="Arial"/>
          <w:sz w:val="28"/>
          <w:szCs w:val="28"/>
        </w:rPr>
        <w:t>قِطَار</w:t>
      </w:r>
    </w:p>
    <w:p w:rsidR="00CE5408" w:rsidRDefault="00CE5408" w:rsidP="005630BF">
      <w:pPr>
        <w:rPr>
          <w:sz w:val="28"/>
          <w:szCs w:val="28"/>
        </w:rPr>
      </w:pPr>
      <w:r>
        <w:rPr>
          <w:rFonts w:ascii="Arial" w:hAnsi="Arial" w:cs="Arial"/>
        </w:rPr>
        <w:t xml:space="preserve">       </w:t>
      </w:r>
      <w:r>
        <w:t xml:space="preserve">c) </w:t>
      </w:r>
      <w:r>
        <w:rPr>
          <w:rFonts w:ascii="Arial" w:hAnsi="Arial" w:cs="Arial"/>
          <w:sz w:val="28"/>
          <w:szCs w:val="28"/>
        </w:rPr>
        <w:t xml:space="preserve"> دَرَّاجَة</w:t>
      </w:r>
      <w:r>
        <w:tab/>
      </w:r>
      <w:r>
        <w:tab/>
      </w:r>
      <w:r>
        <w:tab/>
      </w:r>
      <w:r>
        <w:rPr>
          <w:rFonts w:ascii="Arial" w:hAnsi="Arial" w:cs="Arial"/>
        </w:rPr>
        <w:t xml:space="preserve">    </w:t>
      </w:r>
      <w:r>
        <w:t xml:space="preserve">       </w:t>
      </w:r>
      <w:r>
        <w:rPr>
          <w:rFonts w:ascii="Arial" w:hAnsi="Arial" w:cs="Arial"/>
        </w:rPr>
        <w:t xml:space="preserve">         </w:t>
      </w:r>
      <w:r>
        <w:t xml:space="preserve">d) </w:t>
      </w:r>
      <w:r>
        <w:rPr>
          <w:rFonts w:ascii="Arial" w:hAnsi="Arial" w:cs="Arial"/>
          <w:sz w:val="28"/>
          <w:szCs w:val="28"/>
        </w:rPr>
        <w:t>سَفِينَة</w:t>
      </w:r>
    </w:p>
    <w:p w:rsidR="00CE5408" w:rsidRDefault="00CE5408" w:rsidP="005630BF">
      <w:pPr>
        <w:rPr>
          <w:rFonts w:ascii="Arial" w:hAnsi="Arial" w:cs="Arial"/>
        </w:rPr>
      </w:pPr>
    </w:p>
    <w:p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هَذِه السَّيَّارَة جَدِيدَة"  </w:t>
      </w:r>
      <w:r>
        <w:rPr>
          <w:rFonts w:ascii="Times New Roman" w:hAnsi="Times New Roman" w:cs="Times New Roman"/>
          <w:b/>
          <w:bCs/>
          <w:lang w:eastAsia="en-US"/>
        </w:rPr>
        <w:t>-11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"</w:t>
      </w:r>
      <w:r>
        <w:rPr>
          <w:rFonts w:ascii="Times New Roman" w:hAnsi="Times New Roman" w:cs="Times New Roman"/>
          <w:b/>
          <w:bCs/>
          <w:lang w:eastAsia="en-US"/>
        </w:rPr>
        <w:t xml:space="preserve"> Cümlesinin anlamı hangisidir?(5P)</w:t>
      </w:r>
    </w:p>
    <w:p w:rsidR="00CE5408" w:rsidRDefault="00CE5408" w:rsidP="005630BF">
      <w:pPr>
        <w:spacing w:before="120" w:after="12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Bu gemi yenidir.</w:t>
      </w:r>
      <w:r>
        <w:rPr>
          <w:rFonts w:ascii="Times New Roman" w:hAnsi="Times New Roman" w:cs="Times New Roman"/>
          <w:lang w:eastAsia="en-US"/>
        </w:rPr>
        <w:tab/>
        <w:t xml:space="preserve">                b) Bu araba yenidir.</w:t>
      </w:r>
    </w:p>
    <w:p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c) Bu bisiklet eskidir.       </w:t>
      </w:r>
      <w:r>
        <w:rPr>
          <w:rFonts w:ascii="Times New Roman" w:hAnsi="Times New Roman" w:cs="Times New Roman"/>
          <w:lang w:eastAsia="en-US"/>
        </w:rPr>
        <w:tab/>
        <w:t xml:space="preserve">   d) Bu tren hızlıdır.</w:t>
      </w:r>
    </w:p>
    <w:p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:rsidR="00CE5408" w:rsidRDefault="00CE5408" w:rsidP="00D63A8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مَا لَوْنُ الحَافِلَة؟ "-</w:t>
      </w:r>
      <w:r>
        <w:rPr>
          <w:rFonts w:ascii="Times New Roman" w:hAnsi="Times New Roman" w:cs="Times New Roman"/>
          <w:b/>
          <w:bCs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" (Kırmızı) (5P)</w:t>
      </w:r>
    </w:p>
    <w:p w:rsidR="00CE5408" w:rsidRPr="00D63A89" w:rsidRDefault="00CE5408" w:rsidP="00D63A89">
      <w:pPr>
        <w:rPr>
          <w:rFonts w:ascii="Times New Roman" w:hAnsi="Times New Roman" w:cs="Times New Roman"/>
        </w:rPr>
      </w:pPr>
      <w:r w:rsidRPr="00D63A89">
        <w:rPr>
          <w:rFonts w:ascii="Times New Roman" w:hAnsi="Times New Roman" w:cs="Times New Roman"/>
          <w:sz w:val="28"/>
          <w:szCs w:val="28"/>
        </w:rPr>
        <w:t>a) السَّفَينَة خَضْرَاء.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63A89">
        <w:rPr>
          <w:rFonts w:ascii="Times New Roman" w:hAnsi="Times New Roman" w:cs="Times New Roman"/>
          <w:sz w:val="28"/>
          <w:szCs w:val="28"/>
        </w:rPr>
        <w:t>b) الحَافِلَة اَحْمَرُ.</w:t>
      </w:r>
    </w:p>
    <w:p w:rsidR="00CE5408" w:rsidRPr="00D63A89" w:rsidRDefault="00CE5408" w:rsidP="005630BF">
      <w:pPr>
        <w:rPr>
          <w:rFonts w:ascii="Times New Roman" w:hAnsi="Times New Roman" w:cs="Times New Roman"/>
          <w:sz w:val="28"/>
          <w:szCs w:val="28"/>
        </w:rPr>
      </w:pPr>
      <w:r w:rsidRPr="00D63A89">
        <w:rPr>
          <w:rFonts w:ascii="Times New Roman" w:hAnsi="Times New Roman" w:cs="Times New Roman"/>
          <w:sz w:val="28"/>
          <w:szCs w:val="28"/>
        </w:rPr>
        <w:t>c)   الحَافِلَة أسْوَد.</w:t>
      </w:r>
      <w:bookmarkStart w:id="0" w:name="_GoBack"/>
      <w:bookmarkEnd w:id="0"/>
      <w:r w:rsidRPr="00D63A8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63A89">
        <w:rPr>
          <w:rFonts w:ascii="Times New Roman" w:hAnsi="Times New Roman" w:cs="Times New Roman"/>
          <w:sz w:val="28"/>
          <w:szCs w:val="28"/>
        </w:rPr>
        <w:t xml:space="preserve"> d)  السَّيَّارَة رَمَادِيَّة</w:t>
      </w:r>
    </w:p>
    <w:p w:rsidR="00CE5408" w:rsidRDefault="00CE5408" w:rsidP="0096465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13- Resimlerdeki numaraları uygun kelimelere yazınız.(10P) </w:t>
      </w:r>
    </w:p>
    <w:p w:rsidR="00CE5408" w:rsidRDefault="00CE5408" w:rsidP="005630BF">
      <w:pPr>
        <w:rPr>
          <w:rFonts w:ascii="Times New Roman" w:hAnsi="Times New Roman" w:cs="Times New Roman"/>
          <w:sz w:val="24"/>
          <w:szCs w:val="24"/>
        </w:rPr>
      </w:pPr>
      <w:r w:rsidRPr="00BD02CA">
        <w:rPr>
          <w:noProof/>
          <w:sz w:val="32"/>
          <w:szCs w:val="32"/>
        </w:rPr>
        <w:pict>
          <v:shape id="Resim 6" o:spid="_x0000_i1034" type="#_x0000_t75" style="width:240.75pt;height:111pt;visibility:visible">
            <v:imagedata r:id="rId9" o:title=""/>
          </v:shape>
        </w:pict>
      </w:r>
    </w:p>
    <w:p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48"/>
          <w:szCs w:val="48"/>
        </w:rPr>
      </w:pPr>
    </w:p>
    <w:p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b/>
          <w:bCs/>
        </w:rPr>
        <w:t>Aşağıdaki  kelimelerin anlamalarını karşısına yazınız.(15 puan)</w:t>
      </w:r>
    </w:p>
    <w:p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tbl>
      <w:tblPr>
        <w:tblW w:w="56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51"/>
        <w:gridCol w:w="992"/>
        <w:gridCol w:w="1701"/>
        <w:gridCol w:w="993"/>
      </w:tblGrid>
      <w:tr w:rsidR="00CE5408" w:rsidRPr="00BD02CA">
        <w:trPr>
          <w:trHeight w:val="40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ظَهْر</w:t>
            </w:r>
            <w:r w:rsidRPr="00BD02CA"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رقَبَةَ</w:t>
            </w:r>
          </w:p>
        </w:tc>
      </w:tr>
      <w:tr w:rsidR="00CE5408" w:rsidRPr="00BD02CA">
        <w:trPr>
          <w:trHeight w:val="40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إصْبَع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أنْفُ</w:t>
            </w:r>
          </w:p>
        </w:tc>
      </w:tr>
      <w:tr w:rsidR="00CE5408" w:rsidRPr="00BD02CA">
        <w:trPr>
          <w:trHeight w:val="41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قَدَمٌ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عَيْنٌ</w:t>
            </w:r>
          </w:p>
        </w:tc>
      </w:tr>
      <w:tr w:rsidR="00CE5408" w:rsidRPr="00BD02CA">
        <w:trPr>
          <w:trHeight w:val="40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يَدٌ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مِرْفَق</w:t>
            </w:r>
          </w:p>
        </w:tc>
      </w:tr>
      <w:tr w:rsidR="00CE5408" w:rsidRPr="00BD02CA">
        <w:trPr>
          <w:trHeight w:val="40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فَمٌ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سَاقٌ</w:t>
            </w:r>
          </w:p>
        </w:tc>
      </w:tr>
    </w:tbl>
    <w:p w:rsidR="00CE5408" w:rsidRDefault="00CE5408" w:rsidP="005630BF">
      <w:pPr>
        <w:spacing w:after="0" w:line="240" w:lineRule="auto"/>
        <w:rPr>
          <w:b/>
          <w:bCs/>
          <w:sz w:val="24"/>
          <w:szCs w:val="24"/>
          <w:lang w:eastAsia="en-US"/>
        </w:rPr>
      </w:pPr>
    </w:p>
    <w:p w:rsidR="00CE5408" w:rsidRDefault="00CE5408" w:rsidP="00DF663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 id="Resim 18" o:spid="_x0000_s1026" type="#_x0000_t75" style="position:absolute;left:0;text-align:left;margin-left:52.3pt;margin-top:249.2pt;width:169.5pt;height:79.5pt;z-index:251658240;visibility:visible">
            <v:imagedata r:id="rId10" o:title=""/>
          </v:shape>
        </w:pict>
      </w:r>
      <w:r>
        <w:rPr>
          <w:noProof/>
        </w:rPr>
        <w:pict>
          <v:shape id="Resim 19" o:spid="_x0000_s1027" type="#_x0000_t75" style="position:absolute;left:0;text-align:left;margin-left:142.3pt;margin-top:162.2pt;width:92.25pt;height:65.25pt;z-index:251659264;visibility:visible">
            <v:imagedata r:id="rId11" o:title=""/>
          </v:shape>
        </w:pict>
      </w:r>
      <w:r>
        <w:rPr>
          <w:noProof/>
        </w:rPr>
        <w:pict>
          <v:shape id="Resim 22" o:spid="_x0000_s1028" type="#_x0000_t75" style="position:absolute;left:0;text-align:left;margin-left:8.05pt;margin-top:172.7pt;width:88.5pt;height:54.75pt;z-index:251660288;visibility:visible">
            <v:imagedata r:id="rId12" o:title=""/>
          </v:shape>
        </w:pict>
      </w:r>
      <w:r>
        <w:rPr>
          <w:noProof/>
        </w:rPr>
        <w:pict>
          <v:shape id="Resim 21" o:spid="_x0000_s1029" type="#_x0000_t75" style="position:absolute;left:0;text-align:left;margin-left:134.8pt;margin-top:71.45pt;width:99.75pt;height:58.5pt;z-index:251661312;visibility:visible">
            <v:imagedata r:id="rId13" o:title=""/>
          </v:shape>
        </w:pict>
      </w:r>
      <w:r>
        <w:rPr>
          <w:noProof/>
        </w:rPr>
        <w:pict>
          <v:shape id="Resim 20" o:spid="_x0000_s1030" type="#_x0000_t75" style="position:absolute;left:0;text-align:left;margin-left:8.05pt;margin-top:77.45pt;width:85.1pt;height:63pt;z-index:251662336;visibility:visible">
            <v:imagedata r:id="rId14" o:title=""/>
          </v:shape>
        </w:pict>
      </w:r>
      <w:r>
        <w:rPr>
          <w:b/>
          <w:bCs/>
        </w:rPr>
        <w:t>Resimdeki yiyeceklerin</w:t>
      </w:r>
      <w:r>
        <w:rPr>
          <w:rFonts w:ascii="Times New Roman" w:hAnsi="Times New Roman" w:cs="Times New Roman"/>
        </w:rPr>
        <w:t xml:space="preserve"> </w:t>
      </w:r>
      <w:r>
        <w:rPr>
          <w:b/>
          <w:bCs/>
        </w:rPr>
        <w:t xml:space="preserve"> sayısını  </w:t>
      </w:r>
      <w:r>
        <w:rPr>
          <w:b/>
          <w:bCs/>
          <w:sz w:val="20"/>
          <w:szCs w:val="20"/>
        </w:rPr>
        <w:t>ARAPÇA</w:t>
      </w:r>
      <w:r>
        <w:rPr>
          <w:b/>
          <w:bCs/>
        </w:rPr>
        <w:t xml:space="preserve"> </w:t>
      </w:r>
      <w:r>
        <w:rPr>
          <w:b/>
          <w:bCs/>
          <w:sz w:val="20"/>
          <w:szCs w:val="20"/>
        </w:rPr>
        <w:t xml:space="preserve">YAZIYLA </w:t>
      </w:r>
      <w:r>
        <w:rPr>
          <w:b/>
          <w:bCs/>
        </w:rPr>
        <w:t>karşılarına yazınız.(10P)</w:t>
      </w: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470E25">
      <w:pPr>
        <w:jc w:val="center"/>
        <w:rPr>
          <w:b/>
          <w:bCs/>
        </w:rPr>
      </w:pPr>
      <w:hyperlink r:id="rId1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</w:p>
    <w:p w:rsidR="00CE5408" w:rsidRDefault="00CE5408" w:rsidP="00DF6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zihin açıklığı versin ......Kolay gelsin</w:t>
      </w:r>
    </w:p>
    <w:p w:rsidR="00CE5408" w:rsidRDefault="00CE5408" w:rsidP="00DF6632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bCs/>
        </w:rPr>
        <w:t xml:space="preserve">      Kamil ÖRDÜ</w:t>
      </w:r>
    </w:p>
    <w:p w:rsidR="00CE5408" w:rsidRDefault="00CE5408" w:rsidP="003E2445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Din Kült. ve Ahl. Bil. Öğrt.      </w:t>
      </w:r>
    </w:p>
    <w:p w:rsidR="00CE5408" w:rsidRPr="003E2445" w:rsidRDefault="00CE5408" w:rsidP="003E2445">
      <w:pPr>
        <w:ind w:left="142"/>
        <w:rPr>
          <w:rFonts w:ascii="Times New Roman" w:hAnsi="Times New Roman" w:cs="Times New Roman"/>
        </w:rPr>
        <w:sectPr w:rsidR="00CE5408" w:rsidRPr="003E2445" w:rsidSect="003E2445">
          <w:type w:val="continuous"/>
          <w:pgSz w:w="12240" w:h="15840"/>
          <w:pgMar w:top="851" w:right="1417" w:bottom="709" w:left="567" w:header="708" w:footer="708" w:gutter="0"/>
          <w:cols w:num="2" w:sep="1" w:space="709"/>
        </w:sectPr>
      </w:pPr>
    </w:p>
    <w:p w:rsidR="00CE5408" w:rsidRDefault="00CE5408" w:rsidP="003E2445"/>
    <w:sectPr w:rsidR="00CE5408" w:rsidSect="003E2445"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408" w:rsidRDefault="00CE5408" w:rsidP="003E2445">
      <w:pPr>
        <w:spacing w:after="0" w:line="240" w:lineRule="auto"/>
      </w:pPr>
      <w:r>
        <w:separator/>
      </w:r>
    </w:p>
  </w:endnote>
  <w:endnote w:type="continuationSeparator" w:id="1">
    <w:p w:rsidR="00CE5408" w:rsidRDefault="00CE5408" w:rsidP="003E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408" w:rsidRDefault="00CE5408" w:rsidP="003E2445">
      <w:pPr>
        <w:spacing w:after="0" w:line="240" w:lineRule="auto"/>
      </w:pPr>
      <w:r>
        <w:separator/>
      </w:r>
    </w:p>
  </w:footnote>
  <w:footnote w:type="continuationSeparator" w:id="1">
    <w:p w:rsidR="00CE5408" w:rsidRDefault="00CE5408" w:rsidP="003E2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0BF"/>
    <w:rsid w:val="00085C8B"/>
    <w:rsid w:val="003727EF"/>
    <w:rsid w:val="003E2445"/>
    <w:rsid w:val="00470E25"/>
    <w:rsid w:val="005630BF"/>
    <w:rsid w:val="00606BD6"/>
    <w:rsid w:val="00636BF7"/>
    <w:rsid w:val="007B5E5A"/>
    <w:rsid w:val="00964657"/>
    <w:rsid w:val="009A3319"/>
    <w:rsid w:val="00AD20EB"/>
    <w:rsid w:val="00BD02CA"/>
    <w:rsid w:val="00CE5408"/>
    <w:rsid w:val="00D63A89"/>
    <w:rsid w:val="00D65306"/>
    <w:rsid w:val="00DF6632"/>
    <w:rsid w:val="00E60FC1"/>
    <w:rsid w:val="00EF316C"/>
    <w:rsid w:val="00F2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D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6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30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2445"/>
  </w:style>
  <w:style w:type="paragraph" w:styleId="Footer">
    <w:name w:val="footer"/>
    <w:basedOn w:val="Normal"/>
    <w:link w:val="Footer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2445"/>
  </w:style>
  <w:style w:type="character" w:styleId="Hyperlink">
    <w:name w:val="Hyperlink"/>
    <w:basedOn w:val="DefaultParagraphFont"/>
    <w:uiPriority w:val="99"/>
    <w:rsid w:val="00470E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470</Words>
  <Characters>2680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edanur</cp:lastModifiedBy>
  <cp:revision>11</cp:revision>
  <dcterms:created xsi:type="dcterms:W3CDTF">2015-03-31T14:15:00Z</dcterms:created>
  <dcterms:modified xsi:type="dcterms:W3CDTF">2016-04-09T16:16:00Z</dcterms:modified>
</cp:coreProperties>
</file>