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C77" w:rsidRPr="00324985" w:rsidRDefault="00A63C77" w:rsidP="00F861E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ÜÇ ŞEHİTLER</w:t>
      </w:r>
      <w:r w:rsidRPr="00324985">
        <w:rPr>
          <w:rFonts w:ascii="Times New Roman" w:hAnsi="Times New Roman" w:cs="Times New Roman"/>
          <w:b/>
          <w:bCs/>
          <w:sz w:val="26"/>
          <w:szCs w:val="26"/>
        </w:rPr>
        <w:t xml:space="preserve"> ORTAOKULU 2015-2016 EĞİTİM ÖĞRETİM YILI BİREYSELLEŞTİRİLMİŞ EĞİTİM PLANI</w:t>
      </w:r>
    </w:p>
    <w:p w:rsidR="00A63C77" w:rsidRDefault="00A63C77" w:rsidP="00F861EE">
      <w:pPr>
        <w:rPr>
          <w:rFonts w:ascii="Times New Roman" w:hAnsi="Times New Roman" w:cs="Times New Roman"/>
          <w:b/>
          <w:bCs/>
        </w:rPr>
      </w:pPr>
    </w:p>
    <w:p w:rsidR="00A63C77" w:rsidRDefault="00A63C77" w:rsidP="00F861E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Öğrencinin Adı Soyadı: MERVE SAZAGİDER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Ders: </w:t>
      </w:r>
      <w:r>
        <w:rPr>
          <w:rFonts w:ascii="Times New Roman" w:hAnsi="Times New Roman" w:cs="Times New Roman"/>
        </w:rPr>
        <w:t>MATEMATİK</w:t>
      </w:r>
    </w:p>
    <w:tbl>
      <w:tblPr>
        <w:tblpPr w:leftFromText="141" w:rightFromText="141" w:vertAnchor="page" w:horzAnchor="margin" w:tblpY="1471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7"/>
        <w:gridCol w:w="421"/>
        <w:gridCol w:w="567"/>
        <w:gridCol w:w="2397"/>
        <w:gridCol w:w="4935"/>
        <w:gridCol w:w="3165"/>
        <w:gridCol w:w="1813"/>
        <w:gridCol w:w="1414"/>
      </w:tblGrid>
      <w:tr w:rsidR="00A63C77">
        <w:trPr>
          <w:cantSplit/>
          <w:trHeight w:val="318"/>
        </w:trPr>
        <w:tc>
          <w:tcPr>
            <w:tcW w:w="1405" w:type="dxa"/>
            <w:gridSpan w:val="3"/>
          </w:tcPr>
          <w:p w:rsidR="00A63C77" w:rsidRDefault="00A63C77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724" w:type="dxa"/>
            <w:gridSpan w:val="5"/>
          </w:tcPr>
          <w:p w:rsidR="00A63C77" w:rsidRDefault="00A63C77" w:rsidP="002C09CF">
            <w:pPr>
              <w:jc w:val="center"/>
              <w:rPr>
                <w:b/>
                <w:bCs/>
              </w:rPr>
            </w:pPr>
          </w:p>
        </w:tc>
      </w:tr>
      <w:tr w:rsidR="00A63C77">
        <w:trPr>
          <w:cantSplit/>
          <w:trHeight w:val="942"/>
        </w:trPr>
        <w:tc>
          <w:tcPr>
            <w:tcW w:w="417" w:type="dxa"/>
            <w:textDirection w:val="btLr"/>
          </w:tcPr>
          <w:p w:rsidR="00A63C77" w:rsidRDefault="00A63C77" w:rsidP="002C09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1" w:type="dxa"/>
            <w:textDirection w:val="btLr"/>
          </w:tcPr>
          <w:p w:rsidR="00A63C77" w:rsidRDefault="00A63C77" w:rsidP="002C09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</w:tcPr>
          <w:p w:rsidR="00A63C77" w:rsidRDefault="00A63C77" w:rsidP="002C09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DERS</w:t>
            </w:r>
          </w:p>
          <w:p w:rsidR="00A63C77" w:rsidRDefault="00A63C77" w:rsidP="002C09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2397" w:type="dxa"/>
          </w:tcPr>
          <w:p w:rsidR="00A63C77" w:rsidRDefault="00A63C77" w:rsidP="002C09CF">
            <w:pPr>
              <w:jc w:val="center"/>
              <w:rPr>
                <w:rFonts w:cs="Times New Roman"/>
                <w:b/>
                <w:bCs/>
              </w:rPr>
            </w:pPr>
          </w:p>
          <w:p w:rsidR="00A63C77" w:rsidRDefault="00A63C77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4935" w:type="dxa"/>
          </w:tcPr>
          <w:p w:rsidR="00A63C77" w:rsidRDefault="00A63C77" w:rsidP="002C09CF">
            <w:pPr>
              <w:jc w:val="center"/>
              <w:rPr>
                <w:b/>
                <w:bCs/>
              </w:rPr>
            </w:pPr>
          </w:p>
          <w:p w:rsidR="00A63C77" w:rsidRDefault="00A63C77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3165" w:type="dxa"/>
          </w:tcPr>
          <w:p w:rsidR="00A63C77" w:rsidRDefault="00A63C77" w:rsidP="002C09CF">
            <w:pPr>
              <w:jc w:val="center"/>
              <w:rPr>
                <w:b/>
                <w:bCs/>
              </w:rPr>
            </w:pPr>
          </w:p>
          <w:p w:rsidR="00A63C77" w:rsidRDefault="00A63C77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813" w:type="dxa"/>
          </w:tcPr>
          <w:p w:rsidR="00A63C77" w:rsidRDefault="00A63C77" w:rsidP="002C09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  <w:p w:rsidR="00A63C77" w:rsidRPr="003E7438" w:rsidRDefault="00A63C77" w:rsidP="002C09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414" w:type="dxa"/>
          </w:tcPr>
          <w:p w:rsidR="00A63C77" w:rsidRDefault="00A63C77" w:rsidP="002C09CF">
            <w:pPr>
              <w:jc w:val="center"/>
              <w:rPr>
                <w:rFonts w:cs="Times New Roman"/>
                <w:b/>
                <w:bCs/>
              </w:rPr>
            </w:pPr>
          </w:p>
          <w:p w:rsidR="00A63C77" w:rsidRPr="00045F47" w:rsidRDefault="00A63C77" w:rsidP="002C09CF">
            <w:pPr>
              <w:jc w:val="center"/>
              <w:rPr>
                <w:rFonts w:cs="Times New Roman"/>
                <w:b/>
                <w:bCs/>
              </w:rPr>
            </w:pPr>
            <w:r w:rsidRPr="00045F47">
              <w:rPr>
                <w:b/>
                <w:bCs/>
                <w:sz w:val="22"/>
                <w:szCs w:val="22"/>
              </w:rPr>
              <w:t>SORUMLU KİŞİ</w:t>
            </w:r>
          </w:p>
        </w:tc>
      </w:tr>
      <w:tr w:rsidR="00A63C77">
        <w:trPr>
          <w:cantSplit/>
          <w:trHeight w:val="2283"/>
        </w:trPr>
        <w:tc>
          <w:tcPr>
            <w:tcW w:w="417" w:type="dxa"/>
            <w:textDirection w:val="btLr"/>
          </w:tcPr>
          <w:p w:rsidR="00A63C77" w:rsidRPr="00B9140A" w:rsidRDefault="00A63C77" w:rsidP="002C09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4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EKİM</w:t>
            </w:r>
          </w:p>
        </w:tc>
        <w:tc>
          <w:tcPr>
            <w:tcW w:w="421" w:type="dxa"/>
            <w:textDirection w:val="btL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Pr="00B9140A">
              <w:rPr>
                <w:b/>
                <w:bCs/>
                <w:sz w:val="22"/>
                <w:szCs w:val="22"/>
              </w:rPr>
              <w:t xml:space="preserve"> HAFTA</w:t>
            </w:r>
          </w:p>
        </w:tc>
        <w:tc>
          <w:tcPr>
            <w:tcW w:w="567" w:type="dxa"/>
            <w:textDirection w:val="btL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20 </w:t>
            </w:r>
            <w:r w:rsidRPr="00B9140A">
              <w:rPr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97" w:type="dxa"/>
          </w:tcPr>
          <w:p w:rsidR="00A63C77" w:rsidRDefault="00A63C77" w:rsidP="00212BB4">
            <w:pPr>
              <w:rPr>
                <w:rFonts w:cs="Times New Roman"/>
                <w:sz w:val="20"/>
                <w:szCs w:val="20"/>
              </w:rPr>
            </w:pPr>
          </w:p>
          <w:p w:rsidR="00A63C77" w:rsidRPr="00DD36C9" w:rsidRDefault="00A63C77" w:rsidP="00212BB4">
            <w:pPr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RİTMİK SAYILAR</w:t>
            </w:r>
          </w:p>
        </w:tc>
        <w:tc>
          <w:tcPr>
            <w:tcW w:w="4935" w:type="dxa"/>
          </w:tcPr>
          <w:p w:rsidR="00A63C77" w:rsidRDefault="00A63C77" w:rsidP="002C09CF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100’e kadar birer ritmik sayılar</w:t>
            </w:r>
          </w:p>
          <w:p w:rsidR="00A63C77" w:rsidRPr="00DD36C9" w:rsidRDefault="00A63C77" w:rsidP="002C09CF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100’e kadar beşer ritmik sayar</w:t>
            </w:r>
            <w:r w:rsidRPr="00DD36C9">
              <w:rPr>
                <w:sz w:val="20"/>
                <w:szCs w:val="20"/>
              </w:rPr>
              <w:t>.</w:t>
            </w:r>
          </w:p>
          <w:p w:rsidR="00A63C77" w:rsidRPr="00C21991" w:rsidRDefault="00A63C77" w:rsidP="002C09C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100’e kadar onar ritmik sayar</w:t>
            </w:r>
          </w:p>
          <w:p w:rsidR="00A63C77" w:rsidRPr="00C21991" w:rsidRDefault="00A63C77" w:rsidP="002C09C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100’e kadar onar ritmik sayar</w:t>
            </w:r>
          </w:p>
        </w:tc>
        <w:tc>
          <w:tcPr>
            <w:tcW w:w="3165" w:type="dxa"/>
          </w:tcPr>
          <w:p w:rsidR="00A63C77" w:rsidRDefault="00A63C77" w:rsidP="002C09CF">
            <w:pPr>
              <w:pStyle w:val="ListParagraph"/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1’den başlayarak 100’e kadar birer ritmik sayma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2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10,20,30,….100’den başlayarak geriye doğru ritmik sayma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2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herhangi bir sayıdan başlayarak geriye doğru sayma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2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Beşer ritmik sayma</w:t>
            </w:r>
          </w:p>
        </w:tc>
        <w:tc>
          <w:tcPr>
            <w:tcW w:w="1813" w:type="dxa"/>
          </w:tcPr>
          <w:p w:rsidR="00A63C77" w:rsidRPr="002C09CF" w:rsidRDefault="00A63C77" w:rsidP="002C09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2142"/>
        </w:trPr>
        <w:tc>
          <w:tcPr>
            <w:tcW w:w="417" w:type="dxa"/>
            <w:textDirection w:val="btLr"/>
          </w:tcPr>
          <w:p w:rsidR="00A63C77" w:rsidRPr="00B9140A" w:rsidRDefault="00A63C77" w:rsidP="002C09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4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KASIM</w:t>
            </w:r>
          </w:p>
        </w:tc>
        <w:tc>
          <w:tcPr>
            <w:tcW w:w="421" w:type="dxa"/>
            <w:textDirection w:val="btL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 w:rsidRPr="00B9140A">
              <w:rPr>
                <w:b/>
                <w:bCs/>
                <w:sz w:val="22"/>
                <w:szCs w:val="22"/>
              </w:rPr>
              <w:t>4 HAFTA</w:t>
            </w:r>
          </w:p>
        </w:tc>
        <w:tc>
          <w:tcPr>
            <w:tcW w:w="567" w:type="dxa"/>
            <w:textDirection w:val="btLr"/>
          </w:tcPr>
          <w:p w:rsidR="00A63C77" w:rsidRPr="00B9140A" w:rsidRDefault="00A63C77" w:rsidP="00212BB4">
            <w:pPr>
              <w:ind w:left="113" w:right="113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397" w:type="dxa"/>
          </w:tcPr>
          <w:p w:rsidR="00A63C77" w:rsidRDefault="00A63C77" w:rsidP="002C09CF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DD36C9" w:rsidRDefault="00A63C77" w:rsidP="002C09CF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RİTMİK SAYILAR</w:t>
            </w:r>
          </w:p>
        </w:tc>
        <w:tc>
          <w:tcPr>
            <w:tcW w:w="4935" w:type="dxa"/>
          </w:tcPr>
          <w:p w:rsidR="00A63C77" w:rsidRDefault="00A63C77" w:rsidP="000F03B0">
            <w:pPr>
              <w:pStyle w:val="ListParagraph"/>
              <w:numPr>
                <w:ilvl w:val="0"/>
                <w:numId w:val="3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100’e kadar ikişer ritmik sayar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3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100’e kadar ikişer ritmik sayar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3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içinde üçer ritmik sayar</w:t>
            </w:r>
          </w:p>
          <w:p w:rsidR="00A63C77" w:rsidRPr="000F03B0" w:rsidRDefault="00A63C77" w:rsidP="000F03B0">
            <w:pPr>
              <w:pStyle w:val="ListParagraph"/>
              <w:numPr>
                <w:ilvl w:val="0"/>
                <w:numId w:val="3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100 içinde üçer ritmik sayar</w:t>
            </w:r>
          </w:p>
        </w:tc>
        <w:tc>
          <w:tcPr>
            <w:tcW w:w="3165" w:type="dxa"/>
          </w:tcPr>
          <w:p w:rsidR="00A63C77" w:rsidRDefault="00A63C77" w:rsidP="002C09CF">
            <w:pPr>
              <w:pStyle w:val="ListParagraph"/>
              <w:numPr>
                <w:ilvl w:val="0"/>
                <w:numId w:val="4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10,20,30…100’den başlayarak geriye doğru ikişer ritmik sayma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4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2’nin katı olan bir sayıdan başlayarak geriye doğru ikişer sayma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4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3’ten başlayarak 10,20,30,40….100’e kadar ritmik sayma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4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100’den başlayarak geriye doğru üçer ritmik sayma</w:t>
            </w:r>
          </w:p>
        </w:tc>
        <w:tc>
          <w:tcPr>
            <w:tcW w:w="1813" w:type="dxa"/>
          </w:tcPr>
          <w:p w:rsidR="00A63C77" w:rsidRPr="002C09CF" w:rsidRDefault="00A63C77" w:rsidP="002C09CF">
            <w:pPr>
              <w:pStyle w:val="ListParagraph"/>
              <w:numPr>
                <w:ilvl w:val="0"/>
                <w:numId w:val="9"/>
              </w:numPr>
              <w:ind w:left="360"/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YAZILI SINAV</w:t>
            </w:r>
          </w:p>
        </w:tc>
        <w:tc>
          <w:tcPr>
            <w:tcW w:w="1414" w:type="dxa"/>
          </w:tcPr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1791"/>
        </w:trPr>
        <w:tc>
          <w:tcPr>
            <w:tcW w:w="417" w:type="dxa"/>
            <w:textDirection w:val="btLr"/>
          </w:tcPr>
          <w:p w:rsidR="00A63C77" w:rsidRPr="00B9140A" w:rsidRDefault="00A63C77" w:rsidP="002C09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4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ARALIK</w:t>
            </w:r>
          </w:p>
        </w:tc>
        <w:tc>
          <w:tcPr>
            <w:tcW w:w="421" w:type="dxa"/>
            <w:textDirection w:val="btL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 w:rsidRPr="00B9140A">
              <w:rPr>
                <w:b/>
                <w:bCs/>
                <w:sz w:val="22"/>
                <w:szCs w:val="22"/>
              </w:rPr>
              <w:t>5 HAFTA</w:t>
            </w:r>
          </w:p>
        </w:tc>
        <w:tc>
          <w:tcPr>
            <w:tcW w:w="567" w:type="dxa"/>
            <w:textDirection w:val="btL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397" w:type="dxa"/>
          </w:tcPr>
          <w:p w:rsidR="00A63C77" w:rsidRDefault="00A63C77" w:rsidP="002C09CF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0F03B0" w:rsidRDefault="00A63C77" w:rsidP="002C09CF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DOĞAL SAYILAR</w:t>
            </w:r>
          </w:p>
        </w:tc>
        <w:tc>
          <w:tcPr>
            <w:tcW w:w="4935" w:type="dxa"/>
          </w:tcPr>
          <w:p w:rsidR="00A63C77" w:rsidRPr="00C21991" w:rsidRDefault="00A63C77" w:rsidP="000F03B0">
            <w:pPr>
              <w:pStyle w:val="ListParagraph"/>
              <w:ind w:left="360"/>
              <w:rPr>
                <w:rFonts w:cs="Times New Roman"/>
                <w:sz w:val="20"/>
                <w:szCs w:val="20"/>
              </w:rPr>
            </w:pPr>
          </w:p>
          <w:p w:rsidR="00A63C77" w:rsidRDefault="00A63C77" w:rsidP="000F03B0">
            <w:pPr>
              <w:pStyle w:val="ListParagraph"/>
              <w:numPr>
                <w:ilvl w:val="0"/>
                <w:numId w:val="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Rakamları yazar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Rakamları yazar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doğal sayısını kavrar</w:t>
            </w:r>
          </w:p>
          <w:p w:rsidR="00A63C77" w:rsidRPr="000F03B0" w:rsidRDefault="00A63C77" w:rsidP="000F03B0">
            <w:pPr>
              <w:pStyle w:val="ListParagraph"/>
              <w:numPr>
                <w:ilvl w:val="0"/>
                <w:numId w:val="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doğal sayısını kavrar</w:t>
            </w:r>
            <w:r w:rsidRPr="000F03B0">
              <w:rPr>
                <w:sz w:val="20"/>
                <w:szCs w:val="20"/>
              </w:rPr>
              <w:t>.</w:t>
            </w:r>
          </w:p>
        </w:tc>
        <w:tc>
          <w:tcPr>
            <w:tcW w:w="3165" w:type="dxa"/>
          </w:tcPr>
          <w:p w:rsidR="00A63C77" w:rsidRDefault="00A63C77" w:rsidP="000F03B0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Rakamları şekline ve yazılış yönlerine uygun olarak havada parmakla yazar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 verilmiş rakamlar üzerinden çizer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Boş kümenin eleman sayısının 0 olduğunu söyler</w:t>
            </w:r>
          </w:p>
          <w:p w:rsidR="00A63C77" w:rsidRDefault="00A63C77" w:rsidP="000F03B0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boş küme çizer</w:t>
            </w:r>
          </w:p>
          <w:p w:rsidR="00A63C77" w:rsidRPr="000F03B0" w:rsidRDefault="00A63C77" w:rsidP="000F03B0">
            <w:pPr>
              <w:pStyle w:val="ListParagraph"/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3" w:type="dxa"/>
          </w:tcPr>
          <w:p w:rsidR="00A63C77" w:rsidRPr="002C09CF" w:rsidRDefault="00A63C77" w:rsidP="002C09CF">
            <w:pPr>
              <w:pStyle w:val="ListParagraph"/>
              <w:numPr>
                <w:ilvl w:val="0"/>
                <w:numId w:val="9"/>
              </w:numPr>
              <w:ind w:left="360"/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YAZILI SINAV</w:t>
            </w:r>
          </w:p>
        </w:tc>
        <w:tc>
          <w:tcPr>
            <w:tcW w:w="1414" w:type="dxa"/>
          </w:tcPr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2C09CF">
            <w:pPr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976"/>
        </w:trPr>
        <w:tc>
          <w:tcPr>
            <w:tcW w:w="417" w:type="dxa"/>
            <w:textDirection w:val="btLr"/>
            <w:vAlign w:val="center"/>
          </w:tcPr>
          <w:p w:rsidR="00A63C77" w:rsidRPr="00B9140A" w:rsidRDefault="00A63C77" w:rsidP="002C09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4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OCAK</w:t>
            </w:r>
          </w:p>
        </w:tc>
        <w:tc>
          <w:tcPr>
            <w:tcW w:w="421" w:type="dxa"/>
            <w:textDirection w:val="btLr"/>
            <w:vAlign w:val="cente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 w:rsidRPr="00B9140A">
              <w:rPr>
                <w:b/>
                <w:bCs/>
                <w:sz w:val="22"/>
                <w:szCs w:val="22"/>
              </w:rPr>
              <w:t>3 HAFTA</w:t>
            </w:r>
          </w:p>
        </w:tc>
        <w:tc>
          <w:tcPr>
            <w:tcW w:w="567" w:type="dxa"/>
            <w:textDirection w:val="btLr"/>
            <w:vAlign w:val="center"/>
          </w:tcPr>
          <w:p w:rsidR="00A63C77" w:rsidRPr="00B9140A" w:rsidRDefault="00A63C77" w:rsidP="002C09CF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397" w:type="dxa"/>
          </w:tcPr>
          <w:p w:rsidR="00A63C77" w:rsidRDefault="00A63C77" w:rsidP="002C09CF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0F03B0" w:rsidRDefault="00A63C77" w:rsidP="002C09CF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DOĞAL SAYILAR</w:t>
            </w:r>
          </w:p>
        </w:tc>
        <w:tc>
          <w:tcPr>
            <w:tcW w:w="4935" w:type="dxa"/>
          </w:tcPr>
          <w:p w:rsidR="00A63C77" w:rsidRPr="00C21991" w:rsidRDefault="00A63C77" w:rsidP="002C09CF">
            <w:pPr>
              <w:pStyle w:val="ListParagraph"/>
              <w:numPr>
                <w:ilvl w:val="0"/>
                <w:numId w:val="6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İki basamaklı doğal sayıları kavrar</w:t>
            </w:r>
          </w:p>
          <w:p w:rsidR="00A63C77" w:rsidRPr="00C21991" w:rsidRDefault="00A63C77" w:rsidP="002C09CF">
            <w:pPr>
              <w:pStyle w:val="ListParagraph"/>
              <w:numPr>
                <w:ilvl w:val="0"/>
                <w:numId w:val="6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İki basamaklı doğal sayıları kavrar</w:t>
            </w:r>
          </w:p>
          <w:p w:rsidR="00A63C77" w:rsidRPr="00C21991" w:rsidRDefault="00A63C77" w:rsidP="002C09CF">
            <w:pPr>
              <w:pStyle w:val="ListParagraph"/>
              <w:numPr>
                <w:ilvl w:val="0"/>
                <w:numId w:val="6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Üç basamaklı doğal sayıları kavrar</w:t>
            </w:r>
          </w:p>
          <w:p w:rsidR="00A63C77" w:rsidRPr="00C21991" w:rsidRDefault="00A63C77" w:rsidP="002C09CF">
            <w:pPr>
              <w:pStyle w:val="ListParagraph"/>
              <w:numPr>
                <w:ilvl w:val="0"/>
                <w:numId w:val="6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Üç basamaklı doğal sayıları kavrar</w:t>
            </w:r>
          </w:p>
        </w:tc>
        <w:tc>
          <w:tcPr>
            <w:tcW w:w="3165" w:type="dxa"/>
            <w:vAlign w:val="center"/>
          </w:tcPr>
          <w:p w:rsidR="00A63C77" w:rsidRPr="00921358" w:rsidRDefault="00A63C77" w:rsidP="00921358">
            <w:pPr>
              <w:pStyle w:val="ListParagraph"/>
              <w:numPr>
                <w:ilvl w:val="0"/>
                <w:numId w:val="8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 kartları içinden gösterilen iki basamaklı doğal sayının aynısını gösterir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8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İki basamaklı bir doğal sayıdaki onlukları birlikleri gösterir.</w:t>
            </w:r>
          </w:p>
          <w:p w:rsidR="00A63C77" w:rsidRPr="002C09CF" w:rsidRDefault="00A63C77" w:rsidP="002C09CF">
            <w:pPr>
              <w:pStyle w:val="ListParagraph"/>
              <w:numPr>
                <w:ilvl w:val="0"/>
                <w:numId w:val="8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 kartları içinden gösterilen üç basamaklı doğal sayının aynısını gösterir.</w:t>
            </w:r>
          </w:p>
          <w:p w:rsidR="00A63C77" w:rsidRPr="00921358" w:rsidRDefault="00A63C77" w:rsidP="00921358">
            <w:pPr>
              <w:pStyle w:val="ListParagraph"/>
              <w:numPr>
                <w:ilvl w:val="0"/>
                <w:numId w:val="8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Üç basamaklı bir sayıda yüzlük,onluk ve birlikleri gösterir</w:t>
            </w:r>
          </w:p>
        </w:tc>
        <w:tc>
          <w:tcPr>
            <w:tcW w:w="1813" w:type="dxa"/>
            <w:vAlign w:val="center"/>
          </w:tcPr>
          <w:p w:rsidR="00A63C77" w:rsidRPr="002C09CF" w:rsidRDefault="00A63C77" w:rsidP="002C09CF">
            <w:pPr>
              <w:jc w:val="center"/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3.YAZILI SINAV</w:t>
            </w:r>
          </w:p>
        </w:tc>
        <w:tc>
          <w:tcPr>
            <w:tcW w:w="1414" w:type="dxa"/>
            <w:vAlign w:val="center"/>
          </w:tcPr>
          <w:p w:rsidR="00A63C77" w:rsidRPr="002C09CF" w:rsidRDefault="00A63C77" w:rsidP="002C09CF">
            <w:pPr>
              <w:jc w:val="center"/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</w:tbl>
    <w:p w:rsidR="00A63C77" w:rsidRDefault="00A63C77" w:rsidP="002C09C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Numarası / Sınıfı: </w:t>
      </w:r>
      <w:r>
        <w:rPr>
          <w:rFonts w:ascii="Times New Roman" w:hAnsi="Times New Roman" w:cs="Times New Roman"/>
        </w:rPr>
        <w:tab/>
        <w:t>138 6/A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BEP Hazırlanma Tarihi:27.11.2015</w:t>
      </w:r>
    </w:p>
    <w:p w:rsidR="00A63C77" w:rsidRDefault="00A63C77" w:rsidP="002C09CF">
      <w:pPr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page" w:horzAnchor="margin" w:tblpY="331"/>
        <w:tblW w:w="15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30"/>
        <w:gridCol w:w="577"/>
        <w:gridCol w:w="2445"/>
        <w:gridCol w:w="5189"/>
        <w:gridCol w:w="3119"/>
        <w:gridCol w:w="1802"/>
        <w:gridCol w:w="1442"/>
      </w:tblGrid>
      <w:tr w:rsidR="00A63C77">
        <w:trPr>
          <w:cantSplit/>
          <w:trHeight w:val="279"/>
        </w:trPr>
        <w:tc>
          <w:tcPr>
            <w:tcW w:w="1433" w:type="dxa"/>
            <w:gridSpan w:val="3"/>
          </w:tcPr>
          <w:p w:rsidR="00A63C77" w:rsidRDefault="00A63C77" w:rsidP="003212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997" w:type="dxa"/>
            <w:gridSpan w:val="5"/>
          </w:tcPr>
          <w:p w:rsidR="00A63C77" w:rsidRDefault="00A63C77" w:rsidP="003212FC">
            <w:pPr>
              <w:jc w:val="center"/>
              <w:rPr>
                <w:b/>
                <w:bCs/>
              </w:rPr>
            </w:pPr>
          </w:p>
        </w:tc>
      </w:tr>
      <w:tr w:rsidR="00A63C77">
        <w:trPr>
          <w:cantSplit/>
          <w:trHeight w:val="836"/>
        </w:trPr>
        <w:tc>
          <w:tcPr>
            <w:tcW w:w="426" w:type="dxa"/>
            <w:textDirection w:val="btLr"/>
          </w:tcPr>
          <w:p w:rsidR="00A63C77" w:rsidRDefault="00A63C77" w:rsidP="003212F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30" w:type="dxa"/>
            <w:textDirection w:val="btLr"/>
          </w:tcPr>
          <w:p w:rsidR="00A63C77" w:rsidRDefault="00A63C77" w:rsidP="003212F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77" w:type="dxa"/>
            <w:textDirection w:val="btLr"/>
          </w:tcPr>
          <w:p w:rsidR="00A63C77" w:rsidRDefault="00A63C77" w:rsidP="003212F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DERS</w:t>
            </w:r>
          </w:p>
          <w:p w:rsidR="00A63C77" w:rsidRDefault="00A63C77" w:rsidP="003212F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2445" w:type="dxa"/>
          </w:tcPr>
          <w:p w:rsidR="00A63C77" w:rsidRDefault="00A63C77" w:rsidP="003212FC">
            <w:pPr>
              <w:jc w:val="center"/>
              <w:rPr>
                <w:rFonts w:cs="Times New Roman"/>
                <w:b/>
                <w:bCs/>
              </w:rPr>
            </w:pPr>
          </w:p>
          <w:p w:rsidR="00A63C77" w:rsidRDefault="00A63C77" w:rsidP="003212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5189" w:type="dxa"/>
          </w:tcPr>
          <w:p w:rsidR="00A63C77" w:rsidRDefault="00A63C77" w:rsidP="003212FC">
            <w:pPr>
              <w:jc w:val="center"/>
              <w:rPr>
                <w:b/>
                <w:bCs/>
              </w:rPr>
            </w:pPr>
          </w:p>
          <w:p w:rsidR="00A63C77" w:rsidRDefault="00A63C77" w:rsidP="003212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3119" w:type="dxa"/>
          </w:tcPr>
          <w:p w:rsidR="00A63C77" w:rsidRDefault="00A63C77" w:rsidP="003212FC">
            <w:pPr>
              <w:jc w:val="center"/>
              <w:rPr>
                <w:b/>
                <w:bCs/>
              </w:rPr>
            </w:pPr>
          </w:p>
          <w:p w:rsidR="00A63C77" w:rsidRDefault="00A63C77" w:rsidP="003212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802" w:type="dxa"/>
          </w:tcPr>
          <w:p w:rsidR="00A63C77" w:rsidRDefault="00A63C77" w:rsidP="003212F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  <w:p w:rsidR="00A63C77" w:rsidRPr="003E7438" w:rsidRDefault="00A63C77" w:rsidP="003212F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442" w:type="dxa"/>
          </w:tcPr>
          <w:p w:rsidR="00A63C77" w:rsidRDefault="00A63C77" w:rsidP="003212FC">
            <w:pPr>
              <w:jc w:val="center"/>
              <w:rPr>
                <w:rFonts w:cs="Times New Roman"/>
                <w:b/>
                <w:bCs/>
              </w:rPr>
            </w:pPr>
          </w:p>
          <w:p w:rsidR="00A63C77" w:rsidRPr="00045F47" w:rsidRDefault="00A63C77" w:rsidP="003212FC">
            <w:pPr>
              <w:jc w:val="center"/>
              <w:rPr>
                <w:rFonts w:cs="Times New Roman"/>
                <w:b/>
                <w:bCs/>
              </w:rPr>
            </w:pPr>
            <w:r w:rsidRPr="00045F47">
              <w:rPr>
                <w:b/>
                <w:bCs/>
                <w:sz w:val="22"/>
                <w:szCs w:val="22"/>
              </w:rPr>
              <w:t>SORUMLU KİŞİ</w:t>
            </w:r>
          </w:p>
        </w:tc>
      </w:tr>
      <w:tr w:rsidR="00A63C77">
        <w:trPr>
          <w:cantSplit/>
          <w:trHeight w:val="1826"/>
        </w:trPr>
        <w:tc>
          <w:tcPr>
            <w:tcW w:w="426" w:type="dxa"/>
            <w:textDirection w:val="btLr"/>
          </w:tcPr>
          <w:p w:rsidR="00A63C77" w:rsidRPr="00B9140A" w:rsidRDefault="00A63C77" w:rsidP="003212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ŞUBAT</w:t>
            </w:r>
          </w:p>
        </w:tc>
        <w:tc>
          <w:tcPr>
            <w:tcW w:w="430" w:type="dxa"/>
            <w:textDirection w:val="btL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Pr="00B9140A">
              <w:rPr>
                <w:b/>
                <w:bCs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445" w:type="dxa"/>
          </w:tcPr>
          <w:p w:rsidR="00A63C77" w:rsidRDefault="00A63C77" w:rsidP="00921358">
            <w:pPr>
              <w:rPr>
                <w:rFonts w:cs="Times New Roman"/>
                <w:b/>
                <w:bCs/>
                <w:sz w:val="20"/>
                <w:szCs w:val="20"/>
                <w:u w:val="double"/>
              </w:rPr>
            </w:pPr>
          </w:p>
          <w:p w:rsidR="00A63C77" w:rsidRPr="007B777C" w:rsidRDefault="00A63C77" w:rsidP="00921358">
            <w:pPr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double"/>
              </w:rPr>
              <w:t>DOĞAL SAYILAR</w:t>
            </w:r>
          </w:p>
        </w:tc>
        <w:tc>
          <w:tcPr>
            <w:tcW w:w="5189" w:type="dxa"/>
          </w:tcPr>
          <w:p w:rsidR="00A63C77" w:rsidRDefault="00A63C77" w:rsidP="00156F80">
            <w:pPr>
              <w:pStyle w:val="ListParagraph"/>
              <w:numPr>
                <w:ilvl w:val="0"/>
                <w:numId w:val="1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Dört basamaklı doğal sayıları kavrar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Dört basamaklı doğal sayıları kavrar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Dört basamaklı doğal sayıları kavrar</w:t>
            </w:r>
          </w:p>
          <w:p w:rsidR="00A63C77" w:rsidRPr="00156F80" w:rsidRDefault="00A63C77" w:rsidP="00156F80">
            <w:pPr>
              <w:pStyle w:val="ListParagraph"/>
              <w:numPr>
                <w:ilvl w:val="0"/>
                <w:numId w:val="15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Dört basamaklı doğal sayıları kavrar</w:t>
            </w:r>
            <w:r w:rsidRPr="00156F80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A63C77" w:rsidRDefault="00A63C77" w:rsidP="00E55FAD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 kartları içerisinden gösterilen dört basamaklı doğal sayılarını gösterir</w:t>
            </w:r>
          </w:p>
          <w:p w:rsidR="00A63C77" w:rsidRPr="002C09CF" w:rsidRDefault="00A63C77" w:rsidP="00E55FAD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Dört basamaklı bir doğal sayıdaki binlik,yüzlük,onluk ve birlikleri gösterir</w:t>
            </w:r>
          </w:p>
          <w:p w:rsidR="00A63C77" w:rsidRPr="003212FC" w:rsidRDefault="00A63C77" w:rsidP="00E55FAD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Söylenen dört basamaklı sayıyı rakamla yazar</w:t>
            </w:r>
          </w:p>
          <w:p w:rsidR="00A63C77" w:rsidRPr="002C09CF" w:rsidRDefault="00A63C77" w:rsidP="00E55FAD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Rakamla yazılan dört basamaklı sayıyı yazıyla yazar</w:t>
            </w:r>
          </w:p>
        </w:tc>
        <w:tc>
          <w:tcPr>
            <w:tcW w:w="1802" w:type="dxa"/>
          </w:tcPr>
          <w:p w:rsidR="00A63C77" w:rsidRPr="002C09CF" w:rsidRDefault="00A63C77" w:rsidP="003212F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1554"/>
        </w:trPr>
        <w:tc>
          <w:tcPr>
            <w:tcW w:w="426" w:type="dxa"/>
            <w:textDirection w:val="btLr"/>
          </w:tcPr>
          <w:p w:rsidR="00A63C77" w:rsidRPr="00B9140A" w:rsidRDefault="00A63C77" w:rsidP="003212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MART</w:t>
            </w:r>
          </w:p>
        </w:tc>
        <w:tc>
          <w:tcPr>
            <w:tcW w:w="430" w:type="dxa"/>
            <w:textDirection w:val="btL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Pr="00B9140A">
              <w:rPr>
                <w:b/>
                <w:bCs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445" w:type="dxa"/>
          </w:tcPr>
          <w:p w:rsidR="00A63C77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883429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KÜMELER</w:t>
            </w:r>
          </w:p>
        </w:tc>
        <w:tc>
          <w:tcPr>
            <w:tcW w:w="5189" w:type="dxa"/>
          </w:tcPr>
          <w:p w:rsidR="00A63C77" w:rsidRDefault="00A63C77" w:rsidP="00156F80">
            <w:pPr>
              <w:pStyle w:val="ListParagraph"/>
              <w:numPr>
                <w:ilvl w:val="0"/>
                <w:numId w:val="16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Kümeyi bilir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Kümeyi bilir</w:t>
            </w:r>
            <w:r w:rsidRPr="00156F80">
              <w:rPr>
                <w:sz w:val="20"/>
                <w:szCs w:val="20"/>
              </w:rPr>
              <w:t>.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6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Kümeyi kavrar</w:t>
            </w:r>
          </w:p>
          <w:p w:rsidR="00A63C77" w:rsidRPr="00156F80" w:rsidRDefault="00A63C77" w:rsidP="00156F80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Kümeyi kavrar</w:t>
            </w:r>
          </w:p>
        </w:tc>
        <w:tc>
          <w:tcPr>
            <w:tcW w:w="3119" w:type="dxa"/>
          </w:tcPr>
          <w:p w:rsidR="00A63C77" w:rsidRDefault="00A63C77" w:rsidP="00E55FAD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Yakın çevresindeki canlı cansız varlıklar arasından bir topluluk söyler</w:t>
            </w:r>
          </w:p>
          <w:p w:rsidR="00A63C77" w:rsidRDefault="00A63C77" w:rsidP="00883429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topluluğu oluşturan varlıkların adını söyler</w:t>
            </w:r>
          </w:p>
          <w:p w:rsidR="00A63C77" w:rsidRDefault="00A63C77" w:rsidP="00883429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kümenin eleman sayısını söyler/yazar</w:t>
            </w:r>
          </w:p>
          <w:p w:rsidR="00A63C77" w:rsidRPr="00883429" w:rsidRDefault="00A63C77" w:rsidP="00883429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Boş kümeyi şemayla gösterir</w:t>
            </w:r>
          </w:p>
        </w:tc>
        <w:tc>
          <w:tcPr>
            <w:tcW w:w="1802" w:type="dxa"/>
          </w:tcPr>
          <w:p w:rsidR="00A63C77" w:rsidRPr="00E55FAD" w:rsidRDefault="00A63C77" w:rsidP="00EC40C6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YAZILI SINAV</w:t>
            </w:r>
          </w:p>
        </w:tc>
        <w:tc>
          <w:tcPr>
            <w:tcW w:w="1442" w:type="dxa"/>
          </w:tcPr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1407"/>
        </w:trPr>
        <w:tc>
          <w:tcPr>
            <w:tcW w:w="426" w:type="dxa"/>
            <w:textDirection w:val="btLr"/>
          </w:tcPr>
          <w:p w:rsidR="00A63C77" w:rsidRPr="00B9140A" w:rsidRDefault="00A63C77" w:rsidP="003212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NİSAN</w:t>
            </w:r>
          </w:p>
        </w:tc>
        <w:tc>
          <w:tcPr>
            <w:tcW w:w="430" w:type="dxa"/>
            <w:textDirection w:val="btL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Pr="00B9140A">
              <w:rPr>
                <w:b/>
                <w:bCs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445" w:type="dxa"/>
          </w:tcPr>
          <w:p w:rsidR="00A63C77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883429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KÜMELER</w:t>
            </w:r>
          </w:p>
        </w:tc>
        <w:tc>
          <w:tcPr>
            <w:tcW w:w="5189" w:type="dxa"/>
          </w:tcPr>
          <w:p w:rsidR="00A63C77" w:rsidRPr="00883429" w:rsidRDefault="00A63C77" w:rsidP="00883429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Kümeler arasındaki ilişkiyi kavrar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Kümeler arasındaki ilişkiyi kavrar</w:t>
            </w:r>
            <w:r w:rsidRPr="00156F80">
              <w:rPr>
                <w:sz w:val="20"/>
                <w:szCs w:val="20"/>
              </w:rPr>
              <w:t>.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7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Kümeler arasındaki denklik ilişkisini kavrar</w:t>
            </w:r>
          </w:p>
          <w:p w:rsidR="00A63C77" w:rsidRPr="00156F80" w:rsidRDefault="00A63C77" w:rsidP="00156F80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Kümeler arasındaki denklik ilişkisini kavrar</w:t>
            </w:r>
          </w:p>
        </w:tc>
        <w:tc>
          <w:tcPr>
            <w:tcW w:w="3119" w:type="dxa"/>
          </w:tcPr>
          <w:p w:rsidR="00A63C77" w:rsidRPr="00883429" w:rsidRDefault="00A63C77" w:rsidP="00883429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Elemanları aynı olan iki kümenin elemanlarını eşler</w:t>
            </w:r>
          </w:p>
          <w:p w:rsidR="00A63C77" w:rsidRDefault="00A63C77" w:rsidP="00883429">
            <w:pPr>
              <w:pStyle w:val="ListParagraph"/>
              <w:numPr>
                <w:ilvl w:val="0"/>
                <w:numId w:val="12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Eleman sayıları farklı olan iki kümeden eleman sayısı fazla olanı gösterir.</w:t>
            </w:r>
          </w:p>
          <w:p w:rsidR="00A63C77" w:rsidRDefault="00A63C77" w:rsidP="00883429">
            <w:pPr>
              <w:pStyle w:val="ListParagraph"/>
              <w:numPr>
                <w:ilvl w:val="0"/>
                <w:numId w:val="12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bir kümeye denk bir küme yazar</w:t>
            </w:r>
          </w:p>
          <w:p w:rsidR="00A63C77" w:rsidRPr="00883429" w:rsidRDefault="00A63C77" w:rsidP="00883429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İki kümenin denk olup olmadığını simge kullanarak yazar</w:t>
            </w:r>
          </w:p>
        </w:tc>
        <w:tc>
          <w:tcPr>
            <w:tcW w:w="1802" w:type="dxa"/>
          </w:tcPr>
          <w:p w:rsidR="00A63C77" w:rsidRPr="00E55FAD" w:rsidRDefault="00A63C77" w:rsidP="00EC40C6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YAZILI SINAV</w:t>
            </w:r>
          </w:p>
        </w:tc>
        <w:tc>
          <w:tcPr>
            <w:tcW w:w="1442" w:type="dxa"/>
          </w:tcPr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A63C77" w:rsidRPr="002C09CF" w:rsidRDefault="00A63C77" w:rsidP="003212FC">
            <w:pPr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856"/>
        </w:trPr>
        <w:tc>
          <w:tcPr>
            <w:tcW w:w="426" w:type="dxa"/>
            <w:textDirection w:val="btLr"/>
            <w:vAlign w:val="center"/>
          </w:tcPr>
          <w:p w:rsidR="00A63C77" w:rsidRPr="00B9140A" w:rsidRDefault="00A63C77" w:rsidP="003212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MAYIS</w:t>
            </w:r>
          </w:p>
        </w:tc>
        <w:tc>
          <w:tcPr>
            <w:tcW w:w="430" w:type="dxa"/>
            <w:textDirection w:val="btLr"/>
            <w:vAlign w:val="cente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Pr="00B9140A">
              <w:rPr>
                <w:b/>
                <w:bCs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  <w:vAlign w:val="cente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B9140A">
              <w:rPr>
                <w:b/>
                <w:bCs/>
                <w:sz w:val="22"/>
                <w:szCs w:val="22"/>
              </w:rPr>
              <w:t xml:space="preserve"> SAAT</w:t>
            </w:r>
          </w:p>
        </w:tc>
        <w:tc>
          <w:tcPr>
            <w:tcW w:w="2445" w:type="dxa"/>
          </w:tcPr>
          <w:p w:rsidR="00A63C77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883429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İŞLEMLER</w:t>
            </w:r>
          </w:p>
        </w:tc>
        <w:tc>
          <w:tcPr>
            <w:tcW w:w="5189" w:type="dxa"/>
          </w:tcPr>
          <w:p w:rsidR="00A63C77" w:rsidRDefault="00A63C77" w:rsidP="00156F80">
            <w:pPr>
              <w:pStyle w:val="ListParagraph"/>
              <w:numPr>
                <w:ilvl w:val="0"/>
                <w:numId w:val="18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Toplama işlemini kavrar</w:t>
            </w:r>
          </w:p>
          <w:p w:rsidR="00A63C77" w:rsidRPr="00EE20FC" w:rsidRDefault="00A63C77" w:rsidP="00EE20FC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Doğal sayılarla eldesiz toplama işlemi</w:t>
            </w:r>
          </w:p>
          <w:p w:rsidR="00A63C77" w:rsidRDefault="00A63C77" w:rsidP="00156F80">
            <w:pPr>
              <w:pStyle w:val="ListParagraph"/>
              <w:numPr>
                <w:ilvl w:val="0"/>
                <w:numId w:val="18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Doğal sayılarla eldeli toplama işlemi</w:t>
            </w:r>
          </w:p>
          <w:p w:rsidR="00A63C77" w:rsidRPr="00156F80" w:rsidRDefault="00A63C77" w:rsidP="00156F80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Çıkarma işlemini kavrar</w:t>
            </w:r>
          </w:p>
        </w:tc>
        <w:tc>
          <w:tcPr>
            <w:tcW w:w="3119" w:type="dxa"/>
            <w:vAlign w:val="center"/>
          </w:tcPr>
          <w:p w:rsidR="00A63C77" w:rsidRDefault="00A63C77" w:rsidP="00E55FAD">
            <w:pPr>
              <w:pStyle w:val="ListParagraph"/>
              <w:numPr>
                <w:ilvl w:val="0"/>
                <w:numId w:val="13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‘Daha’,’ile’,’ve’,’toplam’,’artı’ sözcüklerinin toplama işlemi ile ilgili olduğunu söyler</w:t>
            </w:r>
          </w:p>
          <w:p w:rsidR="00A63C77" w:rsidRDefault="00A63C77" w:rsidP="00E55FAD">
            <w:pPr>
              <w:pStyle w:val="ListParagraph"/>
              <w:numPr>
                <w:ilvl w:val="0"/>
                <w:numId w:val="13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basamaklı üç doğal sayıyı sonuç iki basamaklı çıkacak şekilde eldesiz toplayıp yazar</w:t>
            </w:r>
          </w:p>
          <w:p w:rsidR="00A63C77" w:rsidRDefault="00A63C77" w:rsidP="00E55FAD">
            <w:pPr>
              <w:pStyle w:val="ListParagraph"/>
              <w:numPr>
                <w:ilvl w:val="0"/>
                <w:numId w:val="13"/>
              </w:num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basamaklı bir doğal sayı ile iki basamaklı bir doğal sayıyı eldeli toplayıp yazar.</w:t>
            </w:r>
          </w:p>
          <w:p w:rsidR="00A63C77" w:rsidRPr="00EE20FC" w:rsidRDefault="00A63C77" w:rsidP="00EE20FC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bir basamaklı iki doğal sayının çıkarma işlemini ‘eksildi’,’çıktı’,’kaldı’ sözcüklerini kullanarak yazar</w:t>
            </w:r>
          </w:p>
        </w:tc>
        <w:tc>
          <w:tcPr>
            <w:tcW w:w="1802" w:type="dxa"/>
            <w:vAlign w:val="center"/>
          </w:tcPr>
          <w:p w:rsidR="00A63C77" w:rsidRPr="00E55FAD" w:rsidRDefault="00A63C77" w:rsidP="00EC40C6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YAZILI SINAV</w:t>
            </w:r>
          </w:p>
        </w:tc>
        <w:tc>
          <w:tcPr>
            <w:tcW w:w="1442" w:type="dxa"/>
            <w:vAlign w:val="center"/>
          </w:tcPr>
          <w:p w:rsidR="00A63C77" w:rsidRPr="002C09CF" w:rsidRDefault="00A63C77" w:rsidP="0032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2C09CF">
              <w:rPr>
                <w:b/>
                <w:bCs/>
                <w:sz w:val="20"/>
                <w:szCs w:val="20"/>
              </w:rPr>
              <w:t>ÖĞRETMEN</w:t>
            </w:r>
          </w:p>
        </w:tc>
      </w:tr>
      <w:tr w:rsidR="00A63C77">
        <w:trPr>
          <w:cantSplit/>
          <w:trHeight w:val="1976"/>
        </w:trPr>
        <w:tc>
          <w:tcPr>
            <w:tcW w:w="426" w:type="dxa"/>
            <w:textDirection w:val="btLr"/>
            <w:vAlign w:val="center"/>
          </w:tcPr>
          <w:p w:rsidR="00A63C77" w:rsidRDefault="00A63C77" w:rsidP="003212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HAZİRAN</w:t>
            </w:r>
          </w:p>
        </w:tc>
        <w:tc>
          <w:tcPr>
            <w:tcW w:w="430" w:type="dxa"/>
            <w:textDirection w:val="btLr"/>
            <w:vAlign w:val="cente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HAFTA</w:t>
            </w:r>
          </w:p>
        </w:tc>
        <w:tc>
          <w:tcPr>
            <w:tcW w:w="577" w:type="dxa"/>
            <w:textDirection w:val="btLr"/>
            <w:vAlign w:val="center"/>
          </w:tcPr>
          <w:p w:rsidR="00A63C77" w:rsidRPr="00B9140A" w:rsidRDefault="00A63C77" w:rsidP="003212FC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 SAAT</w:t>
            </w:r>
          </w:p>
        </w:tc>
        <w:tc>
          <w:tcPr>
            <w:tcW w:w="2445" w:type="dxa"/>
          </w:tcPr>
          <w:p w:rsidR="00A63C77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</w:p>
          <w:p w:rsidR="00A63C77" w:rsidRPr="00EE20FC" w:rsidRDefault="00A63C77" w:rsidP="003212FC">
            <w:pPr>
              <w:rPr>
                <w:rFonts w:cs="Times New Roman"/>
                <w:b/>
                <w:bCs/>
                <w:u w:val="double"/>
              </w:rPr>
            </w:pPr>
            <w:r>
              <w:rPr>
                <w:b/>
                <w:bCs/>
                <w:sz w:val="22"/>
                <w:szCs w:val="22"/>
                <w:u w:val="double"/>
              </w:rPr>
              <w:t>İŞLEMLER</w:t>
            </w:r>
          </w:p>
        </w:tc>
        <w:tc>
          <w:tcPr>
            <w:tcW w:w="5189" w:type="dxa"/>
          </w:tcPr>
          <w:p w:rsidR="00A63C77" w:rsidRPr="00EE20FC" w:rsidRDefault="00A63C77" w:rsidP="00EE20FC">
            <w:pPr>
              <w:rPr>
                <w:rFonts w:cs="Times New Roman"/>
                <w:sz w:val="20"/>
                <w:szCs w:val="20"/>
              </w:rPr>
            </w:pPr>
          </w:p>
          <w:p w:rsidR="00A63C77" w:rsidRDefault="00A63C77" w:rsidP="00EE20FC">
            <w:pPr>
              <w:pStyle w:val="ListParagraph"/>
              <w:numPr>
                <w:ilvl w:val="0"/>
                <w:numId w:val="19"/>
              </w:num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Doğal sayılarla onluk,yüzlük,binlik bozmayı gerektiren çıkarma işlemlerini yapar</w:t>
            </w:r>
          </w:p>
          <w:p w:rsidR="00A63C77" w:rsidRPr="00EE20FC" w:rsidRDefault="00A63C77" w:rsidP="00EE20FC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Doğal sayılarla onluk,yüzlük,binlik bozmayı gerektiren çıkarma işlemlerini yapar.</w:t>
            </w:r>
          </w:p>
        </w:tc>
        <w:tc>
          <w:tcPr>
            <w:tcW w:w="3119" w:type="dxa"/>
            <w:vAlign w:val="center"/>
          </w:tcPr>
          <w:p w:rsidR="00A63C77" w:rsidRDefault="00A63C77" w:rsidP="00EE20FC">
            <w:pPr>
              <w:pStyle w:val="ListParagraph"/>
              <w:numPr>
                <w:ilvl w:val="0"/>
                <w:numId w:val="20"/>
              </w:numPr>
              <w:ind w:left="3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basamaklı bir sayıdanonluk,yüzlük bozmayı gerektiren üç basamaklı bir doğal sayıyı çıkarıp yazar söyler</w:t>
            </w:r>
          </w:p>
          <w:p w:rsidR="00A63C77" w:rsidRPr="00EE20FC" w:rsidRDefault="00A63C77" w:rsidP="00EE20FC">
            <w:pPr>
              <w:pStyle w:val="ListParagraph"/>
              <w:numPr>
                <w:ilvl w:val="0"/>
                <w:numId w:val="20"/>
              </w:numPr>
              <w:ind w:left="303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Dört  basamaklı bir sayıdan onluk yüzlük binlik bozmayı gerektiren dört basamaklı bir doğal sayıyı çıkarıp yazar söyler.</w:t>
            </w:r>
          </w:p>
        </w:tc>
        <w:tc>
          <w:tcPr>
            <w:tcW w:w="1802" w:type="dxa"/>
            <w:vAlign w:val="center"/>
          </w:tcPr>
          <w:p w:rsidR="00A63C77" w:rsidRPr="002C09CF" w:rsidRDefault="00A63C77" w:rsidP="003212FC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vAlign w:val="center"/>
          </w:tcPr>
          <w:p w:rsidR="00A63C77" w:rsidRPr="002C09CF" w:rsidRDefault="00A63C77" w:rsidP="003212FC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ÖĞRETMEN</w:t>
            </w:r>
          </w:p>
        </w:tc>
      </w:tr>
    </w:tbl>
    <w:p w:rsidR="00A63C77" w:rsidRDefault="00A63C77" w:rsidP="003212FC">
      <w:pPr>
        <w:rPr>
          <w:rFonts w:ascii="Times New Roman" w:hAnsi="Times New Roman" w:cs="Times New Roman"/>
          <w:b/>
          <w:bCs/>
        </w:rPr>
      </w:pP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UYGUNDUR.</w:t>
      </w: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… / 10 / 2015</w:t>
      </w: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Matematik Öğretmeni Öğrencinin Velisi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  Rehber Öğretmen                     BEP Birim Başkanı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Okul Müdürü</w:t>
      </w: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FÜSUN GÜRSES         AYSUN SAZAGİDER              CANAN BARDAKÇI                AYŞE KOÇAK                                EYÜP TOPRAK</w:t>
      </w:r>
    </w:p>
    <w:p w:rsidR="00A63C77" w:rsidRDefault="00A63C77" w:rsidP="003212FC">
      <w:pPr>
        <w:rPr>
          <w:rFonts w:ascii="Times New Roman" w:hAnsi="Times New Roman" w:cs="Times New Roman"/>
          <w:b/>
          <w:bCs/>
        </w:rPr>
      </w:pPr>
    </w:p>
    <w:sectPr w:rsidR="00A63C77" w:rsidSect="00C21991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C77" w:rsidRDefault="00A63C77" w:rsidP="0092135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63C77" w:rsidRDefault="00A63C77" w:rsidP="0092135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C77" w:rsidRDefault="00A63C77" w:rsidP="0092135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63C77" w:rsidRDefault="00A63C77" w:rsidP="0092135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5447"/>
    <w:multiLevelType w:val="hybridMultilevel"/>
    <w:tmpl w:val="BC0246C4"/>
    <w:lvl w:ilvl="0" w:tplc="195065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7EE9"/>
    <w:multiLevelType w:val="hybridMultilevel"/>
    <w:tmpl w:val="E71E2812"/>
    <w:lvl w:ilvl="0" w:tplc="9794B7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26A9D"/>
    <w:multiLevelType w:val="hybridMultilevel"/>
    <w:tmpl w:val="C78A762C"/>
    <w:lvl w:ilvl="0" w:tplc="E41811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765C8"/>
    <w:multiLevelType w:val="hybridMultilevel"/>
    <w:tmpl w:val="A05A1322"/>
    <w:lvl w:ilvl="0" w:tplc="74DC9D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74A52"/>
    <w:multiLevelType w:val="hybridMultilevel"/>
    <w:tmpl w:val="10560074"/>
    <w:lvl w:ilvl="0" w:tplc="DC8A53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B3E09"/>
    <w:multiLevelType w:val="hybridMultilevel"/>
    <w:tmpl w:val="3BC08494"/>
    <w:lvl w:ilvl="0" w:tplc="B5E008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B5355"/>
    <w:multiLevelType w:val="hybridMultilevel"/>
    <w:tmpl w:val="4530BD92"/>
    <w:lvl w:ilvl="0" w:tplc="37D444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D4BD3"/>
    <w:multiLevelType w:val="hybridMultilevel"/>
    <w:tmpl w:val="B8F882A0"/>
    <w:lvl w:ilvl="0" w:tplc="9BE05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47715"/>
    <w:multiLevelType w:val="hybridMultilevel"/>
    <w:tmpl w:val="2124B36C"/>
    <w:lvl w:ilvl="0" w:tplc="DD22F9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A4D7F"/>
    <w:multiLevelType w:val="hybridMultilevel"/>
    <w:tmpl w:val="E3DC2D14"/>
    <w:lvl w:ilvl="0" w:tplc="B0D2FE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11900"/>
    <w:multiLevelType w:val="hybridMultilevel"/>
    <w:tmpl w:val="0D141C24"/>
    <w:lvl w:ilvl="0" w:tplc="D154F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A0F35"/>
    <w:multiLevelType w:val="hybridMultilevel"/>
    <w:tmpl w:val="891435CA"/>
    <w:lvl w:ilvl="0" w:tplc="D5F84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C61D0"/>
    <w:multiLevelType w:val="hybridMultilevel"/>
    <w:tmpl w:val="A4E20ECE"/>
    <w:lvl w:ilvl="0" w:tplc="65307C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C822C4"/>
    <w:multiLevelType w:val="hybridMultilevel"/>
    <w:tmpl w:val="55DC3B3E"/>
    <w:lvl w:ilvl="0" w:tplc="06FE9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94F3B"/>
    <w:multiLevelType w:val="hybridMultilevel"/>
    <w:tmpl w:val="A46668E2"/>
    <w:lvl w:ilvl="0" w:tplc="3828E8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A2131"/>
    <w:multiLevelType w:val="hybridMultilevel"/>
    <w:tmpl w:val="E580FD4C"/>
    <w:lvl w:ilvl="0" w:tplc="0A0A78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92992"/>
    <w:multiLevelType w:val="hybridMultilevel"/>
    <w:tmpl w:val="0D78257E"/>
    <w:lvl w:ilvl="0" w:tplc="B590FF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1360EA"/>
    <w:multiLevelType w:val="hybridMultilevel"/>
    <w:tmpl w:val="AA981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B4B82"/>
    <w:multiLevelType w:val="hybridMultilevel"/>
    <w:tmpl w:val="F0F8E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AD27BA"/>
    <w:multiLevelType w:val="hybridMultilevel"/>
    <w:tmpl w:val="9EDCCC78"/>
    <w:lvl w:ilvl="0" w:tplc="9C84EE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2"/>
  </w:num>
  <w:num w:numId="5">
    <w:abstractNumId w:val="11"/>
  </w:num>
  <w:num w:numId="6">
    <w:abstractNumId w:val="4"/>
  </w:num>
  <w:num w:numId="7">
    <w:abstractNumId w:val="14"/>
  </w:num>
  <w:num w:numId="8">
    <w:abstractNumId w:val="13"/>
  </w:num>
  <w:num w:numId="9">
    <w:abstractNumId w:val="17"/>
  </w:num>
  <w:num w:numId="10">
    <w:abstractNumId w:val="16"/>
  </w:num>
  <w:num w:numId="11">
    <w:abstractNumId w:val="9"/>
  </w:num>
  <w:num w:numId="12">
    <w:abstractNumId w:val="2"/>
  </w:num>
  <w:num w:numId="13">
    <w:abstractNumId w:val="7"/>
  </w:num>
  <w:num w:numId="14">
    <w:abstractNumId w:val="18"/>
  </w:num>
  <w:num w:numId="15">
    <w:abstractNumId w:val="8"/>
  </w:num>
  <w:num w:numId="16">
    <w:abstractNumId w:val="1"/>
  </w:num>
  <w:num w:numId="17">
    <w:abstractNumId w:val="19"/>
  </w:num>
  <w:num w:numId="18">
    <w:abstractNumId w:val="0"/>
  </w:num>
  <w:num w:numId="19">
    <w:abstractNumId w:val="15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AD6"/>
    <w:rsid w:val="00013BEA"/>
    <w:rsid w:val="00036E76"/>
    <w:rsid w:val="00045F47"/>
    <w:rsid w:val="000641A6"/>
    <w:rsid w:val="000A1B53"/>
    <w:rsid w:val="000F03B0"/>
    <w:rsid w:val="000F642B"/>
    <w:rsid w:val="00156F80"/>
    <w:rsid w:val="00180F5B"/>
    <w:rsid w:val="00212BB4"/>
    <w:rsid w:val="002C09CF"/>
    <w:rsid w:val="003212FC"/>
    <w:rsid w:val="00324985"/>
    <w:rsid w:val="003E7438"/>
    <w:rsid w:val="004847EB"/>
    <w:rsid w:val="004970A1"/>
    <w:rsid w:val="004A1101"/>
    <w:rsid w:val="004A3626"/>
    <w:rsid w:val="005256A2"/>
    <w:rsid w:val="00591695"/>
    <w:rsid w:val="00653BA2"/>
    <w:rsid w:val="006555A5"/>
    <w:rsid w:val="00695AD6"/>
    <w:rsid w:val="006A4567"/>
    <w:rsid w:val="006B1F8D"/>
    <w:rsid w:val="0076775C"/>
    <w:rsid w:val="007B777C"/>
    <w:rsid w:val="007C07B6"/>
    <w:rsid w:val="00843C8A"/>
    <w:rsid w:val="00883429"/>
    <w:rsid w:val="008B2AE2"/>
    <w:rsid w:val="008C469B"/>
    <w:rsid w:val="00921358"/>
    <w:rsid w:val="00A429C4"/>
    <w:rsid w:val="00A63C77"/>
    <w:rsid w:val="00A7094C"/>
    <w:rsid w:val="00A87A08"/>
    <w:rsid w:val="00A9574A"/>
    <w:rsid w:val="00B9140A"/>
    <w:rsid w:val="00B96925"/>
    <w:rsid w:val="00BA20D6"/>
    <w:rsid w:val="00C21991"/>
    <w:rsid w:val="00C44001"/>
    <w:rsid w:val="00C6304F"/>
    <w:rsid w:val="00C802B4"/>
    <w:rsid w:val="00DD36C9"/>
    <w:rsid w:val="00E370A6"/>
    <w:rsid w:val="00E55FAD"/>
    <w:rsid w:val="00E91161"/>
    <w:rsid w:val="00EC40C6"/>
    <w:rsid w:val="00EE20FC"/>
    <w:rsid w:val="00F70DC4"/>
    <w:rsid w:val="00F861EE"/>
    <w:rsid w:val="00FA0E08"/>
    <w:rsid w:val="00FB2318"/>
    <w:rsid w:val="00FE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EE"/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6775C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213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1358"/>
    <w:rPr>
      <w:rFonts w:ascii="Arial" w:hAnsi="Arial" w:cs="Arial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213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358"/>
    <w:rPr>
      <w:rFonts w:ascii="Arial" w:hAnsi="Arial" w:cs="Arial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8B2AE2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681</Words>
  <Characters>3885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ünlü</dc:creator>
  <cp:keywords/>
  <dc:description/>
  <cp:lastModifiedBy>edanur</cp:lastModifiedBy>
  <cp:revision>4</cp:revision>
  <dcterms:created xsi:type="dcterms:W3CDTF">2015-10-26T19:09:00Z</dcterms:created>
  <dcterms:modified xsi:type="dcterms:W3CDTF">2015-11-30T18:39:00Z</dcterms:modified>
</cp:coreProperties>
</file>