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88" w:rsidRPr="00D77644" w:rsidRDefault="00E80188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left:0;text-align:left;margin-left:472.05pt;margin-top:8.65pt;width:51.3pt;height:51.25pt;z-index:251658240;visibility:visible;mso-position-horizontal-relative:margin;mso-position-vertical-relative:margin">
            <v:imagedata r:id="rId7" o:title=""/>
            <w10:wrap anchorx="margin" anchory="margin"/>
          </v:shape>
        </w:pict>
      </w:r>
      <w:r>
        <w:rPr>
          <w:noProof/>
        </w:rPr>
        <w:pict>
          <v:shape id="Resim 2" o:spid="_x0000_s1027" type="#_x0000_t75" style="position:absolute;left:0;text-align:left;margin-left:-1.05pt;margin-top:9pt;width:54.7pt;height:51pt;z-index:251657216;visibility:visible;mso-position-horizontal-relative:margin;mso-position-vertical-relative:margin">
            <v:imagedata r:id="rId8" o:title=""/>
            <w10:wrap anchorx="margin" anchory="margin"/>
          </v:shape>
        </w:pict>
      </w:r>
      <w:r w:rsidRPr="00D77644">
        <w:rPr>
          <w:rFonts w:ascii="Cambria" w:hAnsi="Cambria" w:cs="Cambria"/>
          <w:b/>
          <w:bCs/>
          <w:sz w:val="24"/>
          <w:szCs w:val="24"/>
        </w:rPr>
        <w:t>T.C.</w:t>
      </w:r>
    </w:p>
    <w:p w:rsidR="00E80188" w:rsidRPr="00D77644" w:rsidRDefault="00E80188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……..</w:t>
      </w:r>
      <w:r w:rsidRPr="00D77644">
        <w:rPr>
          <w:rFonts w:ascii="Cambria" w:hAnsi="Cambria" w:cs="Cambria"/>
          <w:b/>
          <w:bCs/>
          <w:sz w:val="24"/>
          <w:szCs w:val="24"/>
        </w:rPr>
        <w:t xml:space="preserve"> ORTAOKULU</w:t>
      </w:r>
    </w:p>
    <w:p w:rsidR="00E80188" w:rsidRPr="00D77644" w:rsidRDefault="00E80188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mbria" w:hAnsi="Cambria" w:cs="Cambria"/>
          <w:b/>
          <w:bCs/>
          <w:sz w:val="24"/>
          <w:szCs w:val="24"/>
        </w:rPr>
      </w:pPr>
      <w:r w:rsidRPr="00D77644">
        <w:rPr>
          <w:rFonts w:ascii="Cambria" w:hAnsi="Cambria" w:cs="Cambria"/>
          <w:b/>
          <w:bCs/>
          <w:sz w:val="24"/>
          <w:szCs w:val="24"/>
        </w:rPr>
        <w:t>2017 /2018 EĞİTİM – ÖĞRETİM YILI DİN KÜLTÜRÜ VE AHLAK BİLGİSİ</w:t>
      </w:r>
    </w:p>
    <w:p w:rsidR="00E80188" w:rsidRPr="00D77644" w:rsidRDefault="00E80188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mbria" w:hAnsi="Cambria" w:cs="Cambria"/>
          <w:b/>
          <w:bCs/>
          <w:sz w:val="24"/>
          <w:szCs w:val="24"/>
        </w:rPr>
      </w:pPr>
      <w:r w:rsidRPr="00D77644">
        <w:rPr>
          <w:rFonts w:ascii="Cambria" w:hAnsi="Cambria" w:cs="Cambria"/>
          <w:b/>
          <w:bCs/>
          <w:sz w:val="24"/>
          <w:szCs w:val="24"/>
        </w:rPr>
        <w:t>6. SINIFLAR I.DÖNEM II. YAZILI SINAVI</w:t>
      </w:r>
    </w:p>
    <w:p w:rsidR="00E80188" w:rsidRPr="009016B4" w:rsidRDefault="00E80188" w:rsidP="00E26C94">
      <w:pPr>
        <w:spacing w:after="0"/>
        <w:rPr>
          <w:rFonts w:ascii="Times New Roman" w:hAnsi="Times New Roman" w:cs="Times New Roman"/>
          <w:b/>
          <w:bCs/>
          <w:sz w:val="8"/>
          <w:szCs w:val="8"/>
        </w:rPr>
      </w:pPr>
    </w:p>
    <w:p w:rsidR="00E80188" w:rsidRPr="00E26C94" w:rsidRDefault="00E80188" w:rsidP="00E26C9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26C94">
        <w:rPr>
          <w:rFonts w:ascii="Times New Roman" w:hAnsi="Times New Roman" w:cs="Times New Roman"/>
          <w:b/>
          <w:bCs/>
          <w:sz w:val="24"/>
          <w:szCs w:val="24"/>
        </w:rPr>
        <w:t xml:space="preserve">AD-SOYAD:                                                        SINIF - NO: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26C94">
        <w:rPr>
          <w:rFonts w:ascii="Times New Roman" w:hAnsi="Times New Roman" w:cs="Times New Roman"/>
          <w:b/>
          <w:bCs/>
          <w:sz w:val="24"/>
          <w:szCs w:val="24"/>
        </w:rPr>
        <w:t>PUAN:</w:t>
      </w:r>
    </w:p>
    <w:p w:rsidR="00E80188" w:rsidRPr="00E26C94" w:rsidRDefault="00E80188" w:rsidP="00E26C94">
      <w:pPr>
        <w:spacing w:after="0" w:line="240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E80188" w:rsidRPr="00E26C94" w:rsidRDefault="00E80188" w:rsidP="00E26C9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E80188" w:rsidRPr="00E26C94" w:rsidSect="00DC4EC2">
          <w:pgSz w:w="11906" w:h="16838"/>
          <w:pgMar w:top="720" w:right="720" w:bottom="284" w:left="720" w:header="420" w:footer="708" w:gutter="0"/>
          <w:cols w:space="427"/>
          <w:rtlGutter/>
          <w:docGrid w:linePitch="360"/>
        </w:sectPr>
      </w:pP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1-</w:t>
      </w:r>
      <w:r w:rsidRPr="007D39D6">
        <w:rPr>
          <w:sz w:val="20"/>
          <w:szCs w:val="20"/>
        </w:rPr>
        <w:t xml:space="preserve"> </w:t>
      </w:r>
      <w:r w:rsidRPr="007D39D6">
        <w:rPr>
          <w:b/>
          <w:bCs/>
          <w:sz w:val="20"/>
          <w:szCs w:val="20"/>
        </w:rPr>
        <w:t>Sadece sabah ezanında bulunan ve</w:t>
      </w:r>
      <w:r w:rsidRPr="007D39D6">
        <w:rPr>
          <w:sz w:val="20"/>
          <w:szCs w:val="20"/>
        </w:rPr>
        <w:t xml:space="preserve"> </w:t>
      </w:r>
      <w:r w:rsidRPr="007D39D6">
        <w:rPr>
          <w:i/>
          <w:iCs/>
          <w:sz w:val="20"/>
          <w:szCs w:val="20"/>
        </w:rPr>
        <w:t>‘‘Namaz uykudan hayırlıdır.’’</w:t>
      </w:r>
      <w:r w:rsidRPr="007D39D6">
        <w:rPr>
          <w:sz w:val="20"/>
          <w:szCs w:val="20"/>
        </w:rPr>
        <w:t xml:space="preserve"> </w:t>
      </w:r>
      <w:r w:rsidRPr="007D39D6">
        <w:rPr>
          <w:b/>
          <w:bCs/>
          <w:sz w:val="20"/>
          <w:szCs w:val="20"/>
        </w:rPr>
        <w:t>anlamına gelen cümle aşağıdakilerden hangisidir?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Lâ ilâhe illâllah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Es salâtü hayrün mine’n-nevm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Hayye ale’s-salâh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Hayye ale’l-felâh</w:t>
      </w:r>
    </w:p>
    <w:p w:rsidR="00E80188" w:rsidRPr="007D3F6C" w:rsidRDefault="00E80188" w:rsidP="007D39D6">
      <w:pPr>
        <w:pStyle w:val="NoSpacing"/>
        <w:jc w:val="both"/>
        <w:rPr>
          <w:sz w:val="16"/>
          <w:szCs w:val="16"/>
        </w:rPr>
      </w:pP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2-</w:t>
      </w:r>
      <w:r w:rsidRPr="007D39D6">
        <w:rPr>
          <w:sz w:val="20"/>
          <w:szCs w:val="20"/>
        </w:rPr>
        <w:t xml:space="preserve"> Aşağıdakilerden hangisi Cuma namazı ile ilgili</w:t>
      </w:r>
      <w:r w:rsidRPr="007D39D6">
        <w:rPr>
          <w:b/>
          <w:bCs/>
          <w:sz w:val="20"/>
          <w:szCs w:val="20"/>
        </w:rPr>
        <w:t xml:space="preserve"> özelliklerinden </w:t>
      </w:r>
      <w:r w:rsidRPr="00896A2D">
        <w:rPr>
          <w:b/>
          <w:bCs/>
          <w:sz w:val="20"/>
          <w:szCs w:val="20"/>
          <w:u w:val="single"/>
        </w:rPr>
        <w:t>değildir</w:t>
      </w:r>
      <w:r w:rsidRPr="007D39D6">
        <w:rPr>
          <w:b/>
          <w:bCs/>
          <w:sz w:val="20"/>
          <w:szCs w:val="20"/>
        </w:rPr>
        <w:t>?</w:t>
      </w:r>
      <w:r w:rsidRPr="007D39D6">
        <w:rPr>
          <w:b/>
          <w:bCs/>
          <w:sz w:val="20"/>
          <w:szCs w:val="20"/>
        </w:rPr>
        <w:tab/>
        <w:t xml:space="preserve">         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>)  Hutbe okunur</w:t>
      </w:r>
      <w:r w:rsidRPr="007D39D6">
        <w:rPr>
          <w:sz w:val="20"/>
          <w:szCs w:val="20"/>
        </w:rPr>
        <w:tab/>
      </w:r>
      <w:r w:rsidRPr="007D39D6">
        <w:rPr>
          <w:sz w:val="20"/>
          <w:szCs w:val="20"/>
        </w:rPr>
        <w:tab/>
      </w:r>
      <w:r w:rsidRPr="007D39D6">
        <w:rPr>
          <w:sz w:val="20"/>
          <w:szCs w:val="20"/>
        </w:rPr>
        <w:tab/>
        <w:t xml:space="preserve">   </w:t>
      </w:r>
      <w:r w:rsidRPr="007D39D6">
        <w:rPr>
          <w:sz w:val="20"/>
          <w:szCs w:val="20"/>
        </w:rPr>
        <w:tab/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 xml:space="preserve">)  Cemaatle kılınması zorunludur.                                   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>)  Cuma günü Öğle namazı vaktinde kılınır.</w:t>
      </w: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FF7714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 Rukü</w:t>
      </w:r>
      <w:r w:rsidRPr="007D39D6">
        <w:rPr>
          <w:sz w:val="20"/>
          <w:szCs w:val="20"/>
        </w:rPr>
        <w:t xml:space="preserve"> ve Secde yapmadan ayakta kılınır</w:t>
      </w:r>
      <w:r w:rsidRPr="007D39D6">
        <w:rPr>
          <w:b/>
          <w:bCs/>
          <w:sz w:val="20"/>
          <w:szCs w:val="20"/>
        </w:rPr>
        <w:t xml:space="preserve">.   </w:t>
      </w:r>
    </w:p>
    <w:p w:rsidR="00E80188" w:rsidRPr="007D3F6C" w:rsidRDefault="00E80188" w:rsidP="007D39D6">
      <w:pPr>
        <w:spacing w:after="0" w:line="240" w:lineRule="auto"/>
        <w:jc w:val="both"/>
        <w:rPr>
          <w:sz w:val="16"/>
          <w:szCs w:val="16"/>
        </w:rPr>
      </w:pP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3- I-</w:t>
      </w:r>
      <w:r w:rsidRPr="007D39D6">
        <w:rPr>
          <w:sz w:val="20"/>
          <w:szCs w:val="20"/>
        </w:rPr>
        <w:t>Kur’an-ı okuyup anlamalı, emir ve yasaklarına uymalıyız.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II</w:t>
      </w:r>
      <w:r w:rsidRPr="007D39D6">
        <w:rPr>
          <w:sz w:val="20"/>
          <w:szCs w:val="20"/>
        </w:rPr>
        <w:t>-  Kuranı Kerim okunurken saygı içinde dinlemeliyiz.</w:t>
      </w:r>
    </w:p>
    <w:p w:rsidR="00E80188" w:rsidRPr="007D39D6" w:rsidRDefault="00E80188" w:rsidP="007D39D6">
      <w:pPr>
        <w:spacing w:after="0"/>
        <w:ind w:left="-18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 xml:space="preserve">   III</w:t>
      </w:r>
      <w:r w:rsidRPr="007D39D6">
        <w:rPr>
          <w:sz w:val="20"/>
          <w:szCs w:val="20"/>
        </w:rPr>
        <w:t>-Kuran’ı öğrenmeli ve başkalarına öğretmeliyiz.</w:t>
      </w:r>
    </w:p>
    <w:p w:rsidR="00E80188" w:rsidRPr="007D39D6" w:rsidRDefault="00E80188" w:rsidP="007D39D6">
      <w:pPr>
        <w:spacing w:after="0"/>
        <w:ind w:left="-180"/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8" type="#_x0000_t202" style="position:absolute;left:0;text-align:left;margin-left:106.6pt;margin-top:410.55pt;width:309.2pt;height:15.65pt;rotation:-90;z-index:251656192;visibility:visible;mso-wrap-distance-top:3.6pt;mso-wrap-distance-bottom:3.6pt;mso-position-horizontal-relative:margin;mso-position-vertical-relative:margin" strokeweight="1pt">
            <v:stroke dashstyle="longDashDot" joinstyle="round" endcap="round"/>
            <v:textbox>
              <w:txbxContent>
                <w:p w:rsidR="00E80188" w:rsidRPr="003645C5" w:rsidRDefault="00E80188" w:rsidP="00FB56B0">
                  <w:pPr>
                    <w:rPr>
                      <w:rFonts w:ascii="Cambria" w:hAnsi="Cambria" w:cs="Cambria"/>
                      <w:b/>
                      <w:bCs/>
                      <w:sz w:val="14"/>
                      <w:szCs w:val="14"/>
                    </w:rPr>
                  </w:pPr>
                  <w:r w:rsidRPr="003645C5">
                    <w:rPr>
                      <w:rFonts w:ascii="Cambria" w:hAnsi="Cambria" w:cs="Cambria"/>
                      <w:b/>
                      <w:bCs/>
                      <w:sz w:val="14"/>
                      <w:szCs w:val="14"/>
                    </w:rPr>
                    <w:t xml:space="preserve">DKAB Dersi 6.Sınıflar 1.Dönem 2.Yazılı | Salih ASLAN DKAB Öğretmeni | www.salihaslan.net </w:t>
                  </w:r>
                </w:p>
              </w:txbxContent>
            </v:textbox>
            <w10:wrap type="square" anchorx="margin" anchory="margin"/>
          </v:shape>
        </w:pict>
      </w:r>
      <w:r w:rsidRPr="007D39D6">
        <w:rPr>
          <w:b/>
          <w:bCs/>
          <w:sz w:val="20"/>
          <w:szCs w:val="20"/>
        </w:rPr>
        <w:t xml:space="preserve">   IV</w:t>
      </w:r>
      <w:r w:rsidRPr="007D39D6">
        <w:rPr>
          <w:sz w:val="20"/>
          <w:szCs w:val="20"/>
        </w:rPr>
        <w:t>-Kur’an-ı ölüye okuyup onlara öğüt vermeliyiz</w:t>
      </w:r>
      <w:r>
        <w:rPr>
          <w:sz w:val="20"/>
          <w:szCs w:val="20"/>
        </w:rPr>
        <w:t>.</w:t>
      </w:r>
      <w:r w:rsidRPr="007D39D6">
        <w:rPr>
          <w:sz w:val="20"/>
          <w:szCs w:val="20"/>
        </w:rPr>
        <w:t xml:space="preserve">  </w:t>
      </w:r>
      <w:r w:rsidRPr="007D39D6">
        <w:rPr>
          <w:b/>
          <w:bCs/>
          <w:sz w:val="20"/>
          <w:szCs w:val="20"/>
        </w:rPr>
        <w:t>Yukarıd</w:t>
      </w:r>
      <w:r>
        <w:rPr>
          <w:b/>
          <w:bCs/>
          <w:sz w:val="20"/>
          <w:szCs w:val="20"/>
        </w:rPr>
        <w:t xml:space="preserve">akilerden </w:t>
      </w:r>
      <w:r w:rsidRPr="007D39D6">
        <w:rPr>
          <w:b/>
          <w:bCs/>
          <w:sz w:val="20"/>
          <w:szCs w:val="20"/>
        </w:rPr>
        <w:t>hangisi Kuran’a karşı görevlerimizdendir?</w:t>
      </w:r>
    </w:p>
    <w:p w:rsidR="00E80188" w:rsidRPr="007D39D6" w:rsidRDefault="00E80188" w:rsidP="007D39D6">
      <w:pPr>
        <w:spacing w:after="0"/>
        <w:ind w:left="-180"/>
        <w:jc w:val="both"/>
        <w:rPr>
          <w:sz w:val="20"/>
          <w:szCs w:val="20"/>
        </w:rPr>
      </w:pPr>
      <w:r w:rsidRPr="007D39D6">
        <w:rPr>
          <w:sz w:val="20"/>
          <w:szCs w:val="20"/>
        </w:rPr>
        <w:t xml:space="preserve">   </w:t>
      </w:r>
      <w:r w:rsidRPr="00FF7714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I – II ve IV</w:t>
      </w:r>
      <w:r>
        <w:rPr>
          <w:sz w:val="20"/>
          <w:szCs w:val="20"/>
        </w:rPr>
        <w:tab/>
        <w:t xml:space="preserve">     </w:t>
      </w:r>
      <w:r w:rsidRPr="007D39D6">
        <w:rPr>
          <w:sz w:val="20"/>
          <w:szCs w:val="20"/>
        </w:rPr>
        <w:t xml:space="preserve">     </w:t>
      </w: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>) II -III ve IV</w:t>
      </w:r>
    </w:p>
    <w:p w:rsidR="00E80188" w:rsidRPr="007D39D6" w:rsidRDefault="00E80188" w:rsidP="007D39D6">
      <w:pPr>
        <w:spacing w:after="0"/>
        <w:ind w:left="-180"/>
        <w:jc w:val="both"/>
        <w:rPr>
          <w:sz w:val="20"/>
          <w:szCs w:val="20"/>
        </w:rPr>
      </w:pPr>
      <w:r w:rsidRPr="007D39D6">
        <w:rPr>
          <w:sz w:val="20"/>
          <w:szCs w:val="20"/>
        </w:rPr>
        <w:t xml:space="preserve">   </w:t>
      </w:r>
      <w:r w:rsidRPr="00FF7714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I ve III </w:t>
      </w:r>
      <w:r w:rsidRPr="007D39D6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    </w:t>
      </w:r>
      <w:r w:rsidRPr="007D39D6">
        <w:rPr>
          <w:sz w:val="20"/>
          <w:szCs w:val="20"/>
        </w:rPr>
        <w:t xml:space="preserve"> </w:t>
      </w: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>) I, II ve III</w:t>
      </w:r>
    </w:p>
    <w:p w:rsidR="00E80188" w:rsidRPr="007D3F6C" w:rsidRDefault="00E80188" w:rsidP="007D39D6">
      <w:pPr>
        <w:spacing w:after="0"/>
        <w:ind w:left="-180"/>
        <w:jc w:val="both"/>
        <w:rPr>
          <w:sz w:val="12"/>
          <w:szCs w:val="12"/>
        </w:rPr>
      </w:pP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4</w:t>
      </w:r>
      <w:r w:rsidRPr="007D39D6">
        <w:rPr>
          <w:sz w:val="20"/>
          <w:szCs w:val="20"/>
        </w:rPr>
        <w:t xml:space="preserve">- </w:t>
      </w:r>
      <w:r w:rsidRPr="007D39D6">
        <w:rPr>
          <w:b/>
          <w:bCs/>
          <w:sz w:val="20"/>
          <w:szCs w:val="20"/>
        </w:rPr>
        <w:t>“</w:t>
      </w:r>
      <w:r w:rsidRPr="007D39D6">
        <w:rPr>
          <w:sz w:val="20"/>
          <w:szCs w:val="20"/>
        </w:rPr>
        <w:t>Namaz kılmadan önce Abdest alırız ve böylece günde</w:t>
      </w:r>
      <w:r w:rsidRPr="007D39D6">
        <w:rPr>
          <w:sz w:val="20"/>
          <w:szCs w:val="20"/>
          <w:u w:val="single"/>
        </w:rPr>
        <w:t xml:space="preserve"> beş kere vücudumuzun belli yerlerini yıkamış oluruz</w:t>
      </w:r>
      <w:r w:rsidRPr="007D39D6">
        <w:rPr>
          <w:sz w:val="20"/>
          <w:szCs w:val="20"/>
        </w:rPr>
        <w:t>.”</w:t>
      </w:r>
      <w:r w:rsidRPr="007D39D6">
        <w:rPr>
          <w:b/>
          <w:bCs/>
          <w:sz w:val="20"/>
          <w:szCs w:val="20"/>
        </w:rPr>
        <w:t xml:space="preserve"> </w:t>
      </w: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Verilen cümlede namazın bize kazandırdığı hangi davranışa değinilmiştir?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Duygu dünyamızı zenginleştirir.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>) Zamanımızı iyi kullanmayı öğretir.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>) Davranışlarımızda bilinçli olmamızı sağlar.</w:t>
      </w:r>
    </w:p>
    <w:p w:rsidR="00E80188" w:rsidRPr="007D39D6" w:rsidRDefault="00E80188" w:rsidP="007D39D6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D)</w:t>
      </w:r>
      <w:r w:rsidRPr="007D39D6">
        <w:rPr>
          <w:sz w:val="20"/>
          <w:szCs w:val="20"/>
        </w:rPr>
        <w:t xml:space="preserve"> Bizleri temizliğe alıştırır</w:t>
      </w:r>
    </w:p>
    <w:p w:rsidR="00E80188" w:rsidRPr="007D3F6C" w:rsidRDefault="00E80188" w:rsidP="007D39D6">
      <w:pPr>
        <w:spacing w:after="0" w:line="240" w:lineRule="auto"/>
        <w:jc w:val="both"/>
        <w:rPr>
          <w:sz w:val="14"/>
          <w:szCs w:val="14"/>
        </w:rPr>
      </w:pP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5-</w:t>
      </w:r>
      <w:r w:rsidRPr="007D39D6">
        <w:rPr>
          <w:sz w:val="20"/>
          <w:szCs w:val="20"/>
        </w:rPr>
        <w:t xml:space="preserve"> Hz.Muhammed(s.a.v)’in bildirdiğine göre</w:t>
      </w:r>
      <w:r w:rsidRPr="007D39D6">
        <w:rPr>
          <w:b/>
          <w:bCs/>
          <w:sz w:val="20"/>
          <w:szCs w:val="20"/>
        </w:rPr>
        <w:t xml:space="preserve"> “dinin direği” olan ibadet aşağıdakilerden hangisidir? 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>) Oruç</w:t>
      </w:r>
      <w:r w:rsidRPr="007D39D6">
        <w:rPr>
          <w:sz w:val="20"/>
          <w:szCs w:val="20"/>
        </w:rPr>
        <w:tab/>
        <w:t xml:space="preserve">              </w:t>
      </w:r>
      <w:r w:rsidRPr="007D39D6">
        <w:rPr>
          <w:sz w:val="20"/>
          <w:szCs w:val="20"/>
        </w:rPr>
        <w:tab/>
      </w:r>
      <w:r w:rsidRPr="007D39D6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Zekâ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>) Namaz</w:t>
      </w:r>
      <w:r w:rsidRPr="007D39D6">
        <w:rPr>
          <w:sz w:val="20"/>
          <w:szCs w:val="20"/>
        </w:rPr>
        <w:tab/>
      </w:r>
      <w:r w:rsidRPr="007D39D6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>) Hac</w:t>
      </w:r>
    </w:p>
    <w:p w:rsidR="00E80188" w:rsidRPr="007D3F6C" w:rsidRDefault="00E80188" w:rsidP="007D39D6">
      <w:pPr>
        <w:spacing w:after="0"/>
        <w:jc w:val="both"/>
        <w:rPr>
          <w:sz w:val="16"/>
          <w:szCs w:val="16"/>
        </w:rPr>
      </w:pPr>
    </w:p>
    <w:p w:rsidR="00E80188" w:rsidRPr="007D39D6" w:rsidRDefault="00E80188" w:rsidP="007D39D6">
      <w:pPr>
        <w:spacing w:after="0"/>
        <w:ind w:right="-212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 xml:space="preserve">6- </w:t>
      </w:r>
      <w:r w:rsidRPr="007D39D6">
        <w:rPr>
          <w:sz w:val="20"/>
          <w:szCs w:val="20"/>
        </w:rPr>
        <w:t>Aşağıdakilerden hangisi</w:t>
      </w:r>
      <w:r w:rsidRPr="007D39D6">
        <w:rPr>
          <w:b/>
          <w:bCs/>
          <w:sz w:val="20"/>
          <w:szCs w:val="20"/>
        </w:rPr>
        <w:t xml:space="preserve"> </w:t>
      </w:r>
      <w:r w:rsidRPr="007D39D6">
        <w:rPr>
          <w:b/>
          <w:bCs/>
          <w:sz w:val="20"/>
          <w:szCs w:val="20"/>
          <w:u w:val="single"/>
        </w:rPr>
        <w:t>abdesti bozan</w:t>
      </w:r>
      <w:r w:rsidRPr="007D39D6">
        <w:rPr>
          <w:b/>
          <w:bCs/>
          <w:sz w:val="20"/>
          <w:szCs w:val="20"/>
        </w:rPr>
        <w:t xml:space="preserve"> hallerden</w:t>
      </w:r>
      <w:r>
        <w:rPr>
          <w:b/>
          <w:bCs/>
          <w:sz w:val="20"/>
          <w:szCs w:val="20"/>
        </w:rPr>
        <w:t xml:space="preserve"> </w:t>
      </w:r>
      <w:r w:rsidRPr="007D39D6">
        <w:rPr>
          <w:b/>
          <w:bCs/>
          <w:sz w:val="20"/>
          <w:szCs w:val="20"/>
          <w:u w:val="single"/>
        </w:rPr>
        <w:t>biri değildir</w:t>
      </w:r>
      <w:r w:rsidRPr="007D39D6">
        <w:rPr>
          <w:b/>
          <w:bCs/>
          <w:sz w:val="20"/>
          <w:szCs w:val="20"/>
        </w:rPr>
        <w:t>?</w:t>
      </w:r>
    </w:p>
    <w:p w:rsidR="00E80188" w:rsidRPr="007D39D6" w:rsidRDefault="00E80188" w:rsidP="007D39D6">
      <w:pPr>
        <w:spacing w:after="0"/>
        <w:ind w:right="-212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Ağlamak, Gülmek    </w:t>
      </w:r>
      <w:r w:rsidRPr="007D39D6">
        <w:rPr>
          <w:b/>
          <w:bCs/>
          <w:sz w:val="20"/>
          <w:szCs w:val="20"/>
        </w:rPr>
        <w:t xml:space="preserve">B) </w:t>
      </w:r>
      <w:r w:rsidRPr="007D39D6">
        <w:rPr>
          <w:sz w:val="20"/>
          <w:szCs w:val="20"/>
        </w:rPr>
        <w:t>Tuvalet İhtiyacı Gidermek</w:t>
      </w:r>
    </w:p>
    <w:p w:rsidR="00E80188" w:rsidRPr="007D39D6" w:rsidRDefault="00E80188" w:rsidP="007D39D6">
      <w:pPr>
        <w:spacing w:after="0"/>
        <w:ind w:right="-45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Uyumak, Bayılmak   </w:t>
      </w:r>
      <w:r w:rsidRPr="007D39D6">
        <w:rPr>
          <w:b/>
          <w:bCs/>
          <w:sz w:val="20"/>
          <w:szCs w:val="20"/>
        </w:rPr>
        <w:t>D)</w:t>
      </w:r>
      <w:r w:rsidRPr="007D39D6">
        <w:rPr>
          <w:sz w:val="20"/>
          <w:szCs w:val="20"/>
        </w:rPr>
        <w:t xml:space="preserve"> Gaz Çıkarmak</w:t>
      </w:r>
    </w:p>
    <w:p w:rsidR="00E80188" w:rsidRPr="007D3F6C" w:rsidRDefault="00E80188" w:rsidP="007D39D6">
      <w:pPr>
        <w:spacing w:after="0"/>
        <w:jc w:val="both"/>
        <w:rPr>
          <w:b/>
          <w:bCs/>
          <w:i/>
          <w:iCs/>
          <w:sz w:val="16"/>
          <w:szCs w:val="16"/>
        </w:rPr>
      </w:pPr>
    </w:p>
    <w:p w:rsidR="00E80188" w:rsidRDefault="00E80188" w:rsidP="007D3F6C">
      <w:pPr>
        <w:pStyle w:val="NoSpacing"/>
        <w:rPr>
          <w:rStyle w:val="fontstyle21"/>
          <w:rFonts w:ascii="Calibri" w:hAnsi="Calibri" w:cs="Calibri"/>
          <w:color w:val="auto"/>
        </w:rPr>
      </w:pPr>
      <w:r w:rsidRPr="007D3F6C">
        <w:rPr>
          <w:b/>
          <w:bCs/>
          <w:sz w:val="20"/>
          <w:szCs w:val="20"/>
        </w:rPr>
        <w:t>7-</w:t>
      </w:r>
      <w:r w:rsidRPr="007D3F6C">
        <w:rPr>
          <w:sz w:val="20"/>
          <w:szCs w:val="20"/>
        </w:rPr>
        <w:t xml:space="preserve"> </w:t>
      </w:r>
      <w:r w:rsidRPr="007D3F6C">
        <w:rPr>
          <w:rStyle w:val="fontstyle01"/>
          <w:rFonts w:ascii="Calibri" w:hAnsi="Calibri" w:cs="Calibri"/>
          <w:color w:val="auto"/>
        </w:rPr>
        <w:t>Tevrat, Zebur ve İncil'in bir araya gelmesiyle</w:t>
      </w:r>
      <w:r w:rsidRPr="007D3F6C">
        <w:rPr>
          <w:sz w:val="20"/>
          <w:szCs w:val="20"/>
        </w:rPr>
        <w:t xml:space="preserve"> </w:t>
      </w:r>
      <w:r w:rsidRPr="007D3F6C">
        <w:rPr>
          <w:rStyle w:val="fontstyle01"/>
          <w:rFonts w:ascii="Calibri" w:hAnsi="Calibri" w:cs="Calibri"/>
          <w:color w:val="auto"/>
        </w:rPr>
        <w:t>oluşan kitaba ne ad verilir?</w:t>
      </w:r>
      <w:r w:rsidRPr="007D3F6C">
        <w:br/>
      </w:r>
      <w:r w:rsidRPr="00FF7714">
        <w:rPr>
          <w:b/>
          <w:bCs/>
        </w:rPr>
        <w:t>A</w:t>
      </w:r>
      <w:r w:rsidRPr="007D3F6C">
        <w:t xml:space="preserve">) Kitab-ı Muharref </w:t>
      </w:r>
      <w:r>
        <w:tab/>
      </w:r>
      <w:r w:rsidRPr="00FF7714">
        <w:rPr>
          <w:rStyle w:val="fontstyle21"/>
          <w:rFonts w:ascii="Calibri" w:hAnsi="Calibri" w:cs="Calibri"/>
          <w:b/>
          <w:bCs/>
          <w:color w:val="auto"/>
        </w:rPr>
        <w:t>B</w:t>
      </w:r>
      <w:r w:rsidRPr="007D3F6C">
        <w:rPr>
          <w:rStyle w:val="fontstyle21"/>
          <w:rFonts w:ascii="Calibri" w:hAnsi="Calibri" w:cs="Calibri"/>
          <w:color w:val="auto"/>
        </w:rPr>
        <w:t xml:space="preserve">) </w:t>
      </w:r>
      <w:r>
        <w:rPr>
          <w:rStyle w:val="fontstyle21"/>
          <w:rFonts w:ascii="Calibri" w:hAnsi="Calibri" w:cs="Calibri"/>
          <w:color w:val="auto"/>
        </w:rPr>
        <w:t>Kıtabı Mukaddes</w:t>
      </w:r>
    </w:p>
    <w:p w:rsidR="00E80188" w:rsidRPr="007D3F6C" w:rsidRDefault="00E80188" w:rsidP="007D3F6C">
      <w:pPr>
        <w:pStyle w:val="NoSpacing"/>
        <w:jc w:val="both"/>
        <w:rPr>
          <w:sz w:val="20"/>
          <w:szCs w:val="20"/>
        </w:rPr>
      </w:pPr>
      <w:r w:rsidRPr="00FF7714">
        <w:rPr>
          <w:rStyle w:val="fontstyle21"/>
          <w:rFonts w:ascii="Calibri" w:hAnsi="Calibri" w:cs="Calibri"/>
          <w:b/>
          <w:bCs/>
          <w:color w:val="auto"/>
        </w:rPr>
        <w:t>C</w:t>
      </w:r>
      <w:r w:rsidRPr="007D3F6C">
        <w:rPr>
          <w:rStyle w:val="fontstyle21"/>
          <w:rFonts w:ascii="Calibri" w:hAnsi="Calibri" w:cs="Calibri"/>
          <w:color w:val="auto"/>
        </w:rPr>
        <w:t xml:space="preserve">) Kibab-ı Cedid </w:t>
      </w:r>
      <w:r w:rsidRPr="007D3F6C">
        <w:rPr>
          <w:rStyle w:val="fontstyle21"/>
          <w:rFonts w:ascii="Calibri" w:hAnsi="Calibri" w:cs="Calibri"/>
          <w:color w:val="auto"/>
        </w:rPr>
        <w:tab/>
      </w:r>
      <w:r>
        <w:rPr>
          <w:rStyle w:val="fontstyle21"/>
          <w:rFonts w:ascii="Calibri" w:hAnsi="Calibri" w:cs="Calibri"/>
          <w:color w:val="auto"/>
        </w:rPr>
        <w:tab/>
      </w:r>
      <w:r w:rsidRPr="00FF7714">
        <w:rPr>
          <w:rStyle w:val="fontstyle21"/>
          <w:rFonts w:ascii="Calibri" w:hAnsi="Calibri" w:cs="Calibri"/>
          <w:b/>
          <w:bCs/>
          <w:color w:val="auto"/>
        </w:rPr>
        <w:t>D</w:t>
      </w:r>
      <w:r w:rsidRPr="007D3F6C">
        <w:rPr>
          <w:rStyle w:val="fontstyle21"/>
          <w:rFonts w:ascii="Calibri" w:hAnsi="Calibri" w:cs="Calibri"/>
          <w:color w:val="auto"/>
        </w:rPr>
        <w:t>) Ahd-i Atik</w:t>
      </w:r>
    </w:p>
    <w:p w:rsidR="00E80188" w:rsidRPr="007D3F6C" w:rsidRDefault="00E80188" w:rsidP="007D39D6">
      <w:pPr>
        <w:spacing w:after="40"/>
        <w:jc w:val="both"/>
        <w:rPr>
          <w:color w:val="000000"/>
          <w:sz w:val="16"/>
          <w:szCs w:val="16"/>
        </w:rPr>
      </w:pPr>
    </w:p>
    <w:p w:rsidR="00E80188" w:rsidRPr="007D39D6" w:rsidRDefault="00E80188" w:rsidP="007D39D6">
      <w:pPr>
        <w:spacing w:after="4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8</w:t>
      </w:r>
      <w:r w:rsidRPr="007D39D6">
        <w:rPr>
          <w:sz w:val="20"/>
          <w:szCs w:val="20"/>
        </w:rPr>
        <w:t>- Önce farzı kılınan namaz aşağıdakilerden</w:t>
      </w:r>
      <w:r w:rsidRPr="007D39D6">
        <w:rPr>
          <w:b/>
          <w:bCs/>
          <w:sz w:val="20"/>
          <w:szCs w:val="20"/>
        </w:rPr>
        <w:t xml:space="preserve"> hangisidir? </w:t>
      </w:r>
    </w:p>
    <w:p w:rsidR="00E80188" w:rsidRPr="007D39D6" w:rsidRDefault="00E80188" w:rsidP="007D3F6C">
      <w:pPr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 xml:space="preserve">)  Cuma Namazı   </w:t>
      </w:r>
      <w:r>
        <w:rPr>
          <w:sz w:val="20"/>
          <w:szCs w:val="20"/>
        </w:rPr>
        <w:t xml:space="preserve">            </w:t>
      </w: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 xml:space="preserve">)  Sabah Namazı                                                                                 </w:t>
      </w: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 xml:space="preserve">)  Akşam Namazı      </w:t>
      </w:r>
      <w:r>
        <w:rPr>
          <w:sz w:val="20"/>
          <w:szCs w:val="20"/>
        </w:rPr>
        <w:t xml:space="preserve">    </w:t>
      </w:r>
      <w:r w:rsidRPr="007D39D6">
        <w:rPr>
          <w:sz w:val="20"/>
          <w:szCs w:val="20"/>
        </w:rPr>
        <w:t xml:space="preserve">   </w:t>
      </w: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>)  Yatsı  Namazı</w:t>
      </w:r>
    </w:p>
    <w:p w:rsidR="00E80188" w:rsidRPr="007D3F6C" w:rsidRDefault="00E80188" w:rsidP="007D39D6">
      <w:pPr>
        <w:pStyle w:val="NoSpacing"/>
        <w:jc w:val="both"/>
        <w:rPr>
          <w:b/>
          <w:bCs/>
          <w:sz w:val="20"/>
          <w:szCs w:val="20"/>
        </w:rPr>
      </w:pPr>
      <w:r w:rsidRPr="007D3F6C">
        <w:rPr>
          <w:b/>
          <w:bCs/>
          <w:sz w:val="20"/>
          <w:szCs w:val="20"/>
        </w:rPr>
        <w:t>9- Aşağıdaki namazlardan hangisi mutlaka cemaatle kılınması gereken namazlardandır?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>) Tera</w:t>
      </w:r>
      <w:r>
        <w:rPr>
          <w:sz w:val="20"/>
          <w:szCs w:val="20"/>
        </w:rPr>
        <w:t>vi – Bayram</w:t>
      </w:r>
      <w:r>
        <w:rPr>
          <w:sz w:val="20"/>
          <w:szCs w:val="20"/>
        </w:rPr>
        <w:tab/>
        <w:t xml:space="preserve">       </w:t>
      </w:r>
      <w:r w:rsidRPr="00FF7714"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Bayram - Teravi - Cuma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) Teravih - Cuma – Vitir</w:t>
      </w:r>
      <w:r>
        <w:rPr>
          <w:sz w:val="20"/>
          <w:szCs w:val="20"/>
        </w:rPr>
        <w:tab/>
        <w:t xml:space="preserve">       </w:t>
      </w: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 xml:space="preserve">) Bayram – Cuma  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</w:p>
    <w:p w:rsidR="00E80188" w:rsidRDefault="00E80188" w:rsidP="00B70D55">
      <w:pPr>
        <w:pStyle w:val="NoSpacing"/>
        <w:jc w:val="both"/>
        <w:rPr>
          <w:sz w:val="20"/>
          <w:szCs w:val="20"/>
        </w:rPr>
      </w:pPr>
      <w:r w:rsidRPr="00B70D55">
        <w:rPr>
          <w:b/>
          <w:bCs/>
          <w:sz w:val="20"/>
          <w:szCs w:val="20"/>
        </w:rPr>
        <w:t>9-</w:t>
      </w:r>
      <w:r w:rsidRPr="00B70D55">
        <w:rPr>
          <w:sz w:val="20"/>
          <w:szCs w:val="20"/>
        </w:rPr>
        <w:t xml:space="preserve"> Başta namaz olmak üzere çeşitli ibadetleri yapmamızın sebebi</w:t>
      </w:r>
      <w:r w:rsidRPr="00B70D55">
        <w:rPr>
          <w:b/>
          <w:bCs/>
          <w:sz w:val="20"/>
          <w:szCs w:val="20"/>
        </w:rPr>
        <w:t xml:space="preserve"> aşağıdakilerden </w:t>
      </w:r>
      <w:r w:rsidRPr="00B70D55">
        <w:rPr>
          <w:b/>
          <w:bCs/>
          <w:sz w:val="20"/>
          <w:szCs w:val="20"/>
          <w:u w:val="single"/>
        </w:rPr>
        <w:t>hangisi değildir</w:t>
      </w:r>
      <w:r w:rsidRPr="00B70D55">
        <w:rPr>
          <w:b/>
          <w:bCs/>
          <w:sz w:val="20"/>
          <w:szCs w:val="20"/>
        </w:rPr>
        <w:t>?</w:t>
      </w:r>
      <w:r w:rsidRPr="00B70D55">
        <w:rPr>
          <w:sz w:val="20"/>
          <w:szCs w:val="20"/>
        </w:rPr>
        <w:t xml:space="preserve">                                                                                          </w:t>
      </w:r>
      <w:r w:rsidRPr="00B70D55">
        <w:rPr>
          <w:b/>
          <w:bCs/>
          <w:sz w:val="20"/>
          <w:szCs w:val="20"/>
        </w:rPr>
        <w:t xml:space="preserve">  </w:t>
      </w:r>
      <w:r w:rsidRPr="00FF7714">
        <w:rPr>
          <w:b/>
          <w:bCs/>
          <w:sz w:val="20"/>
          <w:szCs w:val="20"/>
        </w:rPr>
        <w:t>A</w:t>
      </w:r>
      <w:r w:rsidRPr="00B70D55">
        <w:rPr>
          <w:sz w:val="20"/>
          <w:szCs w:val="20"/>
        </w:rPr>
        <w:t>) Allah’ın emrini yerine getirmek</w:t>
      </w:r>
      <w:r>
        <w:rPr>
          <w:sz w:val="20"/>
          <w:szCs w:val="20"/>
        </w:rPr>
        <w:t xml:space="preserve">.        </w:t>
      </w:r>
    </w:p>
    <w:p w:rsidR="00E80188" w:rsidRPr="00B70D55" w:rsidRDefault="00E80188" w:rsidP="00B70D55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 w:rsidRPr="00B70D55">
        <w:rPr>
          <w:sz w:val="20"/>
          <w:szCs w:val="20"/>
        </w:rPr>
        <w:t xml:space="preserve">) Allah’a olan sevgi, saygı ve bağlılığımızı ifade etmek                                                                                                       </w:t>
      </w:r>
      <w:r w:rsidRPr="00FF7714">
        <w:rPr>
          <w:b/>
          <w:bCs/>
          <w:sz w:val="20"/>
          <w:szCs w:val="20"/>
        </w:rPr>
        <w:t>C</w:t>
      </w:r>
      <w:r w:rsidRPr="00B70D55">
        <w:rPr>
          <w:sz w:val="20"/>
          <w:szCs w:val="20"/>
        </w:rPr>
        <w:t xml:space="preserve">) Verdiği nimetler için Allah’a teşekkür etmek       </w:t>
      </w:r>
    </w:p>
    <w:p w:rsidR="00E80188" w:rsidRPr="00B70D55" w:rsidRDefault="00E80188" w:rsidP="00B70D55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 w:rsidRPr="00B70D55">
        <w:rPr>
          <w:sz w:val="20"/>
          <w:szCs w:val="20"/>
        </w:rPr>
        <w:t>) Boş zamanlarımızı değerlendirmek</w:t>
      </w:r>
    </w:p>
    <w:p w:rsidR="00E80188" w:rsidRPr="007D39D6" w:rsidRDefault="00E80188" w:rsidP="00B70D55">
      <w:pPr>
        <w:pStyle w:val="NoSpacing"/>
        <w:jc w:val="both"/>
      </w:pP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10-</w:t>
      </w:r>
      <w:r w:rsidRPr="007D39D6">
        <w:rPr>
          <w:sz w:val="20"/>
          <w:szCs w:val="20"/>
        </w:rPr>
        <w:t xml:space="preserve"> Aşağıdakilerden hangisi namazın </w:t>
      </w:r>
      <w:r w:rsidRPr="007D39D6">
        <w:rPr>
          <w:b/>
          <w:bCs/>
          <w:sz w:val="20"/>
          <w:szCs w:val="20"/>
        </w:rPr>
        <w:t>içindeki farzlardandır.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)</w:t>
      </w:r>
      <w:r w:rsidRPr="007D39D6">
        <w:rPr>
          <w:sz w:val="20"/>
          <w:szCs w:val="20"/>
        </w:rPr>
        <w:t xml:space="preserve"> Kıyam</w:t>
      </w:r>
      <w:r w:rsidRPr="007D39D6">
        <w:rPr>
          <w:sz w:val="20"/>
          <w:szCs w:val="20"/>
        </w:rPr>
        <w:tab/>
        <w:t xml:space="preserve">     </w:t>
      </w:r>
      <w:r w:rsidRPr="007D39D6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Vakit</w:t>
      </w:r>
      <w:r w:rsidRPr="007D39D6">
        <w:rPr>
          <w:sz w:val="20"/>
          <w:szCs w:val="20"/>
        </w:rPr>
        <w:tab/>
        <w:t xml:space="preserve">   </w:t>
      </w:r>
    </w:p>
    <w:p w:rsidR="00E80188" w:rsidRPr="007D39D6" w:rsidRDefault="00E80188" w:rsidP="007D39D6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C) </w:t>
      </w:r>
      <w:r w:rsidRPr="007D39D6">
        <w:rPr>
          <w:sz w:val="20"/>
          <w:szCs w:val="20"/>
        </w:rPr>
        <w:t xml:space="preserve">Niyet                           </w:t>
      </w:r>
      <w:r>
        <w:rPr>
          <w:sz w:val="20"/>
          <w:szCs w:val="20"/>
        </w:rPr>
        <w:t xml:space="preserve">    </w:t>
      </w: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İstikbali kıble</w:t>
      </w: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11</w:t>
      </w:r>
      <w:r w:rsidRPr="007D39D6">
        <w:rPr>
          <w:sz w:val="20"/>
          <w:szCs w:val="20"/>
        </w:rPr>
        <w:t xml:space="preserve">- Su bulunmadığı zaman toprakla alınan </w:t>
      </w:r>
      <w:r w:rsidRPr="007D39D6">
        <w:rPr>
          <w:b/>
          <w:bCs/>
          <w:sz w:val="20"/>
          <w:szCs w:val="20"/>
        </w:rPr>
        <w:t>abdeste ne denir.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Teyemmüm</w:t>
      </w:r>
      <w:r w:rsidRPr="007D39D6">
        <w:rPr>
          <w:sz w:val="20"/>
          <w:szCs w:val="20"/>
        </w:rPr>
        <w:tab/>
        <w:t xml:space="preserve">                      </w:t>
      </w:r>
      <w:r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Namaz abdesti</w:t>
      </w:r>
    </w:p>
    <w:p w:rsidR="00E80188" w:rsidRPr="007D39D6" w:rsidRDefault="00E80188" w:rsidP="007D39D6">
      <w:pPr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b/>
          <w:bCs/>
          <w:sz w:val="20"/>
          <w:szCs w:val="20"/>
        </w:rPr>
        <w:t>)</w:t>
      </w:r>
      <w:r w:rsidRPr="007D39D6">
        <w:rPr>
          <w:sz w:val="20"/>
          <w:szCs w:val="20"/>
        </w:rPr>
        <w:t xml:space="preserve"> Gusül abdesti                   </w:t>
      </w:r>
      <w:r>
        <w:rPr>
          <w:sz w:val="20"/>
          <w:szCs w:val="20"/>
        </w:rPr>
        <w:t xml:space="preserve">   </w:t>
      </w:r>
      <w:r w:rsidRPr="007D39D6">
        <w:rPr>
          <w:sz w:val="20"/>
          <w:szCs w:val="20"/>
        </w:rPr>
        <w:t xml:space="preserve"> </w:t>
      </w: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Boy Abdesti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12-</w:t>
      </w:r>
      <w:r w:rsidRPr="007D39D6">
        <w:rPr>
          <w:sz w:val="20"/>
          <w:szCs w:val="20"/>
        </w:rPr>
        <w:t xml:space="preserve"> Aşağıdaki namazlardan hangisi yolculukta </w:t>
      </w:r>
      <w:r w:rsidRPr="00896A2D">
        <w:rPr>
          <w:b/>
          <w:bCs/>
          <w:sz w:val="20"/>
          <w:szCs w:val="20"/>
          <w:u w:val="single"/>
        </w:rPr>
        <w:t>kısaltılmaz</w:t>
      </w:r>
      <w:r w:rsidRPr="007D39D6">
        <w:rPr>
          <w:sz w:val="20"/>
          <w:szCs w:val="20"/>
        </w:rPr>
        <w:t>?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>) Akşam namazı</w:t>
      </w:r>
      <w:r w:rsidRPr="007D39D6">
        <w:rPr>
          <w:sz w:val="20"/>
          <w:szCs w:val="20"/>
        </w:rPr>
        <w:tab/>
        <w:t xml:space="preserve">          </w:t>
      </w: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 xml:space="preserve">) Öğle namazı 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 xml:space="preserve">) İkindi namazı                        </w:t>
      </w:r>
      <w:r>
        <w:rPr>
          <w:sz w:val="20"/>
          <w:szCs w:val="20"/>
        </w:rPr>
        <w:t xml:space="preserve">   </w:t>
      </w: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>) Yatsı namazı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  <w:r w:rsidRPr="007D39D6">
        <w:rPr>
          <w:b/>
          <w:bCs/>
          <w:color w:val="000000"/>
          <w:sz w:val="20"/>
          <w:szCs w:val="20"/>
        </w:rPr>
        <w:t>13</w:t>
      </w:r>
      <w:r w:rsidRPr="007D39D6">
        <w:rPr>
          <w:sz w:val="20"/>
          <w:szCs w:val="20"/>
        </w:rPr>
        <w:t>-</w:t>
      </w:r>
      <w:r w:rsidRPr="007D39D6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Niyet edip</w:t>
      </w:r>
      <w:r w:rsidRPr="007D39D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vücuttaki necaseti giderdikten sonra tüm bedeni tepeden tırnağa kadar temizleyerek yapılan </w:t>
      </w:r>
      <w:r w:rsidRPr="00896A2D">
        <w:rPr>
          <w:b/>
          <w:bCs/>
          <w:sz w:val="20"/>
          <w:szCs w:val="20"/>
        </w:rPr>
        <w:t>ibadete</w:t>
      </w:r>
      <w:r>
        <w:rPr>
          <w:sz w:val="20"/>
          <w:szCs w:val="20"/>
        </w:rPr>
        <w:t xml:space="preserve"> </w:t>
      </w:r>
      <w:r w:rsidRPr="00712C65">
        <w:rPr>
          <w:b/>
          <w:bCs/>
          <w:sz w:val="20"/>
          <w:szCs w:val="20"/>
        </w:rPr>
        <w:t>ne denir?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Namaz abdesti </w:t>
      </w:r>
      <w:r w:rsidRPr="007D39D6"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 xml:space="preserve"> </w:t>
      </w: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 xml:space="preserve">) Boy </w:t>
      </w:r>
      <w:r>
        <w:rPr>
          <w:sz w:val="20"/>
          <w:szCs w:val="20"/>
        </w:rPr>
        <w:t xml:space="preserve">(Gusül) </w:t>
      </w:r>
      <w:r w:rsidRPr="007D39D6">
        <w:rPr>
          <w:sz w:val="20"/>
          <w:szCs w:val="20"/>
        </w:rPr>
        <w:t xml:space="preserve">abdesti    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 Teyemmüm  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</w:t>
      </w: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İkindi abdesti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</w:p>
    <w:p w:rsidR="00E80188" w:rsidRPr="007D39D6" w:rsidRDefault="00E80188" w:rsidP="007D39D6">
      <w:pPr>
        <w:spacing w:after="40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14</w:t>
      </w:r>
      <w:r w:rsidRPr="007D39D6">
        <w:rPr>
          <w:sz w:val="20"/>
          <w:szCs w:val="20"/>
        </w:rPr>
        <w:t>-</w:t>
      </w:r>
      <w:r w:rsidRPr="007D39D6">
        <w:rPr>
          <w:b/>
          <w:bCs/>
          <w:sz w:val="20"/>
          <w:szCs w:val="20"/>
        </w:rPr>
        <w:t xml:space="preserve"> Aşağıdakilerden hangisi bayram namazı için doğru </w:t>
      </w:r>
      <w:r w:rsidRPr="00896A2D">
        <w:rPr>
          <w:b/>
          <w:bCs/>
          <w:sz w:val="20"/>
          <w:szCs w:val="20"/>
          <w:u w:val="single"/>
        </w:rPr>
        <w:t>değildir</w:t>
      </w:r>
      <w:r>
        <w:rPr>
          <w:b/>
          <w:bCs/>
          <w:sz w:val="20"/>
          <w:szCs w:val="20"/>
        </w:rPr>
        <w:t>?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Cemaatle kılınır, kazası yoktur.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Bayram günleri kılınır.</w:t>
      </w:r>
    </w:p>
    <w:p w:rsidR="00E80188" w:rsidRPr="007D39D6" w:rsidRDefault="00E80188" w:rsidP="007D39D6">
      <w:pPr>
        <w:spacing w:after="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 xml:space="preserve">Rükusuz, secdesiz bir namazdır  </w:t>
      </w:r>
    </w:p>
    <w:p w:rsidR="00E80188" w:rsidRPr="007D39D6" w:rsidRDefault="00E80188" w:rsidP="007D39D6">
      <w:pPr>
        <w:spacing w:after="40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Hutbe okunur</w:t>
      </w:r>
    </w:p>
    <w:p w:rsidR="00E80188" w:rsidRPr="007D39D6" w:rsidRDefault="00E80188" w:rsidP="007D39D6">
      <w:pPr>
        <w:spacing w:after="0"/>
        <w:jc w:val="both"/>
        <w:rPr>
          <w:b/>
          <w:bCs/>
          <w:sz w:val="20"/>
          <w:szCs w:val="20"/>
        </w:rPr>
      </w:pPr>
    </w:p>
    <w:p w:rsidR="00E80188" w:rsidRPr="007D39D6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 xml:space="preserve">15- Peygamberimize ilk vahyin gelişi ile ilgili verilen bilgilerden hangisi </w:t>
      </w:r>
      <w:r w:rsidRPr="007D39D6">
        <w:rPr>
          <w:b/>
          <w:bCs/>
          <w:sz w:val="20"/>
          <w:szCs w:val="20"/>
          <w:u w:val="single"/>
        </w:rPr>
        <w:t>yanlıştı</w:t>
      </w:r>
      <w:r w:rsidRPr="007D39D6">
        <w:rPr>
          <w:b/>
          <w:bCs/>
          <w:sz w:val="20"/>
          <w:szCs w:val="20"/>
        </w:rPr>
        <w:t>r?</w:t>
      </w:r>
    </w:p>
    <w:p w:rsidR="00E80188" w:rsidRPr="007D39D6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7D39D6">
        <w:rPr>
          <w:sz w:val="20"/>
          <w:szCs w:val="20"/>
        </w:rPr>
        <w:t>) İlk vahyi, vahiy meleği  Cebrail getirmiştir.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 w:rsidRPr="007D39D6">
        <w:rPr>
          <w:sz w:val="20"/>
          <w:szCs w:val="20"/>
        </w:rPr>
        <w:t>) İlk vahiy ‘</w:t>
      </w:r>
      <w:r w:rsidRPr="007D39D6">
        <w:rPr>
          <w:b/>
          <w:bCs/>
          <w:sz w:val="20"/>
          <w:szCs w:val="20"/>
        </w:rPr>
        <w:t>oku’</w:t>
      </w:r>
      <w:r w:rsidRPr="007D39D6">
        <w:rPr>
          <w:sz w:val="20"/>
          <w:szCs w:val="20"/>
        </w:rPr>
        <w:t xml:space="preserve"> emri ile başlar.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7D39D6">
        <w:rPr>
          <w:sz w:val="20"/>
          <w:szCs w:val="20"/>
        </w:rPr>
        <w:t>) Hz. Muhammed ilk vahyi kırk yaşında almıştır.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 w:rsidRPr="007D39D6">
        <w:rPr>
          <w:sz w:val="20"/>
          <w:szCs w:val="20"/>
        </w:rPr>
        <w:t>) Hz. Muhammed’e ilk vahiy recep ayında verilmiştir.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</w:p>
    <w:p w:rsidR="00E80188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16-</w:t>
      </w:r>
      <w:r w:rsidRPr="007D39D6">
        <w:rPr>
          <w:sz w:val="20"/>
          <w:szCs w:val="20"/>
        </w:rPr>
        <w:t xml:space="preserve"> </w:t>
      </w:r>
      <w:r w:rsidRPr="007D39D6">
        <w:rPr>
          <w:b/>
          <w:bCs/>
          <w:sz w:val="20"/>
          <w:szCs w:val="20"/>
        </w:rPr>
        <w:t xml:space="preserve">Aşağıdakilerden hangisi hicretin sonuçları arasında </w:t>
      </w:r>
      <w:r w:rsidRPr="00896A2D">
        <w:rPr>
          <w:b/>
          <w:bCs/>
          <w:sz w:val="20"/>
          <w:szCs w:val="20"/>
          <w:u w:val="single"/>
        </w:rPr>
        <w:t>gösterilemez</w:t>
      </w:r>
      <w:r w:rsidRPr="007D39D6">
        <w:rPr>
          <w:b/>
          <w:bCs/>
          <w:sz w:val="20"/>
          <w:szCs w:val="20"/>
        </w:rPr>
        <w:t>?</w:t>
      </w:r>
      <w:r w:rsidRPr="007D39D6">
        <w:rPr>
          <w:sz w:val="20"/>
          <w:szCs w:val="20"/>
        </w:rPr>
        <w:t xml:space="preserve">                                                                                                     </w:t>
      </w:r>
    </w:p>
    <w:p w:rsidR="00E80188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Müslümanların, müşriklerin zulmünden kurtulması                                                                                                       </w:t>
      </w:r>
      <w:r w:rsidRPr="007D39D6"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İslam dininin daha kolay ve hızlı yayılması                 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Mekke döneminin bitip Medine döneminin başlaması                                                                              </w:t>
      </w:r>
      <w:r w:rsidRPr="007D39D6">
        <w:rPr>
          <w:b/>
          <w:bCs/>
          <w:sz w:val="20"/>
          <w:szCs w:val="20"/>
        </w:rPr>
        <w:t>D)</w:t>
      </w:r>
      <w:r w:rsidRPr="007D39D6">
        <w:rPr>
          <w:sz w:val="20"/>
          <w:szCs w:val="20"/>
        </w:rPr>
        <w:t xml:space="preserve"> Hicret esnasında çöl sıcakları sebebiyle yüzlerce kişinin vefat etmesi.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>
        <w:rPr>
          <w:noProof/>
        </w:rPr>
        <w:pict>
          <v:shape id="Metin Kutusu 50" o:spid="_x0000_s1029" type="#_x0000_t202" style="position:absolute;left:0;text-align:left;margin-left:0;margin-top:0;width:309.2pt;height:15.65pt;rotation:-90;z-index:251659264;visibility:visible;mso-wrap-distance-top:3.6pt;mso-wrap-distance-bottom:3.6pt;mso-position-horizontal:center;mso-position-horizontal-relative:margin;mso-position-vertical:center;mso-position-vertical-relative:margin" strokeweight="1pt">
            <v:stroke dashstyle="longDashDot" joinstyle="round" endcap="round"/>
            <v:textbox>
              <w:txbxContent>
                <w:p w:rsidR="00E80188" w:rsidRPr="003645C5" w:rsidRDefault="00E80188" w:rsidP="00033267">
                  <w:pPr>
                    <w:rPr>
                      <w:rFonts w:ascii="Cambria" w:hAnsi="Cambria" w:cs="Cambria"/>
                      <w:b/>
                      <w:bCs/>
                      <w:sz w:val="14"/>
                      <w:szCs w:val="14"/>
                    </w:rPr>
                  </w:pPr>
                  <w:r w:rsidRPr="003645C5">
                    <w:rPr>
                      <w:rFonts w:ascii="Cambria" w:hAnsi="Cambria" w:cs="Cambria"/>
                      <w:b/>
                      <w:bCs/>
                      <w:sz w:val="14"/>
                      <w:szCs w:val="14"/>
                    </w:rPr>
                    <w:t xml:space="preserve">DKAB Dersi 6.Sınıflar 1.Dönem 2.Yazılı | Salih ASLAN DKAB Öğretmeni | www.salihaslan.net </w:t>
                  </w:r>
                </w:p>
              </w:txbxContent>
            </v:textbox>
            <w10:wrap type="square" anchorx="margin" anchory="margin"/>
          </v:shape>
        </w:pict>
      </w:r>
      <w:r w:rsidRPr="007D39D6">
        <w:rPr>
          <w:b/>
          <w:bCs/>
          <w:sz w:val="20"/>
          <w:szCs w:val="20"/>
        </w:rPr>
        <w:t>17-</w:t>
      </w:r>
      <w:r w:rsidRPr="007D39D6">
        <w:rPr>
          <w:sz w:val="20"/>
          <w:szCs w:val="20"/>
        </w:rPr>
        <w:t xml:space="preserve"> </w:t>
      </w:r>
      <w:r w:rsidRPr="007D39D6">
        <w:rPr>
          <w:i/>
          <w:iCs/>
          <w:sz w:val="20"/>
          <w:szCs w:val="20"/>
        </w:rPr>
        <w:t xml:space="preserve">‘ Ey iman edenler! Namaza kalktığınızda yüzlerinizi, dirseklere kadar kollarınızı yıkayın, başınızı meshedin ve topuklara kadar ayağınızı yıkayın. Eğer su bulamazsanız temiz toprakla teyemmüm edin.’      (Maide suresi 6.ayet) </w:t>
      </w:r>
    </w:p>
    <w:p w:rsidR="00E80188" w:rsidRPr="007D39D6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Ayet meali namazın şartlarından hangisi ile ilgilidir?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Hadesten Taharet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Necasetten Taharet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7D39D6">
        <w:rPr>
          <w:sz w:val="20"/>
          <w:szCs w:val="20"/>
        </w:rPr>
        <w:t>Kıyam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İstikbal-i Kıble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</w:p>
    <w:p w:rsidR="00E80188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18- Namazın birlikte yaşama ve dayanışma bilinci geliştirdiğini ifade eden bir kişi bu düşüncesini aşağıdakilerden hangisi üzerinde anlatmalıdır?</w:t>
      </w:r>
    </w:p>
    <w:p w:rsidR="00E80188" w:rsidRPr="00FF7714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A</w:t>
      </w:r>
      <w:r>
        <w:rPr>
          <w:b/>
          <w:bCs/>
          <w:sz w:val="20"/>
          <w:szCs w:val="20"/>
        </w:rPr>
        <w:t>)</w:t>
      </w:r>
      <w:r w:rsidRPr="007D39D6">
        <w:rPr>
          <w:sz w:val="20"/>
          <w:szCs w:val="20"/>
        </w:rPr>
        <w:t xml:space="preserve"> Namaz için abdestin farz olması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Namazın belli vakitlerde kılınması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Namazda Kur’an okunması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Namazın camide cemaatle kılınması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19-</w:t>
      </w:r>
      <w:r w:rsidRPr="007D39D6">
        <w:rPr>
          <w:sz w:val="20"/>
          <w:szCs w:val="20"/>
        </w:rPr>
        <w:t xml:space="preserve"> I. Konuşmak 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sz w:val="20"/>
          <w:szCs w:val="20"/>
        </w:rPr>
        <w:t xml:space="preserve">II. Gülmek 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sz w:val="20"/>
          <w:szCs w:val="20"/>
        </w:rPr>
        <w:t xml:space="preserve">III. Aklından başka şeyler geçirmek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sz w:val="20"/>
          <w:szCs w:val="20"/>
        </w:rPr>
        <w:t>IV. Hapşırmak</w:t>
      </w:r>
    </w:p>
    <w:p w:rsidR="00E80188" w:rsidRPr="007D39D6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Namaz esnasında yapıldığı durumlarda namazı bozan davranışlar hangisinde doğru verilmiştir?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I - III                </w:t>
      </w:r>
      <w:r w:rsidRPr="007D39D6">
        <w:rPr>
          <w:b/>
          <w:bCs/>
          <w:sz w:val="20"/>
          <w:szCs w:val="20"/>
        </w:rPr>
        <w:t xml:space="preserve"> B</w:t>
      </w:r>
      <w:r w:rsidRPr="007D39D6">
        <w:rPr>
          <w:sz w:val="20"/>
          <w:szCs w:val="20"/>
        </w:rPr>
        <w:t xml:space="preserve">) I - II                       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III - IV             </w:t>
      </w:r>
      <w:r w:rsidRPr="007D39D6">
        <w:rPr>
          <w:b/>
          <w:bCs/>
          <w:sz w:val="20"/>
          <w:szCs w:val="20"/>
        </w:rPr>
        <w:t xml:space="preserve"> D) </w:t>
      </w:r>
      <w:r w:rsidRPr="007D39D6">
        <w:rPr>
          <w:sz w:val="20"/>
          <w:szCs w:val="20"/>
        </w:rPr>
        <w:t xml:space="preserve">I - II - III   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</w:p>
    <w:p w:rsidR="00E80188" w:rsidRPr="007D39D6" w:rsidRDefault="00E80188" w:rsidP="007D39D6">
      <w:pPr>
        <w:spacing w:after="0" w:line="240" w:lineRule="auto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 xml:space="preserve">20- Peygamberimize ilk vahyin gelişi ile ilgili verilen bilgilerden hangisi </w:t>
      </w:r>
      <w:r w:rsidRPr="00896A2D">
        <w:rPr>
          <w:b/>
          <w:bCs/>
          <w:sz w:val="20"/>
          <w:szCs w:val="20"/>
          <w:u w:val="single"/>
        </w:rPr>
        <w:t>yanlıştır</w:t>
      </w:r>
      <w:r w:rsidRPr="007D39D6">
        <w:rPr>
          <w:b/>
          <w:bCs/>
          <w:sz w:val="20"/>
          <w:szCs w:val="20"/>
        </w:rPr>
        <w:t>?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A)</w:t>
      </w:r>
      <w:r w:rsidRPr="007D39D6">
        <w:rPr>
          <w:sz w:val="20"/>
          <w:szCs w:val="20"/>
        </w:rPr>
        <w:t xml:space="preserve"> İlk vahyi, vahiy meleği getirmiştir.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B)</w:t>
      </w:r>
      <w:r w:rsidRPr="007D39D6">
        <w:rPr>
          <w:sz w:val="20"/>
          <w:szCs w:val="20"/>
        </w:rPr>
        <w:t xml:space="preserve"> İlk vahiy ‘oku’ emri ile başlar.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C)</w:t>
      </w:r>
      <w:r w:rsidRPr="007D39D6">
        <w:rPr>
          <w:sz w:val="20"/>
          <w:szCs w:val="20"/>
        </w:rPr>
        <w:t xml:space="preserve"> Hz. Muhammed ilk vahyi kırk yaşında almıştır.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D)</w:t>
      </w:r>
      <w:r w:rsidRPr="007D39D6">
        <w:rPr>
          <w:sz w:val="20"/>
          <w:szCs w:val="20"/>
        </w:rPr>
        <w:t xml:space="preserve"> Hz. Muhammed’e ilk vahiy recep ayında verilmiştir.</w:t>
      </w:r>
    </w:p>
    <w:p w:rsidR="00E80188" w:rsidRPr="007D39D6" w:rsidRDefault="00E80188" w:rsidP="007D39D6">
      <w:pPr>
        <w:spacing w:after="0" w:line="240" w:lineRule="auto"/>
        <w:jc w:val="both"/>
        <w:rPr>
          <w:sz w:val="20"/>
          <w:szCs w:val="20"/>
        </w:rPr>
      </w:pP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7D39D6">
        <w:rPr>
          <w:b/>
          <w:bCs/>
          <w:sz w:val="20"/>
          <w:szCs w:val="20"/>
        </w:rPr>
        <w:t>21</w:t>
      </w:r>
      <w:r w:rsidRPr="007D39D6">
        <w:rPr>
          <w:sz w:val="20"/>
          <w:szCs w:val="20"/>
        </w:rPr>
        <w:t xml:space="preserve">- </w:t>
      </w:r>
      <w:r w:rsidRPr="007D39D6">
        <w:rPr>
          <w:i/>
          <w:iCs/>
          <w:sz w:val="20"/>
          <w:szCs w:val="20"/>
        </w:rPr>
        <w:t>Hz. Muhammed - Hz. İsa - Hz. Musa - Hz. Davud</w:t>
      </w:r>
    </w:p>
    <w:p w:rsidR="00E80188" w:rsidRPr="007D39D6" w:rsidRDefault="00E80188" w:rsidP="007D39D6">
      <w:pPr>
        <w:pStyle w:val="NoSpacing"/>
        <w:jc w:val="both"/>
        <w:rPr>
          <w:b/>
          <w:bCs/>
          <w:sz w:val="20"/>
          <w:szCs w:val="20"/>
        </w:rPr>
      </w:pPr>
      <w:r w:rsidRPr="007D39D6">
        <w:rPr>
          <w:b/>
          <w:bCs/>
          <w:sz w:val="20"/>
          <w:szCs w:val="20"/>
        </w:rPr>
        <w:t>Yukarıda adı yazılı peygamberlere gönderilen ilahi kitaplar aşağıdakilerden hangisinde doğru sıralanmıştır?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İncil - Tevrat - Zebur - Kur’an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Tevrat - Zebur - Kur’an - İncil</w:t>
      </w:r>
    </w:p>
    <w:p w:rsidR="00E80188" w:rsidRPr="007D39D6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Ku’ran - İncil - Tevrat - Zebur</w:t>
      </w:r>
    </w:p>
    <w:p w:rsidR="00E80188" w:rsidRDefault="00E80188" w:rsidP="007D39D6">
      <w:pPr>
        <w:pStyle w:val="NoSpacing"/>
        <w:jc w:val="both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</w:t>
      </w:r>
      <w:r w:rsidRPr="007D39D6">
        <w:rPr>
          <w:sz w:val="20"/>
          <w:szCs w:val="20"/>
        </w:rPr>
        <w:t xml:space="preserve"> Kur’an - İncil - Zebur </w:t>
      </w:r>
      <w:r>
        <w:rPr>
          <w:sz w:val="20"/>
          <w:szCs w:val="20"/>
        </w:rPr>
        <w:t>–</w:t>
      </w:r>
      <w:r w:rsidRPr="007D39D6">
        <w:rPr>
          <w:sz w:val="20"/>
          <w:szCs w:val="20"/>
        </w:rPr>
        <w:t xml:space="preserve"> Tevrat</w:t>
      </w:r>
    </w:p>
    <w:p w:rsidR="00E80188" w:rsidRDefault="00E80188" w:rsidP="007D39D6">
      <w:pPr>
        <w:pStyle w:val="NoSpacing"/>
        <w:jc w:val="both"/>
        <w:rPr>
          <w:sz w:val="20"/>
          <w:szCs w:val="20"/>
        </w:rPr>
      </w:pPr>
    </w:p>
    <w:p w:rsidR="00E80188" w:rsidRPr="00FA20A7" w:rsidRDefault="00E80188" w:rsidP="007D39D6">
      <w:pPr>
        <w:pStyle w:val="NoSpacing"/>
        <w:rPr>
          <w:b/>
          <w:bCs/>
          <w:sz w:val="20"/>
          <w:szCs w:val="20"/>
        </w:rPr>
      </w:pPr>
      <w:r w:rsidRPr="00FA20A7">
        <w:rPr>
          <w:b/>
          <w:bCs/>
          <w:sz w:val="20"/>
          <w:szCs w:val="20"/>
        </w:rPr>
        <w:t>22- Cenaze namazı kılmanın hükmü nedir?</w:t>
      </w:r>
    </w:p>
    <w:p w:rsidR="00E80188" w:rsidRPr="00FA20A7" w:rsidRDefault="00E80188" w:rsidP="007D39D6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 xml:space="preserve">Farz-ı Ayn </w:t>
      </w:r>
      <w:r w:rsidRPr="00FA20A7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Farz-ı Kifaye</w:t>
      </w:r>
    </w:p>
    <w:p w:rsidR="00E80188" w:rsidRPr="00FA20A7" w:rsidRDefault="00E80188" w:rsidP="007D39D6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FA20A7">
        <w:rPr>
          <w:sz w:val="20"/>
          <w:szCs w:val="20"/>
        </w:rPr>
        <w:t xml:space="preserve">Vacip </w:t>
      </w:r>
      <w:r w:rsidRPr="00FA20A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Sünnet</w:t>
      </w:r>
    </w:p>
    <w:p w:rsidR="00E80188" w:rsidRPr="00FA20A7" w:rsidRDefault="00E80188" w:rsidP="00E26C94">
      <w:pPr>
        <w:spacing w:after="0" w:line="240" w:lineRule="auto"/>
        <w:rPr>
          <w:sz w:val="20"/>
          <w:szCs w:val="20"/>
        </w:rPr>
      </w:pPr>
    </w:p>
    <w:p w:rsidR="00E80188" w:rsidRPr="00FA20A7" w:rsidRDefault="00E80188" w:rsidP="007D39D6">
      <w:pPr>
        <w:pStyle w:val="NoSpacing"/>
        <w:rPr>
          <w:b/>
          <w:bCs/>
          <w:sz w:val="20"/>
          <w:szCs w:val="20"/>
        </w:rPr>
      </w:pPr>
      <w:r w:rsidRPr="00FA20A7">
        <w:rPr>
          <w:b/>
          <w:bCs/>
          <w:sz w:val="20"/>
          <w:szCs w:val="20"/>
        </w:rPr>
        <w:t>23- Günde beş vakit namaz kılmak hem erkekler hem de kadınlar için nasıl bir sorumluluktur?</w:t>
      </w:r>
    </w:p>
    <w:p w:rsidR="00E80188" w:rsidRPr="00FA20A7" w:rsidRDefault="00E80188" w:rsidP="007D39D6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 w:rsidRPr="00FA20A7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Farz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B</w:t>
      </w:r>
      <w:r w:rsidRPr="00FA20A7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Vacip</w:t>
      </w:r>
    </w:p>
    <w:p w:rsidR="00E80188" w:rsidRPr="00FA20A7" w:rsidRDefault="00E80188" w:rsidP="007D39D6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 w:rsidRPr="00FA20A7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Sünnet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D</w:t>
      </w:r>
      <w:r w:rsidRPr="00FA20A7">
        <w:rPr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Mübah</w:t>
      </w:r>
    </w:p>
    <w:p w:rsidR="00E80188" w:rsidRPr="00FA20A7" w:rsidRDefault="00E80188" w:rsidP="007D39D6">
      <w:pPr>
        <w:pStyle w:val="NoSpacing"/>
        <w:rPr>
          <w:sz w:val="20"/>
          <w:szCs w:val="20"/>
        </w:rPr>
      </w:pPr>
    </w:p>
    <w:p w:rsidR="00E80188" w:rsidRPr="00FA20A7" w:rsidRDefault="00E80188" w:rsidP="007D3F6C">
      <w:pPr>
        <w:pStyle w:val="NoSpacing"/>
        <w:rPr>
          <w:b/>
          <w:bCs/>
          <w:sz w:val="20"/>
          <w:szCs w:val="20"/>
        </w:rPr>
      </w:pPr>
      <w:r w:rsidRPr="00FA20A7">
        <w:rPr>
          <w:b/>
          <w:bCs/>
          <w:sz w:val="20"/>
          <w:szCs w:val="20"/>
        </w:rPr>
        <w:t>24- Aşağıdaki namazlardan hangisi sadece ayakta kılınır?</w:t>
      </w:r>
    </w:p>
    <w:p w:rsidR="00E80188" w:rsidRPr="00FA20A7" w:rsidRDefault="00E80188" w:rsidP="007D3F6C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Pr="00FA20A7">
        <w:rPr>
          <w:sz w:val="20"/>
          <w:szCs w:val="20"/>
        </w:rPr>
        <w:t xml:space="preserve">Cuma namazı </w:t>
      </w:r>
      <w:r w:rsidRPr="00FA20A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r w:rsidRPr="00FA20A7">
        <w:rPr>
          <w:sz w:val="20"/>
          <w:szCs w:val="20"/>
        </w:rPr>
        <w:t>Cenaze namazı</w:t>
      </w:r>
    </w:p>
    <w:p w:rsidR="00E80188" w:rsidRDefault="00E80188" w:rsidP="007D3F6C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FA20A7">
        <w:rPr>
          <w:sz w:val="20"/>
          <w:szCs w:val="20"/>
        </w:rPr>
        <w:t xml:space="preserve">Teravih namazı </w:t>
      </w:r>
      <w:r w:rsidRPr="00FA20A7">
        <w:rPr>
          <w:sz w:val="20"/>
          <w:szCs w:val="20"/>
        </w:rPr>
        <w:tab/>
      </w: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Pr="00FA20A7">
        <w:rPr>
          <w:sz w:val="20"/>
          <w:szCs w:val="20"/>
        </w:rPr>
        <w:t>Bayram namazı</w:t>
      </w:r>
    </w:p>
    <w:p w:rsidR="00E80188" w:rsidRDefault="00E80188" w:rsidP="007D3F6C">
      <w:pPr>
        <w:pStyle w:val="NoSpacing"/>
        <w:rPr>
          <w:sz w:val="20"/>
          <w:szCs w:val="20"/>
        </w:rPr>
      </w:pPr>
    </w:p>
    <w:p w:rsidR="00E80188" w:rsidRPr="00FA20A7" w:rsidRDefault="00E80188" w:rsidP="00FA20A7">
      <w:pPr>
        <w:pStyle w:val="NoSpacing"/>
        <w:jc w:val="both"/>
        <w:rPr>
          <w:b/>
          <w:bCs/>
          <w:sz w:val="20"/>
          <w:szCs w:val="20"/>
        </w:rPr>
      </w:pPr>
      <w:r w:rsidRPr="00FA20A7">
        <w:rPr>
          <w:b/>
          <w:bCs/>
          <w:sz w:val="20"/>
          <w:szCs w:val="20"/>
        </w:rPr>
        <w:t>25- Aşağıdaki kavram ve açıklamalardan hangisinde yanlışlık yapılmıştır?</w:t>
      </w:r>
    </w:p>
    <w:p w:rsidR="00E80188" w:rsidRPr="00FA20A7" w:rsidRDefault="00E80188" w:rsidP="00FA20A7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Pr="00FA20A7">
        <w:rPr>
          <w:b/>
          <w:bCs/>
          <w:sz w:val="20"/>
          <w:szCs w:val="20"/>
        </w:rPr>
        <w:t>Secde</w:t>
      </w:r>
      <w:r w:rsidRPr="00FA20A7">
        <w:rPr>
          <w:sz w:val="20"/>
          <w:szCs w:val="20"/>
        </w:rPr>
        <w:t>: Kıyamdan sonra elleri dizlere koyarak eğilmektir.</w:t>
      </w:r>
    </w:p>
    <w:p w:rsidR="00E80188" w:rsidRPr="00FA20A7" w:rsidRDefault="00E80188" w:rsidP="00FA20A7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FA20A7">
        <w:rPr>
          <w:b/>
          <w:bCs/>
          <w:sz w:val="20"/>
          <w:szCs w:val="20"/>
        </w:rPr>
        <w:t>Rekât</w:t>
      </w:r>
      <w:r w:rsidRPr="00FA20A7">
        <w:rPr>
          <w:sz w:val="20"/>
          <w:szCs w:val="20"/>
        </w:rPr>
        <w:t>: Namazın kıyam</w:t>
      </w:r>
      <w:r>
        <w:rPr>
          <w:sz w:val="20"/>
          <w:szCs w:val="20"/>
        </w:rPr>
        <w:t xml:space="preserve">, kıraat, rükû ve secdeden oluşan </w:t>
      </w:r>
      <w:r w:rsidRPr="00FA20A7">
        <w:rPr>
          <w:sz w:val="20"/>
          <w:szCs w:val="20"/>
        </w:rPr>
        <w:t>her bir bölümüdür.</w:t>
      </w:r>
    </w:p>
    <w:p w:rsidR="00E80188" w:rsidRPr="00FA20A7" w:rsidRDefault="00E80188" w:rsidP="00FA20A7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FA20A7">
        <w:rPr>
          <w:b/>
          <w:bCs/>
          <w:sz w:val="20"/>
          <w:szCs w:val="20"/>
        </w:rPr>
        <w:t>Kâde-i ahire:</w:t>
      </w:r>
      <w:r w:rsidRPr="00FA20A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Namazın sonunda belli bir zaman </w:t>
      </w:r>
      <w:r w:rsidRPr="00FA20A7">
        <w:rPr>
          <w:sz w:val="18"/>
          <w:szCs w:val="18"/>
        </w:rPr>
        <w:t>oturmaktır</w:t>
      </w:r>
      <w:r w:rsidRPr="00FA20A7">
        <w:rPr>
          <w:sz w:val="20"/>
          <w:szCs w:val="20"/>
        </w:rPr>
        <w:t>.</w:t>
      </w:r>
    </w:p>
    <w:p w:rsidR="00E80188" w:rsidRDefault="00E80188" w:rsidP="00FA20A7">
      <w:pPr>
        <w:pStyle w:val="NoSpacing"/>
        <w:rPr>
          <w:sz w:val="20"/>
          <w:szCs w:val="20"/>
        </w:rPr>
      </w:pPr>
      <w:r w:rsidRPr="00FF7714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Pr="00FA20A7">
        <w:rPr>
          <w:b/>
          <w:bCs/>
          <w:sz w:val="20"/>
          <w:szCs w:val="20"/>
        </w:rPr>
        <w:t>Niyet</w:t>
      </w:r>
      <w:r w:rsidRPr="00FA20A7">
        <w:rPr>
          <w:sz w:val="20"/>
          <w:szCs w:val="20"/>
        </w:rPr>
        <w:t>: Hangi namazın kılınacağının bilincinde olmaktır.</w:t>
      </w:r>
    </w:p>
    <w:p w:rsidR="00E80188" w:rsidRPr="00593C63" w:rsidRDefault="00E80188" w:rsidP="00593C63">
      <w:pPr>
        <w:pStyle w:val="NoSpacing"/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593C63">
        <w:rPr>
          <w:b/>
          <w:bCs/>
          <w:sz w:val="20"/>
          <w:szCs w:val="20"/>
        </w:rPr>
        <w:t xml:space="preserve">26- Peygamberler Allah tarafından seçilirler. Peygamberlerin bazı özellikleri vardır. Aşağıdakilerden hangisi peygamberlerin özelliklerinden </w:t>
      </w:r>
      <w:r w:rsidRPr="00896A2D">
        <w:rPr>
          <w:b/>
          <w:bCs/>
          <w:sz w:val="20"/>
          <w:szCs w:val="20"/>
          <w:u w:val="single"/>
        </w:rPr>
        <w:t>değildir</w:t>
      </w:r>
      <w:r w:rsidRPr="00593C63">
        <w:rPr>
          <w:b/>
          <w:bCs/>
          <w:sz w:val="20"/>
          <w:szCs w:val="20"/>
        </w:rPr>
        <w:t>?</w:t>
      </w:r>
    </w:p>
    <w:p w:rsidR="00E80188" w:rsidRPr="00593C63" w:rsidRDefault="00E80188" w:rsidP="00593C63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>) Akıllı ve zeki olmak</w:t>
      </w:r>
      <w:r>
        <w:rPr>
          <w:sz w:val="20"/>
          <w:szCs w:val="20"/>
        </w:rPr>
        <w:tab/>
        <w:t xml:space="preserve">        </w:t>
      </w:r>
      <w:r w:rsidRPr="00A25785">
        <w:rPr>
          <w:b/>
          <w:bCs/>
          <w:sz w:val="20"/>
          <w:szCs w:val="20"/>
        </w:rPr>
        <w:t>B</w:t>
      </w:r>
      <w:r w:rsidRPr="00593C63">
        <w:rPr>
          <w:sz w:val="20"/>
          <w:szCs w:val="20"/>
        </w:rPr>
        <w:t>) Güvenilir olmak</w:t>
      </w:r>
    </w:p>
    <w:p w:rsidR="00E80188" w:rsidRDefault="00E80188" w:rsidP="00593C63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>) Günah işlememek</w:t>
      </w:r>
      <w:r>
        <w:rPr>
          <w:sz w:val="20"/>
          <w:szCs w:val="20"/>
        </w:rPr>
        <w:tab/>
      </w:r>
      <w:r w:rsidRPr="00A25785">
        <w:rPr>
          <w:b/>
          <w:bCs/>
          <w:sz w:val="20"/>
          <w:szCs w:val="20"/>
        </w:rPr>
        <w:t xml:space="preserve">        D</w:t>
      </w:r>
      <w:r w:rsidRPr="00593C63">
        <w:rPr>
          <w:sz w:val="20"/>
          <w:szCs w:val="20"/>
        </w:rPr>
        <w:t>) Kırk yaşını geçmiş olmak</w:t>
      </w:r>
    </w:p>
    <w:p w:rsidR="00E80188" w:rsidRDefault="00E80188" w:rsidP="00593C63">
      <w:pPr>
        <w:pStyle w:val="NoSpacing"/>
        <w:rPr>
          <w:sz w:val="20"/>
          <w:szCs w:val="20"/>
        </w:rPr>
      </w:pPr>
    </w:p>
    <w:p w:rsidR="00E80188" w:rsidRPr="00B70D55" w:rsidRDefault="00E80188" w:rsidP="00B70D55">
      <w:pPr>
        <w:pStyle w:val="NoSpacing"/>
        <w:jc w:val="both"/>
        <w:rPr>
          <w:b/>
          <w:bCs/>
          <w:sz w:val="20"/>
          <w:szCs w:val="20"/>
        </w:rPr>
      </w:pPr>
      <w:r w:rsidRPr="00B70D55">
        <w:rPr>
          <w:b/>
          <w:bCs/>
          <w:sz w:val="20"/>
          <w:szCs w:val="20"/>
        </w:rPr>
        <w:t>27- Gusül(Boy abdesti) almak istediğimizde bütün aramalara rağmen su bulamazsak ne yaparız?</w:t>
      </w:r>
    </w:p>
    <w:p w:rsidR="00E80188" w:rsidRPr="00B70D55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 w:rsidRPr="00B70D55">
        <w:rPr>
          <w:sz w:val="20"/>
          <w:szCs w:val="20"/>
        </w:rPr>
        <w:t>) Suyun gelmesini bekleriz.</w:t>
      </w:r>
    </w:p>
    <w:p w:rsidR="00E80188" w:rsidRPr="00B70D55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B</w:t>
      </w:r>
      <w:r w:rsidRPr="00B70D55">
        <w:rPr>
          <w:sz w:val="20"/>
          <w:szCs w:val="20"/>
        </w:rPr>
        <w:t>) Suyun gelmesi için dua ederiz.</w:t>
      </w:r>
    </w:p>
    <w:p w:rsidR="00E80188" w:rsidRPr="00B70D55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 w:rsidRPr="00B70D55">
        <w:rPr>
          <w:sz w:val="20"/>
          <w:szCs w:val="20"/>
        </w:rPr>
        <w:t>) Su bulana kadar teyemmüm ederiz.</w:t>
      </w:r>
    </w:p>
    <w:p w:rsidR="00E80188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D</w:t>
      </w:r>
      <w:r w:rsidRPr="00B70D55">
        <w:rPr>
          <w:sz w:val="20"/>
          <w:szCs w:val="20"/>
        </w:rPr>
        <w:t>) Gusül yapmasak ta olur.</w:t>
      </w:r>
    </w:p>
    <w:p w:rsidR="00E80188" w:rsidRDefault="00E80188" w:rsidP="00B70D55">
      <w:pPr>
        <w:pStyle w:val="NoSpacing"/>
        <w:rPr>
          <w:sz w:val="20"/>
          <w:szCs w:val="20"/>
        </w:rPr>
      </w:pPr>
    </w:p>
    <w:p w:rsidR="00E80188" w:rsidRPr="00B70D55" w:rsidRDefault="00E80188" w:rsidP="00B70D55">
      <w:pPr>
        <w:pStyle w:val="NoSpacing"/>
        <w:jc w:val="both"/>
        <w:rPr>
          <w:b/>
          <w:bCs/>
          <w:sz w:val="20"/>
          <w:szCs w:val="20"/>
        </w:rPr>
      </w:pPr>
      <w:r w:rsidRPr="00B70D55">
        <w:rPr>
          <w:b/>
          <w:bCs/>
          <w:sz w:val="20"/>
          <w:szCs w:val="20"/>
        </w:rPr>
        <w:t>28- Aşağıdakilerden hangisi abdesti bozmaz?</w:t>
      </w:r>
    </w:p>
    <w:p w:rsidR="00E80188" w:rsidRPr="00B70D55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 w:rsidRPr="00B70D55">
        <w:rPr>
          <w:sz w:val="20"/>
          <w:szCs w:val="20"/>
        </w:rPr>
        <w:t xml:space="preserve">) Vücuttan kan çıkması </w:t>
      </w:r>
      <w:r>
        <w:rPr>
          <w:sz w:val="20"/>
          <w:szCs w:val="20"/>
        </w:rPr>
        <w:t xml:space="preserve">    </w:t>
      </w:r>
      <w:r w:rsidRPr="00A25785">
        <w:rPr>
          <w:b/>
          <w:bCs/>
          <w:sz w:val="20"/>
          <w:szCs w:val="20"/>
        </w:rPr>
        <w:t>B</w:t>
      </w:r>
      <w:r w:rsidRPr="00B70D55">
        <w:rPr>
          <w:sz w:val="20"/>
          <w:szCs w:val="20"/>
        </w:rPr>
        <w:t>) Gülmek</w:t>
      </w:r>
    </w:p>
    <w:p w:rsidR="00E80188" w:rsidRDefault="00E80188" w:rsidP="00B70D55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 w:rsidRPr="00B70D55">
        <w:rPr>
          <w:sz w:val="20"/>
          <w:szCs w:val="20"/>
        </w:rPr>
        <w:t>) Uyumak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0D55">
        <w:rPr>
          <w:sz w:val="20"/>
          <w:szCs w:val="20"/>
        </w:rPr>
        <w:t xml:space="preserve"> </w:t>
      </w:r>
      <w:r w:rsidRPr="00A25785">
        <w:rPr>
          <w:b/>
          <w:bCs/>
          <w:sz w:val="20"/>
          <w:szCs w:val="20"/>
        </w:rPr>
        <w:t>D</w:t>
      </w:r>
      <w:r w:rsidRPr="00B70D55">
        <w:rPr>
          <w:sz w:val="20"/>
          <w:szCs w:val="20"/>
        </w:rPr>
        <w:t>) Bayılmak</w:t>
      </w:r>
    </w:p>
    <w:p w:rsidR="00E80188" w:rsidRDefault="00E80188" w:rsidP="00B70D55">
      <w:pPr>
        <w:pStyle w:val="NoSpacing"/>
        <w:rPr>
          <w:sz w:val="20"/>
          <w:szCs w:val="20"/>
        </w:rPr>
      </w:pPr>
    </w:p>
    <w:p w:rsidR="00E80188" w:rsidRPr="00FF7714" w:rsidRDefault="00E80188" w:rsidP="00FF7714">
      <w:pPr>
        <w:pStyle w:val="NoSpacing"/>
        <w:jc w:val="both"/>
        <w:rPr>
          <w:b/>
          <w:bCs/>
          <w:sz w:val="20"/>
          <w:szCs w:val="20"/>
        </w:rPr>
      </w:pPr>
      <w:r w:rsidRPr="00FF7714">
        <w:rPr>
          <w:b/>
          <w:bCs/>
          <w:sz w:val="20"/>
          <w:szCs w:val="20"/>
        </w:rPr>
        <w:t>29- Aşağıdakilerden hangisi abdesti bozar?</w:t>
      </w:r>
    </w:p>
    <w:p w:rsidR="00E80188" w:rsidRPr="00FF7714" w:rsidRDefault="00E80188" w:rsidP="00FF7714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 w:rsidRPr="00FF7714">
        <w:rPr>
          <w:sz w:val="20"/>
          <w:szCs w:val="20"/>
        </w:rPr>
        <w:t xml:space="preserve">) Esnemek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bCs/>
          <w:sz w:val="20"/>
          <w:szCs w:val="20"/>
        </w:rPr>
        <w:t>B</w:t>
      </w:r>
      <w:r w:rsidRPr="00FF7714">
        <w:rPr>
          <w:sz w:val="20"/>
          <w:szCs w:val="20"/>
        </w:rPr>
        <w:t>) Ağlamak</w:t>
      </w:r>
    </w:p>
    <w:p w:rsidR="00E80188" w:rsidRDefault="00E80188" w:rsidP="00FF7714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 w:rsidRPr="00FF7714">
        <w:rPr>
          <w:sz w:val="20"/>
          <w:szCs w:val="20"/>
        </w:rPr>
        <w:t xml:space="preserve">) Konuşmak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bCs/>
          <w:sz w:val="20"/>
          <w:szCs w:val="20"/>
        </w:rPr>
        <w:t>D</w:t>
      </w:r>
      <w:r w:rsidRPr="00FF7714">
        <w:rPr>
          <w:sz w:val="20"/>
          <w:szCs w:val="20"/>
        </w:rPr>
        <w:t>) Uyumak</w:t>
      </w:r>
    </w:p>
    <w:p w:rsidR="00E80188" w:rsidRDefault="00E80188" w:rsidP="00FF7714">
      <w:pPr>
        <w:pStyle w:val="NoSpacing"/>
        <w:jc w:val="both"/>
        <w:rPr>
          <w:sz w:val="20"/>
          <w:szCs w:val="20"/>
        </w:rPr>
      </w:pPr>
    </w:p>
    <w:p w:rsidR="00E80188" w:rsidRPr="00AF1679" w:rsidRDefault="00E80188" w:rsidP="00AF1679">
      <w:pPr>
        <w:pStyle w:val="NoSpacing"/>
        <w:rPr>
          <w:rStyle w:val="Strong"/>
          <w:b w:val="0"/>
          <w:bCs w:val="0"/>
          <w:sz w:val="20"/>
          <w:szCs w:val="20"/>
        </w:rPr>
      </w:pPr>
      <w:r w:rsidRPr="00AF1679">
        <w:rPr>
          <w:b/>
          <w:bCs/>
          <w:sz w:val="20"/>
          <w:szCs w:val="20"/>
        </w:rPr>
        <w:t xml:space="preserve">30- Aşağıdaki </w:t>
      </w:r>
      <w:r w:rsidRPr="00AF1679">
        <w:rPr>
          <w:rStyle w:val="Strong"/>
          <w:sz w:val="20"/>
          <w:szCs w:val="20"/>
        </w:rPr>
        <w:t>isimlerden hangileri ilk Müslümanlardan kabul edilmez?</w:t>
      </w:r>
    </w:p>
    <w:p w:rsidR="00E80188" w:rsidRPr="00AF1679" w:rsidRDefault="00E80188" w:rsidP="00AF1679">
      <w:pPr>
        <w:pStyle w:val="NoSpacing"/>
        <w:rPr>
          <w:rStyle w:val="Strong"/>
          <w:b w:val="0"/>
          <w:bCs w:val="0"/>
          <w:sz w:val="20"/>
          <w:szCs w:val="20"/>
        </w:rPr>
      </w:pPr>
      <w:r w:rsidRPr="00A25785">
        <w:rPr>
          <w:rStyle w:val="Strong"/>
          <w:sz w:val="20"/>
          <w:szCs w:val="20"/>
        </w:rPr>
        <w:t>A</w:t>
      </w:r>
      <w:r w:rsidRPr="00AF1679">
        <w:rPr>
          <w:rStyle w:val="Strong"/>
          <w:b w:val="0"/>
          <w:bCs w:val="0"/>
          <w:sz w:val="20"/>
          <w:szCs w:val="20"/>
        </w:rPr>
        <w:t xml:space="preserve">) Hz. Ebu Bekir </w:t>
      </w:r>
      <w:r w:rsidRPr="00AF1679">
        <w:rPr>
          <w:rStyle w:val="Strong"/>
          <w:b w:val="0"/>
          <w:bCs w:val="0"/>
          <w:sz w:val="20"/>
          <w:szCs w:val="20"/>
        </w:rPr>
        <w:tab/>
      </w:r>
      <w:r>
        <w:rPr>
          <w:rStyle w:val="Strong"/>
          <w:b w:val="0"/>
          <w:bCs w:val="0"/>
          <w:sz w:val="20"/>
          <w:szCs w:val="20"/>
        </w:rPr>
        <w:tab/>
      </w:r>
      <w:r w:rsidRPr="00A25785">
        <w:rPr>
          <w:rStyle w:val="Strong"/>
          <w:sz w:val="20"/>
          <w:szCs w:val="20"/>
        </w:rPr>
        <w:t>B</w:t>
      </w:r>
      <w:r w:rsidRPr="00AF1679">
        <w:rPr>
          <w:rStyle w:val="Strong"/>
          <w:b w:val="0"/>
          <w:bCs w:val="0"/>
          <w:sz w:val="20"/>
          <w:szCs w:val="20"/>
        </w:rPr>
        <w:t>) Hz. Ali</w:t>
      </w:r>
    </w:p>
    <w:p w:rsidR="00E80188" w:rsidRPr="00AF1679" w:rsidRDefault="00E80188" w:rsidP="00AF1679">
      <w:pPr>
        <w:pStyle w:val="NoSpacing"/>
        <w:rPr>
          <w:rStyle w:val="Strong"/>
          <w:b w:val="0"/>
          <w:bCs w:val="0"/>
          <w:sz w:val="20"/>
          <w:szCs w:val="20"/>
        </w:rPr>
      </w:pPr>
      <w:r w:rsidRPr="00A25785">
        <w:rPr>
          <w:rStyle w:val="Strong"/>
          <w:sz w:val="20"/>
          <w:szCs w:val="20"/>
        </w:rPr>
        <w:t>C</w:t>
      </w:r>
      <w:r w:rsidRPr="00AF1679">
        <w:rPr>
          <w:rStyle w:val="Strong"/>
          <w:b w:val="0"/>
          <w:bCs w:val="0"/>
          <w:sz w:val="20"/>
          <w:szCs w:val="20"/>
        </w:rPr>
        <w:t xml:space="preserve">) Hz. Hatice </w:t>
      </w:r>
      <w:r w:rsidRPr="00AF1679">
        <w:rPr>
          <w:rStyle w:val="Strong"/>
          <w:b w:val="0"/>
          <w:bCs w:val="0"/>
          <w:sz w:val="20"/>
          <w:szCs w:val="20"/>
        </w:rPr>
        <w:tab/>
      </w:r>
      <w:r w:rsidRPr="00AF1679">
        <w:rPr>
          <w:rStyle w:val="Strong"/>
          <w:b w:val="0"/>
          <w:bCs w:val="0"/>
          <w:sz w:val="20"/>
          <w:szCs w:val="20"/>
        </w:rPr>
        <w:tab/>
      </w:r>
      <w:r w:rsidRPr="00A25785">
        <w:rPr>
          <w:rStyle w:val="Strong"/>
          <w:sz w:val="20"/>
          <w:szCs w:val="20"/>
        </w:rPr>
        <w:t>D</w:t>
      </w:r>
      <w:r w:rsidRPr="00AF1679">
        <w:rPr>
          <w:rStyle w:val="Strong"/>
          <w:b w:val="0"/>
          <w:bCs w:val="0"/>
          <w:sz w:val="20"/>
          <w:szCs w:val="20"/>
        </w:rPr>
        <w:t>) Hz. Hamza</w:t>
      </w:r>
    </w:p>
    <w:p w:rsidR="00E80188" w:rsidRPr="00AF1679" w:rsidRDefault="00E80188" w:rsidP="00AF1679">
      <w:pPr>
        <w:pStyle w:val="NoSpacing"/>
        <w:rPr>
          <w:rStyle w:val="Strong"/>
          <w:b w:val="0"/>
          <w:bCs w:val="0"/>
          <w:sz w:val="20"/>
          <w:szCs w:val="20"/>
        </w:rPr>
      </w:pPr>
    </w:p>
    <w:p w:rsidR="00E80188" w:rsidRPr="00AF1679" w:rsidRDefault="00E80188" w:rsidP="00AF1679">
      <w:pPr>
        <w:pStyle w:val="NoSpacing"/>
        <w:rPr>
          <w:rStyle w:val="Strong"/>
          <w:sz w:val="20"/>
          <w:szCs w:val="20"/>
        </w:rPr>
      </w:pPr>
      <w:r w:rsidRPr="00AF1679">
        <w:rPr>
          <w:rStyle w:val="Strong"/>
          <w:sz w:val="20"/>
          <w:szCs w:val="20"/>
        </w:rPr>
        <w:t>31- Aşağıda verilen bilgilerden hangisi yanlıştır?</w:t>
      </w:r>
    </w:p>
    <w:p w:rsidR="00E80188" w:rsidRDefault="00E80188" w:rsidP="00AF1679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 w:rsidRPr="00AF1679">
        <w:rPr>
          <w:sz w:val="20"/>
          <w:szCs w:val="20"/>
        </w:rPr>
        <w:t>) ilk vahiy 610 yıl</w:t>
      </w:r>
      <w:r>
        <w:rPr>
          <w:sz w:val="20"/>
          <w:szCs w:val="20"/>
        </w:rPr>
        <w:t>ı Ramazan ayında indirilmiştir.</w:t>
      </w:r>
    </w:p>
    <w:p w:rsidR="00E80188" w:rsidRPr="00AF1679" w:rsidRDefault="00E80188" w:rsidP="00AF1679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B</w:t>
      </w:r>
      <w:r w:rsidRPr="00AF1679">
        <w:rPr>
          <w:sz w:val="20"/>
          <w:szCs w:val="20"/>
        </w:rPr>
        <w:t>) Hz. Peygamber, ilk vahiy tecrübesini Hz.Hatice’ye anlatmıştır.</w:t>
      </w:r>
    </w:p>
    <w:p w:rsidR="00E80188" w:rsidRDefault="00E80188" w:rsidP="00AF1679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 w:rsidRPr="00AF1679">
        <w:rPr>
          <w:sz w:val="20"/>
          <w:szCs w:val="20"/>
        </w:rPr>
        <w:t>) Hz. Peygamber önce yakın çevresini İs</w:t>
      </w:r>
      <w:r>
        <w:rPr>
          <w:sz w:val="20"/>
          <w:szCs w:val="20"/>
        </w:rPr>
        <w:t>lam’a davet etmeye başlamıştır.</w:t>
      </w:r>
    </w:p>
    <w:p w:rsidR="00E80188" w:rsidRPr="00AF1679" w:rsidRDefault="00E80188" w:rsidP="00AF1679">
      <w:pPr>
        <w:pStyle w:val="NoSpacing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D)</w:t>
      </w:r>
      <w:r w:rsidRPr="00AF1679">
        <w:rPr>
          <w:sz w:val="20"/>
          <w:szCs w:val="20"/>
        </w:rPr>
        <w:t xml:space="preserve"> Hz. Peygamber, davetini on yıl gizli bir şekilde sürdürmüştür.</w:t>
      </w:r>
    </w:p>
    <w:p w:rsidR="00E80188" w:rsidRDefault="00E80188" w:rsidP="00593C63">
      <w:pPr>
        <w:pStyle w:val="NoSpacing"/>
        <w:rPr>
          <w:sz w:val="20"/>
          <w:szCs w:val="20"/>
        </w:rPr>
      </w:pP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7A683A">
        <w:rPr>
          <w:b/>
          <w:bCs/>
          <w:sz w:val="20"/>
          <w:szCs w:val="20"/>
        </w:rPr>
        <w:t>32</w:t>
      </w:r>
      <w:r w:rsidRPr="00E716A7">
        <w:rPr>
          <w:sz w:val="20"/>
          <w:szCs w:val="20"/>
        </w:rPr>
        <w:t xml:space="preserve">- Hz. Peygamber’in (s.a.v.) Hicret’ten bir buçuk yıl kadar önce Mekke’den Kudüs’teki </w:t>
      </w:r>
      <w:r w:rsidRPr="00E716A7">
        <w:rPr>
          <w:b/>
          <w:bCs/>
          <w:sz w:val="20"/>
          <w:szCs w:val="20"/>
        </w:rPr>
        <w:t>Mescid-i Aksa’ya</w:t>
      </w:r>
      <w:r w:rsidRPr="00E716A7">
        <w:rPr>
          <w:sz w:val="20"/>
          <w:szCs w:val="20"/>
        </w:rPr>
        <w:t xml:space="preserve"> Allah’ın (c.c.) izniyle götürülmesine </w:t>
      </w:r>
      <w:r>
        <w:rPr>
          <w:b/>
          <w:bCs/>
          <w:sz w:val="20"/>
          <w:szCs w:val="20"/>
        </w:rPr>
        <w:t>………….</w:t>
      </w:r>
      <w:r w:rsidRPr="00E716A7">
        <w:rPr>
          <w:sz w:val="20"/>
          <w:szCs w:val="20"/>
        </w:rPr>
        <w:t xml:space="preserve">, oradan da </w:t>
      </w:r>
      <w:r w:rsidRPr="00E716A7">
        <w:rPr>
          <w:b/>
          <w:bCs/>
          <w:sz w:val="20"/>
          <w:szCs w:val="20"/>
        </w:rPr>
        <w:t>göğe yükseltilerek Allah’ın</w:t>
      </w:r>
      <w:r w:rsidRPr="00E716A7">
        <w:rPr>
          <w:sz w:val="20"/>
          <w:szCs w:val="20"/>
        </w:rPr>
        <w:t xml:space="preserve"> (c.c.) ayetlerinin ve </w:t>
      </w:r>
      <w:r w:rsidRPr="00E716A7">
        <w:rPr>
          <w:b/>
          <w:bCs/>
          <w:sz w:val="20"/>
          <w:szCs w:val="20"/>
        </w:rPr>
        <w:t>olağanüstü</w:t>
      </w:r>
      <w:r w:rsidRPr="00E716A7">
        <w:rPr>
          <w:sz w:val="20"/>
          <w:szCs w:val="20"/>
        </w:rPr>
        <w:t xml:space="preserve"> nimetlerinin gösterilmesine </w:t>
      </w:r>
      <w:r>
        <w:rPr>
          <w:b/>
          <w:bCs/>
          <w:sz w:val="20"/>
          <w:szCs w:val="20"/>
        </w:rPr>
        <w:t>……………</w:t>
      </w:r>
      <w:r w:rsidRPr="00E716A7">
        <w:rPr>
          <w:sz w:val="20"/>
          <w:szCs w:val="20"/>
        </w:rPr>
        <w:t xml:space="preserve"> denir.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>
        <w:rPr>
          <w:sz w:val="20"/>
          <w:szCs w:val="20"/>
        </w:rPr>
        <w:t>Yukarıdaki boş bırakılan yerlere aşağıdaki kelimelerden hangileri gelmelidir?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İsra – Miraç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 Vahiy – Katip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Hicret – Ayet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Miraç – Fetret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</w:p>
    <w:p w:rsidR="00E80188" w:rsidRDefault="00E80188" w:rsidP="00E716A7">
      <w:pPr>
        <w:pStyle w:val="NoSpacing"/>
        <w:ind w:left="-142"/>
        <w:jc w:val="both"/>
        <w:rPr>
          <w:b/>
          <w:bCs/>
          <w:sz w:val="20"/>
          <w:szCs w:val="20"/>
        </w:rPr>
      </w:pPr>
      <w:r w:rsidRPr="00896A2D">
        <w:rPr>
          <w:b/>
          <w:bCs/>
          <w:sz w:val="20"/>
          <w:szCs w:val="20"/>
        </w:rPr>
        <w:t>33</w:t>
      </w:r>
      <w:r>
        <w:rPr>
          <w:sz w:val="20"/>
          <w:szCs w:val="20"/>
        </w:rPr>
        <w:t xml:space="preserve">- </w:t>
      </w:r>
      <w:r w:rsidRPr="007A683A">
        <w:rPr>
          <w:b/>
          <w:bCs/>
          <w:sz w:val="20"/>
          <w:szCs w:val="20"/>
        </w:rPr>
        <w:t>620</w:t>
      </w:r>
      <w:r w:rsidRPr="007A683A">
        <w:rPr>
          <w:sz w:val="20"/>
          <w:szCs w:val="20"/>
        </w:rPr>
        <w:t xml:space="preserve"> yılında </w:t>
      </w:r>
      <w:r w:rsidRPr="007A683A">
        <w:rPr>
          <w:b/>
          <w:bCs/>
          <w:sz w:val="20"/>
          <w:szCs w:val="20"/>
        </w:rPr>
        <w:t>Hz. Hatice</w:t>
      </w:r>
      <w:r w:rsidRPr="007A683A">
        <w:rPr>
          <w:sz w:val="20"/>
          <w:szCs w:val="20"/>
        </w:rPr>
        <w:t xml:space="preserve"> (r.a.) ve </w:t>
      </w:r>
      <w:r w:rsidRPr="007A683A">
        <w:rPr>
          <w:b/>
          <w:bCs/>
          <w:sz w:val="20"/>
          <w:szCs w:val="20"/>
        </w:rPr>
        <w:t>Ebu Talip</w:t>
      </w:r>
      <w:r w:rsidRPr="007A683A">
        <w:rPr>
          <w:sz w:val="20"/>
          <w:szCs w:val="20"/>
        </w:rPr>
        <w:t xml:space="preserve"> kısa zaman aralıklarıyla vefat etti. Onların ölümü, Hz. Peygamber’i (s.a.v.) çok üzdü.</w:t>
      </w:r>
      <w:r>
        <w:rPr>
          <w:sz w:val="20"/>
          <w:szCs w:val="20"/>
        </w:rPr>
        <w:t xml:space="preserve"> </w:t>
      </w:r>
      <w:r w:rsidRPr="007A683A">
        <w:rPr>
          <w:b/>
          <w:bCs/>
          <w:sz w:val="20"/>
          <w:szCs w:val="20"/>
        </w:rPr>
        <w:t xml:space="preserve">Bu seneye İslam </w:t>
      </w:r>
      <w:r>
        <w:rPr>
          <w:b/>
          <w:bCs/>
          <w:sz w:val="20"/>
          <w:szCs w:val="20"/>
        </w:rPr>
        <w:t>T</w:t>
      </w:r>
      <w:r w:rsidRPr="007A683A">
        <w:rPr>
          <w:b/>
          <w:bCs/>
          <w:sz w:val="20"/>
          <w:szCs w:val="20"/>
        </w:rPr>
        <w:t>arihinde ne denilmektedir?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Miraç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 Fil Yılı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Hüzün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 Ölüm Yılı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</w:p>
    <w:p w:rsidR="00E80188" w:rsidRPr="00896A2D" w:rsidRDefault="00E80188" w:rsidP="00E716A7">
      <w:pPr>
        <w:pStyle w:val="NoSpacing"/>
        <w:ind w:left="-142"/>
        <w:jc w:val="both"/>
        <w:rPr>
          <w:b/>
          <w:bCs/>
          <w:sz w:val="20"/>
          <w:szCs w:val="20"/>
        </w:rPr>
      </w:pPr>
      <w:r w:rsidRPr="00896A2D">
        <w:rPr>
          <w:b/>
          <w:bCs/>
          <w:sz w:val="20"/>
          <w:szCs w:val="20"/>
        </w:rPr>
        <w:t>34- İslam’ın ilk şehitleri kimlerdir?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F061CB">
        <w:rPr>
          <w:b/>
          <w:bCs/>
          <w:sz w:val="20"/>
          <w:szCs w:val="20"/>
        </w:rPr>
        <w:t>A</w:t>
      </w:r>
      <w:r>
        <w:rPr>
          <w:sz w:val="20"/>
          <w:szCs w:val="20"/>
        </w:rPr>
        <w:t xml:space="preserve">) Sümeyye – Yasir  </w:t>
      </w:r>
      <w:r>
        <w:rPr>
          <w:sz w:val="20"/>
          <w:szCs w:val="20"/>
        </w:rPr>
        <w:tab/>
      </w:r>
      <w:r w:rsidRPr="00F061CB">
        <w:rPr>
          <w:b/>
          <w:bCs/>
          <w:sz w:val="20"/>
          <w:szCs w:val="20"/>
        </w:rPr>
        <w:t>B</w:t>
      </w:r>
      <w:r>
        <w:rPr>
          <w:sz w:val="20"/>
          <w:szCs w:val="20"/>
        </w:rPr>
        <w:t>) Hz. Hamza – Hz. Ömer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  <w:r w:rsidRPr="00F061CB">
        <w:rPr>
          <w:b/>
          <w:bCs/>
          <w:sz w:val="20"/>
          <w:szCs w:val="20"/>
        </w:rPr>
        <w:t>C</w:t>
      </w:r>
      <w:r>
        <w:rPr>
          <w:sz w:val="20"/>
          <w:szCs w:val="20"/>
        </w:rPr>
        <w:t xml:space="preserve">) Bilal-i Habeşi – Yasir </w:t>
      </w:r>
      <w:r>
        <w:rPr>
          <w:sz w:val="20"/>
          <w:szCs w:val="20"/>
        </w:rPr>
        <w:tab/>
      </w:r>
      <w:r w:rsidRPr="00F061CB">
        <w:rPr>
          <w:b/>
          <w:bCs/>
          <w:sz w:val="20"/>
          <w:szCs w:val="20"/>
        </w:rPr>
        <w:t>D</w:t>
      </w:r>
      <w:r>
        <w:rPr>
          <w:sz w:val="20"/>
          <w:szCs w:val="20"/>
        </w:rPr>
        <w:t>) Hz. Ebu Bekir – Hz. Ali</w:t>
      </w:r>
    </w:p>
    <w:p w:rsidR="00E80188" w:rsidRDefault="00E80188" w:rsidP="00E716A7">
      <w:pPr>
        <w:pStyle w:val="NoSpacing"/>
        <w:ind w:left="-142"/>
        <w:jc w:val="both"/>
        <w:rPr>
          <w:sz w:val="20"/>
          <w:szCs w:val="20"/>
        </w:rPr>
      </w:pPr>
    </w:p>
    <w:p w:rsidR="00E80188" w:rsidRPr="00F46866" w:rsidRDefault="00E80188" w:rsidP="00F46866">
      <w:pPr>
        <w:pStyle w:val="NoSpacing"/>
        <w:ind w:left="-142"/>
        <w:jc w:val="both"/>
        <w:rPr>
          <w:b/>
          <w:bCs/>
          <w:sz w:val="20"/>
          <w:szCs w:val="20"/>
        </w:rPr>
      </w:pPr>
      <w:r w:rsidRPr="00A25785">
        <w:rPr>
          <w:b/>
          <w:bCs/>
          <w:sz w:val="20"/>
          <w:szCs w:val="20"/>
        </w:rPr>
        <w:t>35</w:t>
      </w:r>
      <w:r w:rsidRPr="00F46866">
        <w:rPr>
          <w:sz w:val="20"/>
          <w:szCs w:val="20"/>
        </w:rPr>
        <w:t xml:space="preserve">- </w:t>
      </w:r>
      <w:r w:rsidRPr="00F46866">
        <w:rPr>
          <w:b/>
          <w:bCs/>
          <w:sz w:val="20"/>
          <w:szCs w:val="20"/>
        </w:rPr>
        <w:t>Kur’an-ı Kerim’in ilk inen ayeti hangi emirle başlamıştır?</w:t>
      </w:r>
    </w:p>
    <w:p w:rsidR="00E80188" w:rsidRDefault="00E80188" w:rsidP="00F46866">
      <w:pPr>
        <w:pStyle w:val="NoSpacing"/>
        <w:rPr>
          <w:sz w:val="20"/>
          <w:szCs w:val="20"/>
        </w:rPr>
      </w:pPr>
      <w:r w:rsidRPr="00A25785">
        <w:rPr>
          <w:b/>
          <w:bCs/>
          <w:sz w:val="20"/>
          <w:szCs w:val="20"/>
        </w:rPr>
        <w:t>A</w:t>
      </w:r>
      <w:r w:rsidRPr="00F46866">
        <w:rPr>
          <w:sz w:val="20"/>
          <w:szCs w:val="20"/>
        </w:rPr>
        <w:t xml:space="preserve">) Temizlen!    </w:t>
      </w:r>
      <w:r w:rsidRPr="00A25785">
        <w:rPr>
          <w:b/>
          <w:bCs/>
          <w:sz w:val="20"/>
          <w:szCs w:val="20"/>
        </w:rPr>
        <w:t>B</w:t>
      </w:r>
      <w:r w:rsidRPr="00F46866">
        <w:rPr>
          <w:sz w:val="20"/>
          <w:szCs w:val="20"/>
        </w:rPr>
        <w:t xml:space="preserve">) İyilik et!    </w:t>
      </w:r>
      <w:r w:rsidRPr="00A25785">
        <w:rPr>
          <w:b/>
          <w:bCs/>
          <w:sz w:val="20"/>
          <w:szCs w:val="20"/>
        </w:rPr>
        <w:t>C</w:t>
      </w:r>
      <w:r w:rsidRPr="00F46866">
        <w:rPr>
          <w:sz w:val="20"/>
          <w:szCs w:val="20"/>
        </w:rPr>
        <w:t xml:space="preserve">) Namaz kıl!        </w:t>
      </w:r>
      <w:r w:rsidRPr="00A25785">
        <w:rPr>
          <w:b/>
          <w:bCs/>
          <w:sz w:val="20"/>
          <w:szCs w:val="20"/>
        </w:rPr>
        <w:t>D</w:t>
      </w:r>
      <w:r w:rsidRPr="00F46866">
        <w:rPr>
          <w:sz w:val="20"/>
          <w:szCs w:val="20"/>
        </w:rPr>
        <w:t>) Oku!</w:t>
      </w:r>
    </w:p>
    <w:p w:rsidR="00E80188" w:rsidRPr="000E467A" w:rsidRDefault="00E80188" w:rsidP="00F46866">
      <w:pPr>
        <w:pStyle w:val="NoSpacing"/>
        <w:rPr>
          <w:sz w:val="20"/>
          <w:szCs w:val="20"/>
        </w:rPr>
      </w:pPr>
    </w:p>
    <w:p w:rsidR="00E80188" w:rsidRPr="000E467A" w:rsidRDefault="00E80188" w:rsidP="00F46866">
      <w:pPr>
        <w:pStyle w:val="NoSpacing"/>
        <w:jc w:val="center"/>
        <w:rPr>
          <w:i/>
          <w:iCs/>
          <w:sz w:val="20"/>
          <w:szCs w:val="20"/>
        </w:rPr>
      </w:pPr>
      <w:r w:rsidRPr="000E467A">
        <w:rPr>
          <w:rFonts w:ascii="Monotype Corsiva" w:hAnsi="Monotype Corsiva" w:cs="Monotype Corsiva"/>
          <w:b/>
          <w:bCs/>
          <w:sz w:val="20"/>
          <w:szCs w:val="20"/>
        </w:rPr>
        <w:t>Salih ASLAN</w:t>
      </w:r>
      <w:r w:rsidRPr="000E467A">
        <w:rPr>
          <w:rFonts w:ascii="Alfina" w:hAnsi="Alfina" w:cs="Alfina"/>
          <w:b/>
          <w:bCs/>
          <w:sz w:val="20"/>
          <w:szCs w:val="20"/>
        </w:rPr>
        <w:t xml:space="preserve">  </w:t>
      </w:r>
      <w:r w:rsidRPr="000E467A">
        <w:rPr>
          <w:sz w:val="20"/>
          <w:szCs w:val="20"/>
        </w:rPr>
        <w:t xml:space="preserve">| </w:t>
      </w:r>
      <w:r w:rsidRPr="000E467A">
        <w:rPr>
          <w:b/>
          <w:bCs/>
          <w:sz w:val="20"/>
          <w:szCs w:val="20"/>
        </w:rPr>
        <w:t>Başarılar</w:t>
      </w:r>
      <w:r w:rsidRPr="000E467A">
        <w:rPr>
          <w:sz w:val="20"/>
          <w:szCs w:val="20"/>
        </w:rPr>
        <w:t xml:space="preserve"> </w:t>
      </w:r>
      <w:r w:rsidRPr="000E467A">
        <w:rPr>
          <w:sz w:val="20"/>
          <w:szCs w:val="20"/>
        </w:rPr>
        <w:sym w:font="Wingdings" w:char="F04A"/>
      </w:r>
      <w:r w:rsidRPr="000E467A">
        <w:rPr>
          <w:sz w:val="20"/>
          <w:szCs w:val="20"/>
        </w:rPr>
        <w:t xml:space="preserve"> | </w:t>
      </w:r>
      <w:r w:rsidRPr="000E467A">
        <w:rPr>
          <w:i/>
          <w:iCs/>
          <w:sz w:val="20"/>
          <w:szCs w:val="20"/>
        </w:rPr>
        <w:t xml:space="preserve">Her Soru </w:t>
      </w:r>
      <w:r w:rsidRPr="001443AA">
        <w:rPr>
          <w:b/>
          <w:bCs/>
          <w:i/>
          <w:iCs/>
          <w:sz w:val="20"/>
          <w:szCs w:val="20"/>
        </w:rPr>
        <w:t>3’er</w:t>
      </w:r>
      <w:r w:rsidRPr="000E467A">
        <w:rPr>
          <w:i/>
          <w:iCs/>
          <w:sz w:val="20"/>
          <w:szCs w:val="20"/>
        </w:rPr>
        <w:t xml:space="preserve"> Puandır</w:t>
      </w:r>
      <w:r>
        <w:rPr>
          <w:i/>
          <w:iCs/>
          <w:sz w:val="20"/>
          <w:szCs w:val="20"/>
        </w:rPr>
        <w:t>!</w:t>
      </w:r>
    </w:p>
    <w:p w:rsidR="00E80188" w:rsidRPr="000E467A" w:rsidRDefault="00E80188" w:rsidP="00F46866">
      <w:pPr>
        <w:pStyle w:val="NoSpacing"/>
        <w:jc w:val="center"/>
        <w:rPr>
          <w:rFonts w:ascii="Alfina" w:hAnsi="Alfina" w:cs="Alfina"/>
          <w:b/>
          <w:bCs/>
          <w:sz w:val="20"/>
          <w:szCs w:val="20"/>
        </w:rPr>
      </w:pPr>
      <w:r w:rsidRPr="000E467A">
        <w:rPr>
          <w:sz w:val="20"/>
          <w:szCs w:val="20"/>
        </w:rPr>
        <w:t xml:space="preserve">Süre: 40 DK | </w:t>
      </w:r>
      <w:r w:rsidRPr="000E467A">
        <w:rPr>
          <w:sz w:val="16"/>
          <w:szCs w:val="16"/>
        </w:rPr>
        <w:t xml:space="preserve">| </w:t>
      </w:r>
    </w:p>
    <w:p w:rsidR="00E80188" w:rsidRPr="00F46866" w:rsidRDefault="00E80188" w:rsidP="00D41EB9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F46866">
        <w:rPr>
          <w:rFonts w:ascii="Times New Roman" w:hAnsi="Times New Roman" w:cs="Times New Roman"/>
          <w:b/>
          <w:bCs/>
          <w:i/>
          <w:iCs/>
        </w:rPr>
        <w:t>“İlim Öğrenmek</w:t>
      </w:r>
    </w:p>
    <w:p w:rsidR="00E80188" w:rsidRDefault="00E80188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F46866">
        <w:rPr>
          <w:rFonts w:ascii="Times New Roman" w:hAnsi="Times New Roman" w:cs="Times New Roman"/>
          <w:b/>
          <w:bCs/>
          <w:i/>
          <w:iCs/>
        </w:rPr>
        <w:t xml:space="preserve">Her Müslüman Kadına ve Erkeğe Farzdır.” </w:t>
      </w:r>
    </w:p>
    <w:p w:rsidR="00E80188" w:rsidRDefault="00E80188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Hadis-i Şerif</w:t>
      </w:r>
    </w:p>
    <w:sectPr w:rsidR="00E80188" w:rsidSect="000300D0">
      <w:type w:val="continuous"/>
      <w:pgSz w:w="11906" w:h="16838"/>
      <w:pgMar w:top="720" w:right="707" w:bottom="426" w:left="720" w:header="420" w:footer="708" w:gutter="0"/>
      <w:cols w:num="2" w:sep="1" w:space="57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188" w:rsidRDefault="00E80188" w:rsidP="000F0ED8">
      <w:pPr>
        <w:spacing w:after="0" w:line="240" w:lineRule="auto"/>
      </w:pPr>
      <w:r>
        <w:separator/>
      </w:r>
    </w:p>
  </w:endnote>
  <w:endnote w:type="continuationSeparator" w:id="0">
    <w:p w:rsidR="00E80188" w:rsidRDefault="00E80188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ina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188" w:rsidRDefault="00E80188" w:rsidP="000F0ED8">
      <w:pPr>
        <w:spacing w:after="0" w:line="240" w:lineRule="auto"/>
      </w:pPr>
      <w:r>
        <w:separator/>
      </w:r>
    </w:p>
  </w:footnote>
  <w:footnote w:type="continuationSeparator" w:id="0">
    <w:p w:rsidR="00E80188" w:rsidRDefault="00E80188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880" w:hanging="360"/>
      </w:pPr>
    </w:lvl>
    <w:lvl w:ilvl="2" w:tplc="041F001B">
      <w:start w:val="1"/>
      <w:numFmt w:val="lowerRoman"/>
      <w:lvlText w:val="%3."/>
      <w:lvlJc w:val="right"/>
      <w:pPr>
        <w:ind w:left="3600" w:hanging="180"/>
      </w:pPr>
    </w:lvl>
    <w:lvl w:ilvl="3" w:tplc="041F000F">
      <w:start w:val="1"/>
      <w:numFmt w:val="decimal"/>
      <w:lvlText w:val="%4."/>
      <w:lvlJc w:val="left"/>
      <w:pPr>
        <w:ind w:left="4320" w:hanging="360"/>
      </w:pPr>
    </w:lvl>
    <w:lvl w:ilvl="4" w:tplc="041F0019">
      <w:start w:val="1"/>
      <w:numFmt w:val="lowerLetter"/>
      <w:lvlText w:val="%5."/>
      <w:lvlJc w:val="left"/>
      <w:pPr>
        <w:ind w:left="5040" w:hanging="360"/>
      </w:pPr>
    </w:lvl>
    <w:lvl w:ilvl="5" w:tplc="041F001B">
      <w:start w:val="1"/>
      <w:numFmt w:val="lowerRoman"/>
      <w:lvlText w:val="%6."/>
      <w:lvlJc w:val="right"/>
      <w:pPr>
        <w:ind w:left="5760" w:hanging="180"/>
      </w:pPr>
    </w:lvl>
    <w:lvl w:ilvl="6" w:tplc="041F000F">
      <w:start w:val="1"/>
      <w:numFmt w:val="decimal"/>
      <w:lvlText w:val="%7."/>
      <w:lvlJc w:val="left"/>
      <w:pPr>
        <w:ind w:left="6480" w:hanging="360"/>
      </w:pPr>
    </w:lvl>
    <w:lvl w:ilvl="7" w:tplc="041F0019">
      <w:start w:val="1"/>
      <w:numFmt w:val="lowerLetter"/>
      <w:lvlText w:val="%8."/>
      <w:lvlJc w:val="left"/>
      <w:pPr>
        <w:ind w:left="7200" w:hanging="360"/>
      </w:pPr>
    </w:lvl>
    <w:lvl w:ilvl="8" w:tplc="041F001B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F02"/>
    <w:rsid w:val="000300D0"/>
    <w:rsid w:val="00033267"/>
    <w:rsid w:val="000463C4"/>
    <w:rsid w:val="000A7B0D"/>
    <w:rsid w:val="000D44B5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146CD"/>
    <w:rsid w:val="00225019"/>
    <w:rsid w:val="00234D88"/>
    <w:rsid w:val="00236D4B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D1E65"/>
    <w:rsid w:val="002F7866"/>
    <w:rsid w:val="00337B48"/>
    <w:rsid w:val="003541C6"/>
    <w:rsid w:val="00363169"/>
    <w:rsid w:val="003645C5"/>
    <w:rsid w:val="00365AF4"/>
    <w:rsid w:val="00370FCF"/>
    <w:rsid w:val="003A28F2"/>
    <w:rsid w:val="003A6BFF"/>
    <w:rsid w:val="003B11F3"/>
    <w:rsid w:val="003D42B6"/>
    <w:rsid w:val="003D6135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F1920"/>
    <w:rsid w:val="004F3FAE"/>
    <w:rsid w:val="004F5D17"/>
    <w:rsid w:val="005049DF"/>
    <w:rsid w:val="00506CA8"/>
    <w:rsid w:val="00537026"/>
    <w:rsid w:val="005400EC"/>
    <w:rsid w:val="0054138C"/>
    <w:rsid w:val="00556AB4"/>
    <w:rsid w:val="00563B6B"/>
    <w:rsid w:val="0057232F"/>
    <w:rsid w:val="005920F6"/>
    <w:rsid w:val="00593C63"/>
    <w:rsid w:val="005A7751"/>
    <w:rsid w:val="005C311C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A5E9A"/>
    <w:rsid w:val="006C6933"/>
    <w:rsid w:val="00707D1E"/>
    <w:rsid w:val="00712C65"/>
    <w:rsid w:val="0072137A"/>
    <w:rsid w:val="007859BD"/>
    <w:rsid w:val="007A3573"/>
    <w:rsid w:val="007A683A"/>
    <w:rsid w:val="007D39D6"/>
    <w:rsid w:val="007D3F6C"/>
    <w:rsid w:val="007D5514"/>
    <w:rsid w:val="007D5CBB"/>
    <w:rsid w:val="007E3EA7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9016B4"/>
    <w:rsid w:val="00943CAD"/>
    <w:rsid w:val="00975CCD"/>
    <w:rsid w:val="009907EF"/>
    <w:rsid w:val="00993641"/>
    <w:rsid w:val="009B035E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6487A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25A1"/>
    <w:rsid w:val="00B624A0"/>
    <w:rsid w:val="00B70D55"/>
    <w:rsid w:val="00BA3E86"/>
    <w:rsid w:val="00BB2ABF"/>
    <w:rsid w:val="00BC48EB"/>
    <w:rsid w:val="00BC6A58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E24C5"/>
    <w:rsid w:val="00D06434"/>
    <w:rsid w:val="00D27717"/>
    <w:rsid w:val="00D33344"/>
    <w:rsid w:val="00D41EB9"/>
    <w:rsid w:val="00D54B25"/>
    <w:rsid w:val="00D60C09"/>
    <w:rsid w:val="00D77644"/>
    <w:rsid w:val="00D91222"/>
    <w:rsid w:val="00DA13AB"/>
    <w:rsid w:val="00DC2F7C"/>
    <w:rsid w:val="00DC4EC2"/>
    <w:rsid w:val="00DC79C6"/>
    <w:rsid w:val="00E26C94"/>
    <w:rsid w:val="00E372B6"/>
    <w:rsid w:val="00E437A5"/>
    <w:rsid w:val="00E7066E"/>
    <w:rsid w:val="00E716A7"/>
    <w:rsid w:val="00E80188"/>
    <w:rsid w:val="00EC65F2"/>
    <w:rsid w:val="00ED3C0F"/>
    <w:rsid w:val="00EE3C22"/>
    <w:rsid w:val="00EE428A"/>
    <w:rsid w:val="00EF60A8"/>
    <w:rsid w:val="00EF7D02"/>
    <w:rsid w:val="00F061CB"/>
    <w:rsid w:val="00F071A0"/>
    <w:rsid w:val="00F226B6"/>
    <w:rsid w:val="00F45611"/>
    <w:rsid w:val="00F46418"/>
    <w:rsid w:val="00F46866"/>
    <w:rsid w:val="00F631B6"/>
    <w:rsid w:val="00F65C9C"/>
    <w:rsid w:val="00F86AED"/>
    <w:rsid w:val="00FA20A7"/>
    <w:rsid w:val="00FA5636"/>
    <w:rsid w:val="00FB56B0"/>
    <w:rsid w:val="00FC252E"/>
    <w:rsid w:val="00FC34E3"/>
    <w:rsid w:val="00FC68F7"/>
    <w:rsid w:val="00FF53BF"/>
    <w:rsid w:val="00FF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0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F0ED8"/>
  </w:style>
  <w:style w:type="paragraph" w:styleId="Footer">
    <w:name w:val="footer"/>
    <w:basedOn w:val="Normal"/>
    <w:link w:val="FooterChar"/>
    <w:uiPriority w:val="99"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F0ED8"/>
  </w:style>
  <w:style w:type="paragraph" w:styleId="ListParagraph">
    <w:name w:val="List Paragraph"/>
    <w:basedOn w:val="Normal"/>
    <w:uiPriority w:val="99"/>
    <w:qFormat/>
    <w:rsid w:val="00E372B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uiPriority w:val="99"/>
    <w:rsid w:val="002A3488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ALTBALIK">
    <w:name w:val="ALT BAŞLIK"/>
    <w:basedOn w:val="Normal"/>
    <w:autoRedefine/>
    <w:uiPriority w:val="99"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hAnsi="Arial" w:cs="Arial"/>
      <w:b/>
      <w:bCs/>
      <w:i/>
      <w:iCs/>
      <w:color w:val="000080"/>
      <w:spacing w:val="-3"/>
    </w:rPr>
  </w:style>
  <w:style w:type="character" w:customStyle="1" w:styleId="apple-converted-space">
    <w:name w:val="apple-converted-space"/>
    <w:basedOn w:val="DefaultParagraphFont"/>
    <w:uiPriority w:val="99"/>
    <w:rsid w:val="007A3573"/>
  </w:style>
  <w:style w:type="table" w:styleId="TableGrid">
    <w:name w:val="Table Grid"/>
    <w:basedOn w:val="TableNormal"/>
    <w:uiPriority w:val="99"/>
    <w:rsid w:val="00263B3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1331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07D1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PlainTable4">
    <w:name w:val="Plain Table 4"/>
    <w:uiPriority w:val="99"/>
    <w:rsid w:val="00FC68F7"/>
    <w:rPr>
      <w:rFonts w:cs="Calibri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">
    <w:name w:val="Plain Table 2"/>
    <w:uiPriority w:val="99"/>
    <w:rsid w:val="00FC68F7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">
    <w:name w:val="Grid Table 1 Light"/>
    <w:uiPriority w:val="99"/>
    <w:rsid w:val="00FC68F7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DefaultParagraphFont"/>
    <w:uiPriority w:val="99"/>
    <w:rsid w:val="009016B4"/>
    <w:rPr>
      <w:rFonts w:ascii="ComicSansMS-Bold" w:hAnsi="ComicSansMS-Bold" w:cs="ComicSansMS-Bold"/>
      <w:b/>
      <w:bCs/>
      <w:color w:val="000000"/>
      <w:sz w:val="20"/>
      <w:szCs w:val="20"/>
    </w:rPr>
  </w:style>
  <w:style w:type="character" w:customStyle="1" w:styleId="fontstyle21">
    <w:name w:val="fontstyle21"/>
    <w:basedOn w:val="DefaultParagraphFont"/>
    <w:uiPriority w:val="99"/>
    <w:rsid w:val="009016B4"/>
    <w:rPr>
      <w:rFonts w:ascii="ComicSansMS" w:hAnsi="ComicSansMS" w:cs="ComicSansMS"/>
      <w:color w:val="000000"/>
      <w:sz w:val="20"/>
      <w:szCs w:val="20"/>
    </w:rPr>
  </w:style>
  <w:style w:type="paragraph" w:styleId="NoSpacing">
    <w:name w:val="No Spacing"/>
    <w:uiPriority w:val="99"/>
    <w:qFormat/>
    <w:rsid w:val="009016B4"/>
    <w:rPr>
      <w:rFonts w:cs="Calibri"/>
    </w:rPr>
  </w:style>
  <w:style w:type="character" w:styleId="Strong">
    <w:name w:val="Strong"/>
    <w:basedOn w:val="DefaultParagraphFont"/>
    <w:uiPriority w:val="99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9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1327</Words>
  <Characters>7568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</dc:creator>
  <cp:keywords/>
  <dc:description/>
  <cp:lastModifiedBy>Edanur</cp:lastModifiedBy>
  <cp:revision>2</cp:revision>
  <dcterms:created xsi:type="dcterms:W3CDTF">2018-01-02T21:50:00Z</dcterms:created>
  <dcterms:modified xsi:type="dcterms:W3CDTF">2018-01-02T21:50:00Z</dcterms:modified>
</cp:coreProperties>
</file>