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DC8" w:rsidRDefault="00173DC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2015-2016 EĞİTİM-ÖĞRETİM YILI  6.SINIF 1.DÖNEM MATEMATİK UYGULAMALARI  1.YAZILI SORULARI</w:t>
      </w:r>
    </w:p>
    <w:p w:rsidR="00173DC8" w:rsidRDefault="00173DC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AD-SOYAD:</w:t>
      </w:r>
    </w:p>
    <w:p w:rsidR="00173DC8" w:rsidRDefault="00173DC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SINIF-NO:</w:t>
      </w:r>
    </w:p>
    <w:p w:rsidR="00173DC8" w:rsidRDefault="00173DC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1)</w:t>
      </w:r>
    </w:p>
    <w:p w:rsidR="00173DC8" w:rsidRDefault="00173DC8">
      <w:pPr>
        <w:rPr>
          <w:b/>
          <w:bCs/>
          <w:sz w:val="24"/>
          <w:szCs w:val="24"/>
        </w:rPr>
      </w:pPr>
      <w:r w:rsidRPr="004F5283">
        <w:rPr>
          <w:b/>
          <w:bCs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2" o:spid="_x0000_i1025" type="#_x0000_t75" style="width:207pt;height:22.5pt;visibility:visible">
            <v:imagedata r:id="rId5" o:title=""/>
          </v:shape>
        </w:pict>
      </w:r>
    </w:p>
    <w:p w:rsidR="00173DC8" w:rsidRDefault="00173DC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A)  18      B)  36      C)   216        D)   256</w:t>
      </w:r>
    </w:p>
    <w:p w:rsidR="00173DC8" w:rsidRDefault="00173DC8">
      <w:pPr>
        <w:rPr>
          <w:b/>
          <w:bCs/>
          <w:sz w:val="24"/>
          <w:szCs w:val="24"/>
        </w:rPr>
      </w:pPr>
    </w:p>
    <w:p w:rsidR="00173DC8" w:rsidRDefault="00173DC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2)</w:t>
      </w:r>
    </w:p>
    <w:p w:rsidR="00173DC8" w:rsidRDefault="00173DC8">
      <w:pPr>
        <w:rPr>
          <w:b/>
          <w:bCs/>
          <w:sz w:val="24"/>
          <w:szCs w:val="24"/>
        </w:rPr>
      </w:pPr>
      <w:r w:rsidRPr="004F5283">
        <w:rPr>
          <w:b/>
          <w:bCs/>
          <w:noProof/>
          <w:sz w:val="24"/>
          <w:szCs w:val="24"/>
          <w:lang w:eastAsia="tr-TR"/>
        </w:rPr>
        <w:pict>
          <v:shape id="Picture 10" o:spid="_x0000_i1026" type="#_x0000_t75" style="width:207.75pt;height:39pt;visibility:visible">
            <v:imagedata r:id="rId6" o:title=""/>
          </v:shape>
        </w:pict>
      </w:r>
    </w:p>
    <w:p w:rsidR="00173DC8" w:rsidRDefault="00173DC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A)   22     B)   8     C)   6      D)   4</w:t>
      </w:r>
    </w:p>
    <w:p w:rsidR="00173DC8" w:rsidRDefault="00173DC8">
      <w:pPr>
        <w:rPr>
          <w:b/>
          <w:bCs/>
          <w:sz w:val="24"/>
          <w:szCs w:val="24"/>
        </w:rPr>
      </w:pPr>
    </w:p>
    <w:p w:rsidR="00173DC8" w:rsidRDefault="00173DC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3)</w:t>
      </w:r>
    </w:p>
    <w:p w:rsidR="00173DC8" w:rsidRDefault="00173DC8">
      <w:pPr>
        <w:rPr>
          <w:b/>
          <w:bCs/>
          <w:sz w:val="24"/>
          <w:szCs w:val="24"/>
        </w:rPr>
      </w:pPr>
      <w:r w:rsidRPr="004F5283">
        <w:rPr>
          <w:b/>
          <w:bCs/>
          <w:noProof/>
          <w:sz w:val="24"/>
          <w:szCs w:val="24"/>
          <w:lang w:eastAsia="tr-TR"/>
        </w:rPr>
        <w:pict>
          <v:shape id="Picture 13" o:spid="_x0000_i1027" type="#_x0000_t75" style="width:207pt;height:177.75pt;visibility:visible">
            <v:imagedata r:id="rId7" o:title=""/>
          </v:shape>
        </w:pict>
      </w:r>
    </w:p>
    <w:p w:rsidR="00173DC8" w:rsidRDefault="00173DC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A)    27      B)     79       C)     137      D)    189</w:t>
      </w:r>
    </w:p>
    <w:p w:rsidR="00173DC8" w:rsidRDefault="00173DC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4)</w:t>
      </w:r>
    </w:p>
    <w:p w:rsidR="00173DC8" w:rsidRDefault="00173DC8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t>5)</w:t>
      </w:r>
      <w:r w:rsidRPr="004F5283">
        <w:rPr>
          <w:b/>
          <w:bCs/>
          <w:noProof/>
          <w:sz w:val="24"/>
          <w:szCs w:val="24"/>
          <w:lang w:eastAsia="tr-TR"/>
        </w:rPr>
        <w:pict>
          <v:shape id="Picture 15" o:spid="_x0000_i1028" type="#_x0000_t75" style="width:206.25pt;height:78.75pt;visibility:visible">
            <v:imagedata r:id="rId8" o:title=""/>
          </v:shape>
        </w:pict>
      </w:r>
    </w:p>
    <w:p w:rsidR="00173DC8" w:rsidRDefault="00173DC8">
      <w:pPr>
        <w:rPr>
          <w:b/>
          <w:bCs/>
          <w:sz w:val="24"/>
          <w:szCs w:val="24"/>
        </w:rPr>
      </w:pPr>
      <w:r w:rsidRPr="004F5283">
        <w:rPr>
          <w:b/>
          <w:bCs/>
          <w:noProof/>
          <w:sz w:val="24"/>
          <w:szCs w:val="24"/>
          <w:lang w:eastAsia="tr-TR"/>
        </w:rPr>
        <w:pict>
          <v:shape id="Picture 3" o:spid="_x0000_i1029" type="#_x0000_t75" style="width:207pt;height:37.5pt;visibility:visible">
            <v:imagedata r:id="rId9" o:title=""/>
          </v:shape>
        </w:pict>
      </w:r>
    </w:p>
    <w:p w:rsidR="00173DC8" w:rsidRDefault="00173DC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A)   1225          B)   425        C)      1600        D)625</w:t>
      </w:r>
    </w:p>
    <w:p w:rsidR="00173DC8" w:rsidRDefault="00173DC8">
      <w:pPr>
        <w:rPr>
          <w:b/>
          <w:bCs/>
          <w:sz w:val="24"/>
          <w:szCs w:val="24"/>
        </w:rPr>
      </w:pPr>
      <w:r w:rsidRPr="004F5283">
        <w:rPr>
          <w:b/>
          <w:bCs/>
          <w:noProof/>
          <w:sz w:val="24"/>
          <w:szCs w:val="24"/>
          <w:lang w:eastAsia="tr-TR"/>
        </w:rPr>
        <w:pict>
          <v:shape id="Picture 5" o:spid="_x0000_i1030" type="#_x0000_t75" style="width:201pt;height:132pt;visibility:visible">
            <v:imagedata r:id="rId10" o:title=""/>
          </v:shape>
        </w:pict>
      </w:r>
    </w:p>
    <w:p w:rsidR="00173DC8" w:rsidRDefault="00173DC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A)   146        B)     120      C)   132         D)    26</w:t>
      </w:r>
    </w:p>
    <w:p w:rsidR="00173DC8" w:rsidRDefault="00173DC8">
      <w:pPr>
        <w:rPr>
          <w:b/>
          <w:bCs/>
          <w:sz w:val="24"/>
          <w:szCs w:val="24"/>
        </w:rPr>
      </w:pPr>
    </w:p>
    <w:p w:rsidR="00173DC8" w:rsidRDefault="00173DC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7)</w:t>
      </w:r>
    </w:p>
    <w:p w:rsidR="00173DC8" w:rsidRDefault="00173DC8">
      <w:pPr>
        <w:rPr>
          <w:b/>
          <w:bCs/>
          <w:sz w:val="24"/>
          <w:szCs w:val="24"/>
        </w:rPr>
      </w:pPr>
      <w:r w:rsidRPr="004F5283">
        <w:rPr>
          <w:b/>
          <w:bCs/>
          <w:noProof/>
          <w:sz w:val="24"/>
          <w:szCs w:val="24"/>
          <w:lang w:eastAsia="tr-TR"/>
        </w:rPr>
        <w:pict>
          <v:shape id="Picture 7" o:spid="_x0000_i1031" type="#_x0000_t75" style="width:207pt;height:33.75pt;visibility:visible">
            <v:imagedata r:id="rId11" o:title=""/>
          </v:shape>
        </w:pict>
      </w:r>
    </w:p>
    <w:p w:rsidR="00173DC8" w:rsidRDefault="00173DC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A)   4      B)   3    C)   2     D)  1</w:t>
      </w:r>
    </w:p>
    <w:p w:rsidR="00173DC8" w:rsidRDefault="00173DC8">
      <w:pPr>
        <w:rPr>
          <w:b/>
          <w:bCs/>
          <w:sz w:val="24"/>
          <w:szCs w:val="24"/>
        </w:rPr>
      </w:pPr>
    </w:p>
    <w:p w:rsidR="00173DC8" w:rsidRDefault="00173DC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8)</w:t>
      </w:r>
    </w:p>
    <w:p w:rsidR="00173DC8" w:rsidRDefault="00173DC8">
      <w:pPr>
        <w:rPr>
          <w:b/>
          <w:bCs/>
          <w:sz w:val="24"/>
          <w:szCs w:val="24"/>
        </w:rPr>
      </w:pPr>
      <w:r w:rsidRPr="004F5283">
        <w:rPr>
          <w:b/>
          <w:bCs/>
          <w:noProof/>
          <w:sz w:val="24"/>
          <w:szCs w:val="24"/>
          <w:lang w:eastAsia="tr-TR"/>
        </w:rPr>
        <w:pict>
          <v:shape id="Picture 17" o:spid="_x0000_i1032" type="#_x0000_t75" style="width:201pt;height:66pt;visibility:visible">
            <v:imagedata r:id="rId12" o:title=""/>
          </v:shape>
        </w:pict>
      </w:r>
    </w:p>
    <w:p w:rsidR="00173DC8" w:rsidRDefault="00173DC8" w:rsidP="00AA5842">
      <w:pPr>
        <w:pStyle w:val="ListParagraph"/>
        <w:ind w:left="284"/>
        <w:rPr>
          <w:b/>
          <w:bCs/>
          <w:sz w:val="24"/>
          <w:szCs w:val="24"/>
        </w:rPr>
      </w:pPr>
    </w:p>
    <w:p w:rsidR="00173DC8" w:rsidRDefault="00173DC8" w:rsidP="00AA5842">
      <w:pPr>
        <w:pStyle w:val="ListParagraph"/>
        <w:ind w:left="284"/>
        <w:rPr>
          <w:sz w:val="28"/>
          <w:szCs w:val="28"/>
        </w:rPr>
      </w:pPr>
      <w:r>
        <w:rPr>
          <w:noProof/>
          <w:lang w:eastAsia="tr-TR"/>
        </w:rPr>
        <w:pict>
          <v:shape id="Resim 9" o:spid="_x0000_s1026" type="#_x0000_t75" style="position:absolute;left:0;text-align:left;margin-left:54.3pt;margin-top:19.7pt;width:125.25pt;height:50.25pt;z-index:-251658240;visibility:visible">
            <v:imagedata r:id="rId13" o:title="" gain="72818f" blacklevel="-3277f"/>
          </v:shape>
        </w:pict>
      </w:r>
      <w:r>
        <w:rPr>
          <w:b/>
          <w:bCs/>
          <w:sz w:val="24"/>
          <w:szCs w:val="24"/>
        </w:rPr>
        <w:t>9)</w:t>
      </w:r>
    </w:p>
    <w:p w:rsidR="00173DC8" w:rsidRDefault="00173DC8" w:rsidP="00AA5842">
      <w:pPr>
        <w:pStyle w:val="ListParagraph"/>
        <w:ind w:left="709"/>
        <w:rPr>
          <w:sz w:val="28"/>
          <w:szCs w:val="28"/>
        </w:rPr>
      </w:pPr>
    </w:p>
    <w:p w:rsidR="00173DC8" w:rsidRPr="0070353D" w:rsidRDefault="00173DC8" w:rsidP="00AA5842">
      <w:pPr>
        <w:pStyle w:val="ListParagraph"/>
        <w:ind w:left="0"/>
        <w:rPr>
          <w:sz w:val="24"/>
          <w:szCs w:val="24"/>
        </w:rPr>
      </w:pPr>
    </w:p>
    <w:p w:rsidR="00173DC8" w:rsidRPr="0070353D" w:rsidRDefault="00173DC8" w:rsidP="00AA5842">
      <w:pPr>
        <w:pStyle w:val="ListParagraph"/>
        <w:ind w:left="0"/>
        <w:rPr>
          <w:sz w:val="24"/>
          <w:szCs w:val="24"/>
        </w:rPr>
      </w:pPr>
      <w:r w:rsidRPr="0070353D">
        <w:rPr>
          <w:sz w:val="24"/>
          <w:szCs w:val="24"/>
        </w:rPr>
        <w:t>s(EML) = 33</w:t>
      </w:r>
      <w:r w:rsidRPr="0070353D">
        <w:rPr>
          <w:sz w:val="24"/>
          <w:szCs w:val="24"/>
          <w:vertAlign w:val="superscript"/>
        </w:rPr>
        <w:t>o</w:t>
      </w:r>
      <w:r w:rsidRPr="0070353D">
        <w:rPr>
          <w:sz w:val="24"/>
          <w:szCs w:val="24"/>
        </w:rPr>
        <w:t xml:space="preserve"> olduğuna göre, s(LMK) = ? </w:t>
      </w:r>
    </w:p>
    <w:p w:rsidR="00173DC8" w:rsidRPr="0070353D" w:rsidRDefault="00173DC8" w:rsidP="00AA5842">
      <w:pPr>
        <w:pStyle w:val="ListParagraph"/>
        <w:ind w:left="0"/>
        <w:rPr>
          <w:sz w:val="24"/>
          <w:szCs w:val="24"/>
        </w:rPr>
      </w:pPr>
      <w:r w:rsidRPr="0070353D">
        <w:rPr>
          <w:sz w:val="24"/>
          <w:szCs w:val="24"/>
        </w:rPr>
        <w:t>A)33       B)147       C)57         D) 66</w:t>
      </w:r>
    </w:p>
    <w:p w:rsidR="00173DC8" w:rsidRDefault="00173DC8" w:rsidP="00AA5842">
      <w:pPr>
        <w:pStyle w:val="ListParagraph"/>
        <w:ind w:left="0"/>
        <w:rPr>
          <w:b/>
          <w:bCs/>
          <w:sz w:val="24"/>
          <w:szCs w:val="24"/>
        </w:rPr>
      </w:pPr>
    </w:p>
    <w:p w:rsidR="00173DC8" w:rsidRPr="0070353D" w:rsidRDefault="00173DC8" w:rsidP="00AA5842">
      <w:pPr>
        <w:pStyle w:val="ListParagraph"/>
        <w:ind w:left="0"/>
        <w:rPr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Pr="00C63095">
        <w:rPr>
          <w:b/>
          <w:bCs/>
          <w:sz w:val="24"/>
          <w:szCs w:val="24"/>
        </w:rPr>
        <w:t>)</w:t>
      </w:r>
      <w:r w:rsidRPr="0070353D">
        <w:rPr>
          <w:sz w:val="24"/>
          <w:szCs w:val="24"/>
        </w:rPr>
        <w:t>Tümler iki açıdan biri diğerinin 2 katıdır. Buna göre büyük açı, kaç derecedir?</w:t>
      </w:r>
    </w:p>
    <w:p w:rsidR="00173DC8" w:rsidRPr="0070353D" w:rsidRDefault="00173DC8" w:rsidP="00AA5842">
      <w:pPr>
        <w:pStyle w:val="ListParagraph"/>
        <w:ind w:left="0"/>
        <w:rPr>
          <w:sz w:val="24"/>
          <w:szCs w:val="24"/>
        </w:rPr>
      </w:pPr>
      <w:r w:rsidRPr="0070353D">
        <w:rPr>
          <w:sz w:val="24"/>
          <w:szCs w:val="24"/>
        </w:rPr>
        <w:t>A) 60  B)  120    C)   30  D)  90</w:t>
      </w:r>
    </w:p>
    <w:p w:rsidR="00173DC8" w:rsidRPr="00DB4801" w:rsidRDefault="00173DC8" w:rsidP="00AA5842">
      <w:pPr>
        <w:pStyle w:val="ListParagraph"/>
        <w:ind w:left="0"/>
        <w:rPr>
          <w:rFonts w:ascii="Times New Roman" w:hAnsi="Times New Roman" w:cs="Times New Roman"/>
          <w:u w:val="single"/>
        </w:rPr>
      </w:pPr>
    </w:p>
    <w:p w:rsidR="00173DC8" w:rsidRDefault="00173DC8" w:rsidP="00E579CD">
      <w:pPr>
        <w:pStyle w:val="ListParagraph"/>
        <w:ind w:left="0"/>
        <w:rPr>
          <w:rFonts w:ascii="Times New Roman" w:hAnsi="Times New Roman" w:cs="Times New Roman"/>
          <w:b/>
          <w:bCs/>
        </w:rPr>
      </w:pPr>
      <w:r>
        <w:rPr>
          <w:b/>
          <w:bCs/>
          <w:sz w:val="24"/>
          <w:szCs w:val="24"/>
        </w:rPr>
        <w:t>11</w:t>
      </w:r>
      <w:r w:rsidRPr="00C63095">
        <w:rPr>
          <w:b/>
          <w:bCs/>
          <w:sz w:val="24"/>
          <w:szCs w:val="24"/>
        </w:rPr>
        <w:t>)</w:t>
      </w:r>
    </w:p>
    <w:p w:rsidR="00173DC8" w:rsidRPr="0070353D" w:rsidRDefault="00173DC8" w:rsidP="00E579CD">
      <w:pPr>
        <w:pStyle w:val="ListParagraph"/>
        <w:ind w:left="0"/>
        <w:rPr>
          <w:sz w:val="24"/>
          <w:szCs w:val="24"/>
        </w:rPr>
      </w:pPr>
      <w:r w:rsidRPr="0070353D">
        <w:rPr>
          <w:sz w:val="24"/>
          <w:szCs w:val="24"/>
        </w:rPr>
        <w:t>30 - 6 ÷ 2      işleminin sonucu kaçtır?</w:t>
      </w:r>
    </w:p>
    <w:p w:rsidR="00173DC8" w:rsidRDefault="00173DC8" w:rsidP="00E579CD">
      <w:pPr>
        <w:pStyle w:val="ListParagraph"/>
        <w:ind w:left="0"/>
        <w:rPr>
          <w:sz w:val="28"/>
          <w:szCs w:val="28"/>
        </w:rPr>
      </w:pPr>
      <w:r w:rsidRPr="0070353D">
        <w:rPr>
          <w:sz w:val="24"/>
          <w:szCs w:val="24"/>
        </w:rPr>
        <w:t>A)   27    B)  12     C)   18    D)     26</w:t>
      </w:r>
    </w:p>
    <w:p w:rsidR="00173DC8" w:rsidRDefault="00173DC8" w:rsidP="00E579CD">
      <w:pPr>
        <w:pStyle w:val="ListParagraph"/>
        <w:ind w:left="0"/>
        <w:rPr>
          <w:sz w:val="28"/>
          <w:szCs w:val="28"/>
        </w:rPr>
      </w:pPr>
      <w:r>
        <w:rPr>
          <w:noProof/>
          <w:lang w:eastAsia="tr-TR"/>
        </w:rPr>
        <w:pict>
          <v:shape id="Resim 2" o:spid="_x0000_s1027" type="#_x0000_t75" style="position:absolute;margin-left:27.3pt;margin-top:25.1pt;width:40.5pt;height:81.75pt;z-index:-251657216;visibility:visible">
            <v:imagedata r:id="rId14" o:title=""/>
          </v:shape>
        </w:pict>
      </w:r>
    </w:p>
    <w:p w:rsidR="00173DC8" w:rsidRPr="00E579CD" w:rsidRDefault="00173DC8" w:rsidP="00E579CD">
      <w:pPr>
        <w:pStyle w:val="ListParagraph"/>
        <w:ind w:left="0"/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28" type="#_x0000_t75" style="position:absolute;margin-left:36pt;margin-top:9pt;width:40.5pt;height:81.75pt;z-index:-251656192;visibility:visible">
            <v:imagedata r:id="rId14" o:title=""/>
          </v:shape>
        </w:pict>
      </w:r>
      <w:r w:rsidRPr="00E579CD">
        <w:rPr>
          <w:b/>
          <w:bCs/>
          <w:sz w:val="24"/>
          <w:szCs w:val="24"/>
        </w:rPr>
        <w:t>12)</w:t>
      </w:r>
      <w:r>
        <w:rPr>
          <w:b/>
          <w:bCs/>
          <w:sz w:val="24"/>
          <w:szCs w:val="24"/>
        </w:rPr>
        <w:t xml:space="preserve">                           B+C+D=?</w:t>
      </w:r>
    </w:p>
    <w:p w:rsidR="00173DC8" w:rsidRDefault="00173DC8" w:rsidP="00C63095">
      <w:pPr>
        <w:pStyle w:val="ListParagraph"/>
        <w:tabs>
          <w:tab w:val="left" w:pos="245"/>
        </w:tabs>
        <w:spacing w:after="0" w:line="480" w:lineRule="auto"/>
        <w:ind w:left="36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A)   5      B)  15     C)  30    D)    50</w:t>
      </w:r>
    </w:p>
    <w:p w:rsidR="00173DC8" w:rsidRDefault="00173DC8" w:rsidP="00C63095">
      <w:pPr>
        <w:pStyle w:val="ListParagraph"/>
        <w:tabs>
          <w:tab w:val="left" w:pos="245"/>
        </w:tabs>
        <w:spacing w:after="0" w:line="480" w:lineRule="auto"/>
        <w:ind w:left="360"/>
        <w:rPr>
          <w:rFonts w:ascii="Times New Roman" w:hAnsi="Times New Roman" w:cs="Times New Roman"/>
          <w:b/>
          <w:bCs/>
        </w:rPr>
      </w:pPr>
    </w:p>
    <w:p w:rsidR="00173DC8" w:rsidRDefault="00173DC8" w:rsidP="00E579CD">
      <w:pPr>
        <w:pStyle w:val="ListParagraph"/>
        <w:tabs>
          <w:tab w:val="left" w:pos="245"/>
        </w:tabs>
        <w:spacing w:after="0" w:line="480" w:lineRule="auto"/>
        <w:ind w:left="0"/>
        <w:rPr>
          <w:rFonts w:ascii="Times New Roman" w:hAnsi="Times New Roman" w:cs="Times New Roman"/>
          <w:b/>
          <w:bCs/>
        </w:rPr>
      </w:pPr>
    </w:p>
    <w:p w:rsidR="00173DC8" w:rsidRDefault="00173DC8" w:rsidP="0070353D">
      <w:pPr>
        <w:pStyle w:val="ListParagraph"/>
        <w:tabs>
          <w:tab w:val="left" w:pos="245"/>
        </w:tabs>
        <w:spacing w:after="0" w:line="480" w:lineRule="auto"/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13)   455BA sayısı  5 e ,3 e ve 2 ye tam bölünebilmek-tedir.Bninalabilceği değerler hangileridir?</w:t>
      </w:r>
    </w:p>
    <w:p w:rsidR="00173DC8" w:rsidRDefault="00173DC8" w:rsidP="0070353D">
      <w:pPr>
        <w:pStyle w:val="ListParagraph"/>
        <w:tabs>
          <w:tab w:val="left" w:pos="245"/>
        </w:tabs>
        <w:spacing w:after="0" w:line="480" w:lineRule="auto"/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A)  0,3,6,9  B) 1,4,7      C)  2,5,8     D) 3,6,9</w:t>
      </w:r>
    </w:p>
    <w:p w:rsidR="00173DC8" w:rsidRPr="00E579CD" w:rsidRDefault="00173DC8" w:rsidP="0070353D">
      <w:pPr>
        <w:pStyle w:val="ListParagraph"/>
        <w:tabs>
          <w:tab w:val="left" w:pos="245"/>
        </w:tabs>
        <w:spacing w:after="0" w:line="480" w:lineRule="auto"/>
        <w:ind w:left="0"/>
        <w:rPr>
          <w:rFonts w:ascii="Times New Roman" w:hAnsi="Times New Roman" w:cs="Times New Roman"/>
          <w:b/>
          <w:bCs/>
        </w:rPr>
      </w:pPr>
    </w:p>
    <w:p w:rsidR="00173DC8" w:rsidRDefault="00173DC8" w:rsidP="00C63095">
      <w:pPr>
        <w:pStyle w:val="ListParagraph"/>
        <w:tabs>
          <w:tab w:val="left" w:pos="245"/>
        </w:tabs>
        <w:spacing w:after="0" w:line="480" w:lineRule="auto"/>
        <w:ind w:left="360"/>
        <w:rPr>
          <w:rFonts w:ascii="Times New Roman" w:hAnsi="Times New Roman" w:cs="Times New Roman"/>
        </w:rPr>
      </w:pPr>
    </w:p>
    <w:p w:rsidR="00173DC8" w:rsidRDefault="00173DC8" w:rsidP="00C63095">
      <w:pPr>
        <w:pStyle w:val="ListParagraph"/>
        <w:tabs>
          <w:tab w:val="left" w:pos="245"/>
        </w:tabs>
        <w:spacing w:after="0" w:line="480" w:lineRule="auto"/>
        <w:ind w:left="360"/>
        <w:rPr>
          <w:rFonts w:ascii="Times New Roman" w:hAnsi="Times New Roman" w:cs="Times New Roman"/>
        </w:rPr>
      </w:pPr>
    </w:p>
    <w:p w:rsidR="00173DC8" w:rsidRPr="00F6415D" w:rsidRDefault="00173DC8" w:rsidP="00F6415D">
      <w:pPr>
        <w:rPr>
          <w:rFonts w:ascii="Times New Roman" w:hAnsi="Times New Roman" w:cs="Times New Roman"/>
          <w:sz w:val="24"/>
          <w:szCs w:val="24"/>
        </w:rPr>
      </w:pPr>
      <w:r w:rsidRPr="00F6415D">
        <w:rPr>
          <w:rFonts w:ascii="Times New Roman" w:hAnsi="Times New Roman" w:cs="Times New Roman"/>
          <w:b/>
          <w:bCs/>
        </w:rPr>
        <w:t>14)</w:t>
      </w:r>
      <w:r w:rsidRPr="00F6415D">
        <w:rPr>
          <w:rFonts w:ascii="Times New Roman" w:hAnsi="Times New Roman" w:cs="Times New Roman"/>
          <w:sz w:val="24"/>
          <w:szCs w:val="24"/>
        </w:rPr>
        <w:t xml:space="preserve">İki farklı trafik lambasının birinde 40 saniyede bir, diğerinde 60 saniyede bir kırmızı ışık yanmaktadır. Bu iki trafik lambasında saat 10:58’de aynı anda kırmızı ışık yandıktan sonra </w:t>
      </w:r>
      <w:r w:rsidRPr="00F6415D">
        <w:rPr>
          <w:rFonts w:ascii="Times New Roman" w:hAnsi="Times New Roman" w:cs="Times New Roman"/>
          <w:sz w:val="24"/>
          <w:szCs w:val="24"/>
          <w:u w:val="single"/>
        </w:rPr>
        <w:t>ilk</w:t>
      </w:r>
      <w:r w:rsidRPr="00F6415D">
        <w:rPr>
          <w:rFonts w:ascii="Times New Roman" w:hAnsi="Times New Roman" w:cs="Times New Roman"/>
          <w:sz w:val="24"/>
          <w:szCs w:val="24"/>
        </w:rPr>
        <w:t xml:space="preserve"> olarak saat kaçta yine aynı anda kırmızı ışık yanar?</w:t>
      </w:r>
    </w:p>
    <w:p w:rsidR="00173DC8" w:rsidRDefault="00173DC8" w:rsidP="00F641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11:00           B) 11:01        C) 11:02      </w:t>
      </w:r>
      <w:r w:rsidRPr="00F6415D">
        <w:rPr>
          <w:rFonts w:ascii="Times New Roman" w:hAnsi="Times New Roman" w:cs="Times New Roman"/>
          <w:sz w:val="24"/>
          <w:szCs w:val="24"/>
        </w:rPr>
        <w:t xml:space="preserve">   D) 11:03</w:t>
      </w:r>
    </w:p>
    <w:p w:rsidR="00173DC8" w:rsidRDefault="00173DC8" w:rsidP="00F6415D">
      <w:pPr>
        <w:rPr>
          <w:rFonts w:ascii="Times New Roman" w:hAnsi="Times New Roman" w:cs="Times New Roman"/>
          <w:sz w:val="24"/>
          <w:szCs w:val="24"/>
        </w:rPr>
      </w:pPr>
    </w:p>
    <w:p w:rsidR="00173DC8" w:rsidRDefault="00173DC8" w:rsidP="00F6415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73DC8" w:rsidRDefault="00173DC8" w:rsidP="00F6415D">
      <w:pPr>
        <w:rPr>
          <w:rFonts w:ascii="Times New Roman" w:hAnsi="Times New Roman" w:cs="Times New Roman"/>
          <w:sz w:val="24"/>
          <w:szCs w:val="24"/>
        </w:rPr>
      </w:pPr>
      <w:r w:rsidRPr="00F6415D">
        <w:rPr>
          <w:rFonts w:ascii="Times New Roman" w:hAnsi="Times New Roman" w:cs="Times New Roman"/>
          <w:b/>
          <w:bCs/>
          <w:sz w:val="24"/>
          <w:szCs w:val="24"/>
        </w:rPr>
        <w:t>15)</w:t>
      </w:r>
      <w:r>
        <w:rPr>
          <w:rFonts w:ascii="Times New Roman" w:hAnsi="Times New Roman" w:cs="Times New Roman"/>
          <w:sz w:val="24"/>
          <w:szCs w:val="24"/>
        </w:rPr>
        <w:t>Bütünler iki açıdan biri diğerinin 5 katıdır.Büyük açı kaç derecedir?</w:t>
      </w:r>
    </w:p>
    <w:p w:rsidR="00173DC8" w:rsidRDefault="00173DC8" w:rsidP="00F6415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A)      75      B)    15         C)    30         D)     150</w:t>
      </w:r>
    </w:p>
    <w:p w:rsidR="00173DC8" w:rsidRDefault="00173DC8" w:rsidP="00F6415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73DC8" w:rsidRDefault="00173DC8" w:rsidP="00F6415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73DC8" w:rsidRDefault="00173DC8" w:rsidP="00F6415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73DC8" w:rsidRDefault="00173DC8" w:rsidP="00F641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16)  </w:t>
      </w:r>
      <w:r>
        <w:rPr>
          <w:rFonts w:ascii="Times New Roman" w:hAnsi="Times New Roman" w:cs="Times New Roman"/>
          <w:sz w:val="24"/>
          <w:szCs w:val="24"/>
        </w:rPr>
        <w:t>İki bidonun birisinde 24L zeytin yağı,diğerinde 42L ayçicek yağı vardır. Yağlar biribiriylekarıştırılmadan ,hiç artmayacak şekilde şişelenecektir. En az kaç şişe gereklidir?</w:t>
      </w:r>
    </w:p>
    <w:p w:rsidR="00173DC8" w:rsidRDefault="00173DC8" w:rsidP="00F6415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6415D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33    </w:t>
      </w:r>
      <w:r w:rsidRPr="00F6415D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66    </w:t>
      </w:r>
      <w:r w:rsidRPr="00F6415D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11       </w:t>
      </w:r>
      <w:r w:rsidRPr="00F6415D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22</w:t>
      </w:r>
    </w:p>
    <w:p w:rsidR="00173DC8" w:rsidRDefault="00173DC8" w:rsidP="00F6415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73DC8" w:rsidRDefault="00173DC8" w:rsidP="00F6415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73DC8" w:rsidRDefault="00173DC8" w:rsidP="00F6415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17)    222333444555 sayısı 9 a bölümünden  kalan kaçtır?</w:t>
      </w:r>
    </w:p>
    <w:p w:rsidR="00173DC8" w:rsidRDefault="00173DC8" w:rsidP="00F6415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A)  5  B)  6  C)  7   D) 8</w:t>
      </w:r>
    </w:p>
    <w:p w:rsidR="00173DC8" w:rsidRDefault="00173DC8" w:rsidP="00F6415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73DC8" w:rsidRDefault="00173DC8" w:rsidP="004630C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18) 10 ile 20 arasında kaç tane asal sayı vardır?</w:t>
      </w:r>
    </w:p>
    <w:p w:rsidR="00173DC8" w:rsidRDefault="00173DC8" w:rsidP="004630C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A)  4     B)   5    C)    3     D)  6</w:t>
      </w:r>
    </w:p>
    <w:p w:rsidR="00173DC8" w:rsidRDefault="00173DC8" w:rsidP="004630C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73DC8" w:rsidRDefault="00173DC8" w:rsidP="004630C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73DC8" w:rsidRDefault="00173DC8" w:rsidP="004630C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73DC8" w:rsidRDefault="00173DC8" w:rsidP="004630C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19)   Tümler iki açının toplamı  ………dir.Bütünler iki açının toplamı……….dir.</w:t>
      </w:r>
    </w:p>
    <w:p w:rsidR="00173DC8" w:rsidRDefault="00173DC8" w:rsidP="004630C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Noktalı yere sırasıyla hangi kelimeler yazılmalıdır?</w:t>
      </w:r>
    </w:p>
    <w:p w:rsidR="00173DC8" w:rsidRDefault="00173DC8" w:rsidP="004630C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A)   180-90   B)  180-60   C)  60-180    D) 90-180</w:t>
      </w:r>
    </w:p>
    <w:p w:rsidR="00173DC8" w:rsidRDefault="00173DC8" w:rsidP="004630C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73DC8" w:rsidRDefault="00173DC8" w:rsidP="004630C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73DC8" w:rsidRDefault="00173DC8" w:rsidP="004630C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20)   42 Sayısının asal çarpanları kaç tanedir?</w:t>
      </w:r>
    </w:p>
    <w:p w:rsidR="00173DC8" w:rsidRPr="00F6415D" w:rsidRDefault="00173DC8" w:rsidP="004630C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A)  2     B)  3   C)    4   D)   5</w:t>
      </w:r>
    </w:p>
    <w:p w:rsidR="00173DC8" w:rsidRPr="006267B1" w:rsidRDefault="00173DC8" w:rsidP="006267B1">
      <w:pPr>
        <w:pStyle w:val="ListParagraph"/>
        <w:tabs>
          <w:tab w:val="left" w:pos="245"/>
        </w:tabs>
        <w:spacing w:after="0" w:line="480" w:lineRule="auto"/>
        <w:ind w:left="0"/>
        <w:rPr>
          <w:rFonts w:ascii="Times New Roman" w:hAnsi="Times New Roman" w:cs="Times New Roman"/>
        </w:rPr>
      </w:pPr>
    </w:p>
    <w:p w:rsidR="00173DC8" w:rsidRPr="00E545A2" w:rsidRDefault="00173DC8" w:rsidP="00C63095">
      <w:pPr>
        <w:pStyle w:val="ListParagraph"/>
        <w:tabs>
          <w:tab w:val="left" w:pos="245"/>
        </w:tabs>
        <w:spacing w:after="0" w:line="480" w:lineRule="auto"/>
        <w:ind w:left="36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MATEMATİK ÖĞRETMENİ</w:t>
      </w:r>
    </w:p>
    <w:p w:rsidR="00173DC8" w:rsidRPr="00B104AC" w:rsidRDefault="00173DC8" w:rsidP="006267B1">
      <w:pPr>
        <w:pStyle w:val="ListParagraph"/>
        <w:tabs>
          <w:tab w:val="left" w:pos="245"/>
        </w:tabs>
        <w:spacing w:after="0" w:line="480" w:lineRule="auto"/>
        <w:ind w:left="360"/>
      </w:pPr>
      <w:r w:rsidRPr="009F7277">
        <w:rPr>
          <w:rFonts w:ascii="Comic Sans MS" w:hAnsi="Comic Sans MS" w:cs="Comic Sans MS"/>
        </w:rPr>
        <w:t>sorubak.com</w:t>
      </w:r>
      <w:bookmarkStart w:id="0" w:name="_GoBack"/>
      <w:bookmarkEnd w:id="0"/>
      <w:r>
        <w:rPr>
          <w:rFonts w:ascii="Comic Sans MS" w:hAnsi="Comic Sans MS" w:cs="Comic Sans MS"/>
        </w:rPr>
        <w:t xml:space="preserve"> </w:t>
      </w:r>
      <w:r>
        <w:pict>
          <v:shape id="_x0000_i1033" type="#_x0000_t75" style="width:234pt;height:381pt">
            <v:imagedata r:id="rId15" o:title=""/>
          </v:shape>
        </w:pict>
      </w:r>
    </w:p>
    <w:sectPr w:rsidR="00173DC8" w:rsidRPr="00B104AC" w:rsidSect="00F6415D">
      <w:pgSz w:w="11906" w:h="16838"/>
      <w:pgMar w:top="360" w:right="386" w:bottom="180" w:left="540" w:header="708" w:footer="708" w:gutter="0"/>
      <w:cols w:num="2" w:sep="1" w:space="5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1B"/>
    <w:multiLevelType w:val="hybridMultilevel"/>
    <w:tmpl w:val="641C1976"/>
    <w:lvl w:ilvl="0" w:tplc="041F0011">
      <w:start w:val="1"/>
      <w:numFmt w:val="decimal"/>
      <w:lvlText w:val="%1)"/>
      <w:lvlJc w:val="left"/>
      <w:pPr>
        <w:ind w:left="2160" w:hanging="360"/>
      </w:pPr>
    </w:lvl>
    <w:lvl w:ilvl="1" w:tplc="041F0019">
      <w:start w:val="1"/>
      <w:numFmt w:val="lowerLetter"/>
      <w:lvlText w:val="%2."/>
      <w:lvlJc w:val="left"/>
      <w:pPr>
        <w:ind w:left="2880" w:hanging="360"/>
      </w:pPr>
    </w:lvl>
    <w:lvl w:ilvl="2" w:tplc="041F001B">
      <w:start w:val="1"/>
      <w:numFmt w:val="lowerRoman"/>
      <w:lvlText w:val="%3."/>
      <w:lvlJc w:val="right"/>
      <w:pPr>
        <w:ind w:left="3600" w:hanging="180"/>
      </w:pPr>
    </w:lvl>
    <w:lvl w:ilvl="3" w:tplc="041F000F">
      <w:start w:val="1"/>
      <w:numFmt w:val="decimal"/>
      <w:lvlText w:val="%4."/>
      <w:lvlJc w:val="left"/>
      <w:pPr>
        <w:ind w:left="4320" w:hanging="360"/>
      </w:pPr>
    </w:lvl>
    <w:lvl w:ilvl="4" w:tplc="041F0019">
      <w:start w:val="1"/>
      <w:numFmt w:val="lowerLetter"/>
      <w:lvlText w:val="%5."/>
      <w:lvlJc w:val="left"/>
      <w:pPr>
        <w:ind w:left="5040" w:hanging="360"/>
      </w:pPr>
    </w:lvl>
    <w:lvl w:ilvl="5" w:tplc="041F001B">
      <w:start w:val="1"/>
      <w:numFmt w:val="lowerRoman"/>
      <w:lvlText w:val="%6."/>
      <w:lvlJc w:val="right"/>
      <w:pPr>
        <w:ind w:left="5760" w:hanging="180"/>
      </w:pPr>
    </w:lvl>
    <w:lvl w:ilvl="6" w:tplc="041F000F">
      <w:start w:val="1"/>
      <w:numFmt w:val="decimal"/>
      <w:lvlText w:val="%7."/>
      <w:lvlJc w:val="left"/>
      <w:pPr>
        <w:ind w:left="6480" w:hanging="360"/>
      </w:pPr>
    </w:lvl>
    <w:lvl w:ilvl="7" w:tplc="041F0019">
      <w:start w:val="1"/>
      <w:numFmt w:val="lowerLetter"/>
      <w:lvlText w:val="%8."/>
      <w:lvlJc w:val="left"/>
      <w:pPr>
        <w:ind w:left="7200" w:hanging="360"/>
      </w:pPr>
    </w:lvl>
    <w:lvl w:ilvl="8" w:tplc="041F001B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3DF51DC5"/>
    <w:multiLevelType w:val="hybridMultilevel"/>
    <w:tmpl w:val="03541CD0"/>
    <w:lvl w:ilvl="0" w:tplc="041F0011">
      <w:start w:val="1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1D2EBC"/>
    <w:multiLevelType w:val="hybridMultilevel"/>
    <w:tmpl w:val="3552F512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505353E"/>
    <w:multiLevelType w:val="hybridMultilevel"/>
    <w:tmpl w:val="51360F2C"/>
    <w:lvl w:ilvl="0" w:tplc="FB7C7D8E">
      <w:start w:val="18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9F0034"/>
    <w:multiLevelType w:val="hybridMultilevel"/>
    <w:tmpl w:val="D29AD612"/>
    <w:lvl w:ilvl="0" w:tplc="041F0011">
      <w:start w:val="1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EC940DA"/>
    <w:multiLevelType w:val="hybridMultilevel"/>
    <w:tmpl w:val="5F28EEF4"/>
    <w:lvl w:ilvl="0" w:tplc="041F0011">
      <w:start w:val="1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66C9"/>
    <w:rsid w:val="00021785"/>
    <w:rsid w:val="00122502"/>
    <w:rsid w:val="00173DC8"/>
    <w:rsid w:val="001A4F06"/>
    <w:rsid w:val="001F6B82"/>
    <w:rsid w:val="00364403"/>
    <w:rsid w:val="00385818"/>
    <w:rsid w:val="004630C2"/>
    <w:rsid w:val="00463211"/>
    <w:rsid w:val="004E6DD4"/>
    <w:rsid w:val="004F5283"/>
    <w:rsid w:val="006267B1"/>
    <w:rsid w:val="0070353D"/>
    <w:rsid w:val="00843347"/>
    <w:rsid w:val="00877CC2"/>
    <w:rsid w:val="008D7E91"/>
    <w:rsid w:val="00967F28"/>
    <w:rsid w:val="009F1002"/>
    <w:rsid w:val="009F7277"/>
    <w:rsid w:val="00A21ABB"/>
    <w:rsid w:val="00AA5842"/>
    <w:rsid w:val="00B104AC"/>
    <w:rsid w:val="00BB66C9"/>
    <w:rsid w:val="00BF4A5E"/>
    <w:rsid w:val="00C22ACE"/>
    <w:rsid w:val="00C63095"/>
    <w:rsid w:val="00CE3460"/>
    <w:rsid w:val="00DB4801"/>
    <w:rsid w:val="00E545A2"/>
    <w:rsid w:val="00E579CD"/>
    <w:rsid w:val="00E95AF3"/>
    <w:rsid w:val="00F6415D"/>
    <w:rsid w:val="00F75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AC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B66C9"/>
    <w:pPr>
      <w:spacing w:after="0" w:line="240" w:lineRule="auto"/>
    </w:pPr>
    <w:rPr>
      <w:rFonts w:ascii="Tahoma" w:hAnsi="Tahoma" w:cs="Tahoma"/>
      <w:sz w:val="16"/>
      <w:szCs w:val="16"/>
      <w:lang w:eastAsia="tr-T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66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99"/>
    <w:qFormat/>
    <w:rsid w:val="00BF4A5E"/>
    <w:pPr>
      <w:ind w:left="720"/>
    </w:pPr>
  </w:style>
  <w:style w:type="character" w:customStyle="1" w:styleId="ListParagraphChar">
    <w:name w:val="List Paragraph Char"/>
    <w:link w:val="ListParagraph"/>
    <w:uiPriority w:val="99"/>
    <w:locked/>
    <w:rsid w:val="00BF4A5E"/>
  </w:style>
  <w:style w:type="character" w:styleId="Hyperlink">
    <w:name w:val="Hyperlink"/>
    <w:basedOn w:val="DefaultParagraphFont"/>
    <w:uiPriority w:val="99"/>
    <w:rsid w:val="00A21A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323</Words>
  <Characters>1847</Characters>
  <Application>Microsoft Office Outlook</Application>
  <DocSecurity>0</DocSecurity>
  <Lines>0</Lines>
  <Paragraphs>0</Paragraphs>
  <ScaleCrop>false</ScaleCrop>
  <Company>MB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 EĞİTİM-ÖĞRETİM YILI  6</dc:title>
  <dc:subject/>
  <dc:creator>MB</dc:creator>
  <cp:keywords/>
  <dc:description/>
  <cp:lastModifiedBy>edanur</cp:lastModifiedBy>
  <cp:revision>5</cp:revision>
  <dcterms:created xsi:type="dcterms:W3CDTF">2015-11-18T18:09:00Z</dcterms:created>
  <dcterms:modified xsi:type="dcterms:W3CDTF">2015-11-19T17:24:00Z</dcterms:modified>
</cp:coreProperties>
</file>