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007" w:rsidRDefault="00791007" w:rsidP="00CE63C0">
      <w:pPr>
        <w:spacing w:after="0" w:line="240" w:lineRule="auto"/>
        <w:rPr>
          <w:rFonts w:cs="Times New Roman"/>
          <w:b/>
          <w:bCs/>
        </w:rPr>
      </w:pPr>
    </w:p>
    <w:p w:rsidR="00791007" w:rsidRPr="00EF148B" w:rsidRDefault="00791007" w:rsidP="00CE63C0">
      <w:pPr>
        <w:spacing w:after="0" w:line="240" w:lineRule="auto"/>
        <w:rPr>
          <w:rFonts w:cs="Times New Roman"/>
          <w:b/>
          <w:bCs/>
        </w:rPr>
      </w:pPr>
      <w:r>
        <w:rPr>
          <w:b/>
          <w:bCs/>
        </w:rPr>
        <w:t>AD-SOYAD :</w:t>
      </w:r>
    </w:p>
    <w:p w:rsidR="00791007" w:rsidRDefault="00791007" w:rsidP="00CE63C0">
      <w:pPr>
        <w:spacing w:after="0" w:line="240" w:lineRule="auto"/>
        <w:rPr>
          <w:rFonts w:cs="Times New Roman"/>
          <w:b/>
          <w:bCs/>
        </w:rPr>
      </w:pPr>
    </w:p>
    <w:p w:rsidR="00791007" w:rsidRPr="00EF148B" w:rsidRDefault="00791007" w:rsidP="00CE63C0">
      <w:pPr>
        <w:spacing w:after="0" w:line="240" w:lineRule="auto"/>
        <w:rPr>
          <w:rFonts w:cs="Times New Roman"/>
          <w:b/>
          <w:bCs/>
        </w:rPr>
      </w:pPr>
      <w:r>
        <w:rPr>
          <w:b/>
          <w:bCs/>
        </w:rPr>
        <w:t>SINIF-NUMARA :</w:t>
      </w:r>
    </w:p>
    <w:p w:rsidR="00791007" w:rsidRDefault="00791007" w:rsidP="00CE63C0">
      <w:pPr>
        <w:spacing w:after="0" w:line="240" w:lineRule="auto"/>
        <w:rPr>
          <w:rFonts w:cs="Times New Roman"/>
          <w:b/>
          <w:bCs/>
          <w:sz w:val="28"/>
          <w:szCs w:val="28"/>
        </w:rPr>
      </w:pPr>
    </w:p>
    <w:p w:rsidR="00791007" w:rsidRPr="00EF434E" w:rsidRDefault="00791007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2017-2018 EĞ</w:t>
      </w:r>
      <w:r w:rsidRPr="00EF434E">
        <w:rPr>
          <w:b/>
          <w:bCs/>
          <w:sz w:val="28"/>
          <w:szCs w:val="28"/>
        </w:rPr>
        <w:t>İTİM-ÖĞRETİM YILI</w:t>
      </w:r>
    </w:p>
    <w:p w:rsidR="00791007" w:rsidRPr="00EF434E" w:rsidRDefault="00791007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F434E">
        <w:rPr>
          <w:b/>
          <w:bCs/>
          <w:sz w:val="28"/>
          <w:szCs w:val="28"/>
        </w:rPr>
        <w:t>ÇİLEKLİ ORTAOKULU</w:t>
      </w:r>
    </w:p>
    <w:p w:rsidR="00791007" w:rsidRPr="00EF434E" w:rsidRDefault="00791007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EF434E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EF434E">
        <w:rPr>
          <w:b/>
          <w:bCs/>
          <w:sz w:val="28"/>
          <w:szCs w:val="28"/>
        </w:rPr>
        <w:t>SINIF DİN KÜLTÜRÜ ve AHLÂK BİLGİSİ</w:t>
      </w:r>
    </w:p>
    <w:p w:rsidR="00791007" w:rsidRDefault="00791007" w:rsidP="00CE63C0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EF148B">
        <w:rPr>
          <w:b/>
          <w:bCs/>
          <w:sz w:val="28"/>
          <w:szCs w:val="28"/>
          <w:u w:val="single"/>
        </w:rPr>
        <w:t>I. DÖNEM I</w:t>
      </w:r>
      <w:r>
        <w:rPr>
          <w:b/>
          <w:bCs/>
          <w:sz w:val="28"/>
          <w:szCs w:val="28"/>
          <w:u w:val="single"/>
        </w:rPr>
        <w:t>I</w:t>
      </w:r>
      <w:r w:rsidRPr="00EF148B">
        <w:rPr>
          <w:b/>
          <w:bCs/>
          <w:sz w:val="28"/>
          <w:szCs w:val="28"/>
          <w:u w:val="single"/>
        </w:rPr>
        <w:t>. YAZILI SORULARI</w:t>
      </w:r>
    </w:p>
    <w:p w:rsidR="00791007" w:rsidRDefault="00791007" w:rsidP="00297774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 w:rsidRPr="00297774">
        <w:rPr>
          <w:b/>
          <w:bCs/>
          <w:sz w:val="28"/>
          <w:szCs w:val="28"/>
        </w:rPr>
        <w:t xml:space="preserve">     </w:t>
      </w:r>
      <w:r w:rsidRPr="00297774">
        <w:rPr>
          <w:b/>
          <w:bCs/>
          <w:sz w:val="24"/>
          <w:szCs w:val="24"/>
        </w:rPr>
        <w:t>1-</w:t>
      </w:r>
      <w:r>
        <w:rPr>
          <w:b/>
          <w:bCs/>
          <w:sz w:val="24"/>
          <w:szCs w:val="24"/>
        </w:rPr>
        <w:t>) Aşağıdakilerden hangisi peygamberlerin sı- fatlarından biri değildir?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Fetanet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Vahiy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İsmet 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Sıdk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Bütün peygamberler güvenilir insanlardır. Ken- dilerine teslim edilen bir şeyi veya verilen bir sırrı güvenle taşırlardı.</w:t>
      </w: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2-) Yukarıda anlatılan peygamberlerin sıfatla- rından hangisidir?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Emanet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Fetanet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Tebliğ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İsmet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Allah’tan aldığı mesajları insanlara iletmekle gö- revli olan ve onlar arasından seçilen elçilere ………… denir.</w:t>
      </w: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3-) Yukarıda boş bırakılan yere hangi kavramın gelmesi uygundur?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Melek  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Cebrail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Cin     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Peygamber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4-) Aşağıdakilerden hangisi “</w:t>
      </w:r>
      <w:r>
        <w:rPr>
          <w:sz w:val="24"/>
          <w:szCs w:val="24"/>
        </w:rPr>
        <w:t>Allah niçin vahiy göndermiştir?</w:t>
      </w:r>
      <w:r>
        <w:rPr>
          <w:b/>
          <w:bCs/>
          <w:sz w:val="24"/>
          <w:szCs w:val="24"/>
        </w:rPr>
        <w:t>” sorusuna cevap olarak verilemez?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Sadece dünyada mutlu olmaları için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İnsanlara sorumluluklarını öğretmek için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Yanlış inanç ve yollara gitmemeleri için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Allah’ı doğru bir şekilde tanımaları için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851DEA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5-) Aşağıdakilerden hangisi namaza hazırlık şartlarından olan “</w:t>
      </w:r>
      <w:r>
        <w:rPr>
          <w:sz w:val="24"/>
          <w:szCs w:val="24"/>
        </w:rPr>
        <w:t xml:space="preserve">Hadesten Taharet” </w:t>
      </w:r>
      <w:r>
        <w:rPr>
          <w:b/>
          <w:bCs/>
          <w:sz w:val="24"/>
          <w:szCs w:val="24"/>
        </w:rPr>
        <w:t>sınıfına dahil değildir?</w:t>
      </w:r>
    </w:p>
    <w:p w:rsidR="00791007" w:rsidRDefault="00791007" w:rsidP="00851DEA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abdesti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Giysi temizliği</w:t>
      </w:r>
    </w:p>
    <w:p w:rsidR="00791007" w:rsidRDefault="00791007" w:rsidP="00851DEA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Gusül abdesti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Teyemmüm</w:t>
      </w:r>
    </w:p>
    <w:p w:rsidR="00791007" w:rsidRDefault="00791007" w:rsidP="00851DEA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851DE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Namaza hazırlık şartları, namaza başlamadan önce yerine getirmemiz gereken görevlerdir. Namazın dışındaki farzlar olarak da bilinir.</w:t>
      </w:r>
    </w:p>
    <w:p w:rsidR="00791007" w:rsidRDefault="00791007" w:rsidP="00851DEA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6-) Aşağıdakilerden hangisi namazın kılınış şartlarından değildir?</w:t>
      </w:r>
    </w:p>
    <w:p w:rsidR="00791007" w:rsidRPr="004A365A" w:rsidRDefault="00791007" w:rsidP="00851DEA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Kaide-i ahireh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Hadesten taharet</w:t>
      </w:r>
    </w:p>
    <w:p w:rsidR="00791007" w:rsidRDefault="00791007" w:rsidP="00851DEA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Vakit 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istikbal-i kıble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Allah (c.c.) bazı peygamberlere insanları uyar- maları için kutsal kitap göndermiştir.</w:t>
      </w: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7-) Aşağıda verilen peygamber-kutsal kitap eş- leştirmelerinden hangisi yanlıştır?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Hz. Muhammed – Kur’an-ı Kerim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Hz. Davud – Zebur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Hz. İbrahim – İncil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Hz. Musa – Tevrat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Dua etmek, destek olmak, övmek, yüceltmek ve namazın Arapça karşılığı olan kelimedir.</w:t>
      </w: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8-) Yukarıda tanımı yapılan kavram aşağıdaki- lerden hangisidir?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Secde   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Rukû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Kıraat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Salat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9-) Aşağıdakilerden hangisi namaz kılmak için kişide bulunması gereken şartlardan biri değildir?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Müslüman olması         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Akıllı olması</w:t>
      </w:r>
    </w:p>
    <w:p w:rsidR="00791007" w:rsidRPr="004322EA" w:rsidRDefault="00791007" w:rsidP="00297774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Zengin olması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Ergenlik çağına girmiş olması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Abdest, namaz veya diğer ibadetleri yerine geti- rebilmek için yapılan bir manevi temizliktir. Abdes- tin farzı dört tanedir. </w:t>
      </w: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10-) Aşağıdakilerden hangisi abdestin farzla- rından biri değildir?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Elleri ve kolları dirseklerle beraber yıkamak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Ağza ve buruna su vermek ve yıkamak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Başın dörtte birini mesh etmek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Ayakları topuklarla beraber yıkamak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11-) Aşağıdakilerden hangisi abdesti bozan durumlardan biri değildir?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Vücudun her hangi bir yerinin kanaması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Küçük veya büyük tuvaletimizi yapmak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Bayılmak veya uyumak</w:t>
      </w:r>
    </w:p>
    <w:p w:rsidR="00791007" w:rsidRPr="00C17B7A" w:rsidRDefault="00791007" w:rsidP="00297774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 xml:space="preserve">İlaç içmek         </w:t>
      </w:r>
    </w:p>
    <w:p w:rsidR="00791007" w:rsidRDefault="00791007" w:rsidP="00297774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12-) Aşağıdakilerden hangisi gusül abdestinin farzlarından biri değildir?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Ağza su vermek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Buruna su vermek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Başı mesh etmek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Tüm vücudu yıkamak</w:t>
      </w:r>
    </w:p>
    <w:p w:rsidR="00791007" w:rsidRDefault="00791007" w:rsidP="00297774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791007" w:rsidRDefault="00791007" w:rsidP="00851DEA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13-) Aşağıdakilerden hangisi namazın kılınış şartlarından biri değildir? </w:t>
      </w:r>
    </w:p>
    <w:p w:rsidR="00791007" w:rsidRDefault="00791007" w:rsidP="00851DEA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Kıraat  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Secde</w:t>
      </w:r>
    </w:p>
    <w:p w:rsidR="00791007" w:rsidRDefault="00791007" w:rsidP="00851DEA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Kıyam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Niyet</w:t>
      </w:r>
    </w:p>
    <w:p w:rsidR="00791007" w:rsidRDefault="00791007" w:rsidP="00297774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Namaz kılacak kişinin vücudunun belirli yerlerini örtmesidir. Kadın ve erkeklerde örtünme yerleri farklıdır.</w:t>
      </w: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14-) Yukarıda belirtilen namazın hazırlık şartı hangisidir?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İstikbal-i kıble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Hadesten taharet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Setr-i avret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Niyet</w:t>
      </w:r>
    </w:p>
    <w:p w:rsidR="00791007" w:rsidRDefault="00791007" w:rsidP="00297774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>
        <w:rPr>
          <w:sz w:val="24"/>
          <w:szCs w:val="24"/>
        </w:rPr>
        <w:t>Namaz ibadeti ilk insan Hz. Adem’den beri olan bir ibadettir. Biz Müslümanlara ise beş vakit olarak ………………………….. farz kılınmıştır.</w:t>
      </w: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15-) Yukarıda boş bırakılan yere hangi zaman dilimi gelmelidir?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Miraç gecesinde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İlk vahiyle birlikte</w:t>
      </w:r>
    </w:p>
    <w:p w:rsidR="00791007" w:rsidRDefault="00791007" w:rsidP="00851DEA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Hicret esnasında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Hicretin 2. yılında</w:t>
      </w:r>
      <w:r>
        <w:rPr>
          <w:b/>
          <w:bCs/>
          <w:sz w:val="24"/>
          <w:szCs w:val="24"/>
        </w:rPr>
        <w:t xml:space="preserve">     </w:t>
      </w:r>
    </w:p>
    <w:p w:rsidR="00791007" w:rsidRDefault="00791007" w:rsidP="00297774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>
        <w:rPr>
          <w:sz w:val="24"/>
          <w:szCs w:val="24"/>
        </w:rPr>
        <w:t>Namaz vakitlerini ilan etmek için yapılan çağrıya denir. Bu çağrı o yerin İslam beldesi olduğunun göstergesidir.</w:t>
      </w: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16-) Tanımı yapılan bu kavran aşağıdakilerden hangisidir?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Sela    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Ezan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Tekbir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Kelime-i Şehadet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17-) Aşağıdakilerden hangisi cemaatle kılınan namazın faydalarından biri değildir?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Tek başına kılınan namazdan daha sevaptır.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İnsanlar arasında huzursuzluk olur.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Birlik ve beraberlik bilinci gelişir.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İnsanlar birbiriyle sağlıklı iletişim kurarlar.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-Haftada bir kere kılınır.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-Cemaatle kılınması farzdır.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-Öğle namazı vaktinde kılınır.</w:t>
      </w: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18-) Maddelerde açıklanan namaz hangisidir?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Cuma Namazı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Bayram Namazı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Cenaze Namazı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Kaza Namazı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19-) Ramazan ayına özgü, kılınması sünnet o- lan yirmi rekatlık namaz aşağıdakilerden han- gisidir?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Cenaze Namazı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Cuma Namazı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Bayram Namazı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Teravih namazı</w:t>
      </w:r>
    </w:p>
    <w:p w:rsidR="00791007" w:rsidRDefault="00791007" w:rsidP="00297774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20-)Aşağıdakilerden hangisi namazın kişiye kazandırdıklarından değildir?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Bireye huzur ve mutluluk verir.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Kişini Allah’a yakınlığı artar.</w:t>
      </w:r>
    </w:p>
    <w:p w:rsidR="00791007" w:rsidRDefault="00791007" w:rsidP="00297774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Kişinin sağlığını olumsuz etkiler.</w:t>
      </w: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Zamanı iyi kullanmayı öğretir.</w:t>
      </w:r>
      <w:r>
        <w:rPr>
          <w:b/>
          <w:bCs/>
          <w:sz w:val="24"/>
          <w:szCs w:val="24"/>
        </w:rPr>
        <w:t xml:space="preserve">  </w:t>
      </w: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791007" w:rsidRDefault="00791007" w:rsidP="00297774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791007" w:rsidRPr="00F02D68" w:rsidRDefault="00791007" w:rsidP="00297774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DC4737">
        <w:rPr>
          <w:rFonts w:cs="Times New Roman"/>
          <w:b/>
          <w:bCs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67.75pt;height:323.25pt;visibility:visible">
            <v:imagedata r:id="rId4" o:title=""/>
          </v:shape>
        </w:pict>
      </w:r>
    </w:p>
    <w:p w:rsidR="00791007" w:rsidRDefault="00791007" w:rsidP="00297774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791007" w:rsidRPr="00121C48" w:rsidRDefault="00791007" w:rsidP="00297774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bCs/>
          <w:sz w:val="24"/>
          <w:szCs w:val="24"/>
        </w:rPr>
        <w:t xml:space="preserve">      </w:t>
      </w:r>
    </w:p>
    <w:p w:rsidR="00791007" w:rsidRDefault="00791007" w:rsidP="008502B8">
      <w:pPr>
        <w:spacing w:after="0" w:line="240" w:lineRule="auto"/>
        <w:jc w:val="right"/>
        <w:rPr>
          <w:rFonts w:cs="Times New Roman"/>
          <w:b/>
          <w:bCs/>
          <w:sz w:val="28"/>
          <w:szCs w:val="28"/>
        </w:rPr>
      </w:pPr>
    </w:p>
    <w:p w:rsidR="00791007" w:rsidRDefault="00791007" w:rsidP="008502B8">
      <w:pPr>
        <w:spacing w:after="0" w:line="240" w:lineRule="auto"/>
        <w:jc w:val="right"/>
        <w:rPr>
          <w:rFonts w:cs="Times New Roman"/>
          <w:b/>
          <w:bCs/>
          <w:sz w:val="28"/>
          <w:szCs w:val="28"/>
        </w:rPr>
      </w:pPr>
    </w:p>
    <w:p w:rsidR="00791007" w:rsidRDefault="00791007" w:rsidP="008502B8">
      <w:pPr>
        <w:spacing w:after="0" w:line="240" w:lineRule="auto"/>
        <w:jc w:val="right"/>
        <w:rPr>
          <w:rFonts w:cs="Times New Roman"/>
          <w:b/>
          <w:bCs/>
          <w:sz w:val="28"/>
          <w:szCs w:val="28"/>
        </w:rPr>
      </w:pPr>
    </w:p>
    <w:p w:rsidR="00791007" w:rsidRDefault="00791007" w:rsidP="008502B8">
      <w:pPr>
        <w:spacing w:after="0" w:line="240" w:lineRule="auto"/>
        <w:jc w:val="right"/>
        <w:rPr>
          <w:rFonts w:cs="Times New Roman"/>
          <w:b/>
          <w:bCs/>
          <w:sz w:val="28"/>
          <w:szCs w:val="28"/>
        </w:rPr>
      </w:pPr>
    </w:p>
    <w:p w:rsidR="00791007" w:rsidRDefault="00791007" w:rsidP="008B647C">
      <w:pPr>
        <w:spacing w:after="0" w:line="240" w:lineRule="auto"/>
        <w:rPr>
          <w:rFonts w:cs="Times New Roman"/>
          <w:b/>
          <w:bCs/>
          <w:sz w:val="28"/>
          <w:szCs w:val="28"/>
        </w:rPr>
      </w:pPr>
    </w:p>
    <w:p w:rsidR="00791007" w:rsidRDefault="00791007" w:rsidP="008502B8">
      <w:pPr>
        <w:spacing w:after="0" w:line="240" w:lineRule="auto"/>
        <w:jc w:val="right"/>
        <w:rPr>
          <w:rFonts w:cs="Times New Roman"/>
          <w:b/>
          <w:bCs/>
          <w:sz w:val="28"/>
          <w:szCs w:val="28"/>
        </w:rPr>
      </w:pPr>
    </w:p>
    <w:p w:rsidR="00791007" w:rsidRPr="0045481B" w:rsidRDefault="00791007" w:rsidP="008502B8">
      <w:pPr>
        <w:spacing w:after="0" w:line="240" w:lineRule="auto"/>
        <w:jc w:val="right"/>
        <w:rPr>
          <w:b/>
          <w:bCs/>
          <w:sz w:val="24"/>
          <w:szCs w:val="24"/>
        </w:rPr>
      </w:pPr>
      <w:r w:rsidRPr="0045481B">
        <w:rPr>
          <w:b/>
          <w:bCs/>
          <w:sz w:val="24"/>
          <w:szCs w:val="24"/>
        </w:rPr>
        <w:t>BAŞARILAR…</w:t>
      </w:r>
    </w:p>
    <w:p w:rsidR="00791007" w:rsidRPr="0045481B" w:rsidRDefault="00791007" w:rsidP="008502B8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791007" w:rsidRPr="0045481B" w:rsidRDefault="00791007" w:rsidP="008502B8">
      <w:pPr>
        <w:spacing w:after="0" w:line="240" w:lineRule="auto"/>
        <w:jc w:val="both"/>
        <w:rPr>
          <w:sz w:val="24"/>
          <w:szCs w:val="24"/>
        </w:rPr>
      </w:pPr>
      <w:r w:rsidRPr="0045481B">
        <w:rPr>
          <w:b/>
          <w:bCs/>
          <w:sz w:val="24"/>
          <w:szCs w:val="24"/>
        </w:rPr>
        <w:t xml:space="preserve">Not: </w:t>
      </w:r>
      <w:r w:rsidRPr="0045481B">
        <w:rPr>
          <w:sz w:val="24"/>
          <w:szCs w:val="24"/>
        </w:rPr>
        <w:t>Her soru 5 puandır.</w:t>
      </w:r>
    </w:p>
    <w:p w:rsidR="00791007" w:rsidRPr="0045481B" w:rsidRDefault="00791007" w:rsidP="008502B8">
      <w:pPr>
        <w:spacing w:after="0" w:line="240" w:lineRule="auto"/>
        <w:jc w:val="both"/>
        <w:rPr>
          <w:sz w:val="24"/>
          <w:szCs w:val="24"/>
        </w:rPr>
      </w:pPr>
    </w:p>
    <w:p w:rsidR="00791007" w:rsidRPr="0045481B" w:rsidRDefault="00791007" w:rsidP="008502B8">
      <w:pPr>
        <w:spacing w:after="0" w:line="240" w:lineRule="auto"/>
        <w:jc w:val="both"/>
        <w:rPr>
          <w:sz w:val="24"/>
          <w:szCs w:val="24"/>
        </w:rPr>
      </w:pPr>
    </w:p>
    <w:p w:rsidR="00791007" w:rsidRPr="0045481B" w:rsidRDefault="00791007" w:rsidP="008502B8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791007" w:rsidRPr="0045481B" w:rsidRDefault="00791007" w:rsidP="008502B8">
      <w:pPr>
        <w:spacing w:after="0" w:line="240" w:lineRule="auto"/>
        <w:rPr>
          <w:b/>
          <w:bCs/>
          <w:sz w:val="24"/>
          <w:szCs w:val="24"/>
        </w:rPr>
      </w:pPr>
      <w:r w:rsidRPr="0045481B">
        <w:rPr>
          <w:b/>
          <w:bCs/>
          <w:sz w:val="24"/>
          <w:szCs w:val="24"/>
        </w:rPr>
        <w:t xml:space="preserve">                                  </w:t>
      </w:r>
    </w:p>
    <w:p w:rsidR="00791007" w:rsidRPr="0045481B" w:rsidRDefault="00791007" w:rsidP="008502B8">
      <w:pPr>
        <w:spacing w:after="0" w:line="240" w:lineRule="auto"/>
        <w:rPr>
          <w:b/>
          <w:bCs/>
          <w:sz w:val="24"/>
          <w:szCs w:val="24"/>
        </w:rPr>
      </w:pPr>
    </w:p>
    <w:p w:rsidR="00791007" w:rsidRPr="0045481B" w:rsidRDefault="00791007" w:rsidP="008502B8">
      <w:pPr>
        <w:spacing w:after="0" w:line="240" w:lineRule="auto"/>
        <w:ind w:left="1416" w:firstLine="708"/>
        <w:rPr>
          <w:b/>
          <w:bCs/>
          <w:sz w:val="24"/>
          <w:szCs w:val="24"/>
        </w:rPr>
      </w:pPr>
      <w:r w:rsidRPr="0045481B">
        <w:rPr>
          <w:b/>
          <w:bCs/>
          <w:sz w:val="24"/>
          <w:szCs w:val="24"/>
        </w:rPr>
        <w:t xml:space="preserve">   Abdulkadir BİLGİN</w:t>
      </w:r>
    </w:p>
    <w:p w:rsidR="00791007" w:rsidRPr="0045481B" w:rsidRDefault="00791007" w:rsidP="008502B8">
      <w:pPr>
        <w:spacing w:after="0" w:line="240" w:lineRule="auto"/>
        <w:ind w:left="1416"/>
        <w:jc w:val="both"/>
        <w:rPr>
          <w:rFonts w:cs="Times New Roman"/>
          <w:b/>
          <w:bCs/>
          <w:sz w:val="20"/>
          <w:szCs w:val="20"/>
        </w:rPr>
      </w:pPr>
      <w:r w:rsidRPr="0045481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</w:t>
      </w:r>
      <w:r w:rsidRPr="0045481B">
        <w:rPr>
          <w:sz w:val="24"/>
          <w:szCs w:val="24"/>
        </w:rPr>
        <w:t xml:space="preserve">Din Kültürü ve Ahlak Bilgisi </w:t>
      </w:r>
    </w:p>
    <w:sectPr w:rsidR="00791007" w:rsidRPr="0045481B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9F7"/>
    <w:rsid w:val="000610B5"/>
    <w:rsid w:val="00065E8C"/>
    <w:rsid w:val="00121C48"/>
    <w:rsid w:val="001429F7"/>
    <w:rsid w:val="00152141"/>
    <w:rsid w:val="001F1AC4"/>
    <w:rsid w:val="00214720"/>
    <w:rsid w:val="002556FF"/>
    <w:rsid w:val="00257C98"/>
    <w:rsid w:val="00297774"/>
    <w:rsid w:val="002A4835"/>
    <w:rsid w:val="002B7127"/>
    <w:rsid w:val="004322EA"/>
    <w:rsid w:val="0045481B"/>
    <w:rsid w:val="004A365A"/>
    <w:rsid w:val="004E0A06"/>
    <w:rsid w:val="00501F7A"/>
    <w:rsid w:val="0058098E"/>
    <w:rsid w:val="005B32A0"/>
    <w:rsid w:val="00733B05"/>
    <w:rsid w:val="00764A4F"/>
    <w:rsid w:val="00791007"/>
    <w:rsid w:val="007E31D3"/>
    <w:rsid w:val="0080276F"/>
    <w:rsid w:val="0083729E"/>
    <w:rsid w:val="008502B8"/>
    <w:rsid w:val="00851DEA"/>
    <w:rsid w:val="008B647C"/>
    <w:rsid w:val="00935BBD"/>
    <w:rsid w:val="0098796C"/>
    <w:rsid w:val="00A12AEC"/>
    <w:rsid w:val="00AE5F2B"/>
    <w:rsid w:val="00B46ADC"/>
    <w:rsid w:val="00B80E12"/>
    <w:rsid w:val="00B917B6"/>
    <w:rsid w:val="00BB6F31"/>
    <w:rsid w:val="00BF6F3B"/>
    <w:rsid w:val="00C17B7A"/>
    <w:rsid w:val="00C53967"/>
    <w:rsid w:val="00CE63C0"/>
    <w:rsid w:val="00CF794A"/>
    <w:rsid w:val="00D1678C"/>
    <w:rsid w:val="00DC4737"/>
    <w:rsid w:val="00E66102"/>
    <w:rsid w:val="00EF148B"/>
    <w:rsid w:val="00EF434E"/>
    <w:rsid w:val="00F02D68"/>
    <w:rsid w:val="00F02DCB"/>
    <w:rsid w:val="00F15CB6"/>
    <w:rsid w:val="00F37F0C"/>
    <w:rsid w:val="00F8223E"/>
    <w:rsid w:val="00FA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9777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A1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2AEC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A12AEC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802</Words>
  <Characters>4574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AD-SOYAD :</dc:title>
  <dc:subject/>
  <dc:creator>piraTEacher</dc:creator>
  <cp:keywords/>
  <dc:description/>
  <cp:lastModifiedBy>Edanur</cp:lastModifiedBy>
  <cp:revision>2</cp:revision>
  <dcterms:created xsi:type="dcterms:W3CDTF">2018-01-08T14:57:00Z</dcterms:created>
  <dcterms:modified xsi:type="dcterms:W3CDTF">2018-01-08T14:58:00Z</dcterms:modified>
</cp:coreProperties>
</file>