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6C3D" w:rsidRPr="00B743F8" w:rsidRDefault="00566C3D" w:rsidP="00FB0BEB">
      <w:pPr>
        <w:pStyle w:val="NoSpacing"/>
        <w:rPr>
          <w:rFonts w:ascii="Arial" w:hAnsi="Arial" w:cs="Arial"/>
          <w:sz w:val="20"/>
          <w:szCs w:val="20"/>
        </w:rPr>
      </w:pPr>
      <w:r w:rsidRPr="00B743F8">
        <w:rPr>
          <w:rFonts w:ascii="Arial" w:hAnsi="Arial" w:cs="Arial"/>
          <w:sz w:val="20"/>
          <w:szCs w:val="20"/>
        </w:rPr>
        <w:t xml:space="preserve">Adı-Soyadı     :                                                                                                         </w:t>
      </w:r>
      <w:r w:rsidRPr="00B743F8">
        <w:rPr>
          <w:rFonts w:ascii="Arial" w:hAnsi="Arial" w:cs="Arial"/>
          <w:sz w:val="20"/>
          <w:szCs w:val="20"/>
        </w:rPr>
        <w:tab/>
      </w:r>
      <w:r w:rsidRPr="00B743F8">
        <w:rPr>
          <w:rFonts w:ascii="Arial" w:hAnsi="Arial" w:cs="Arial"/>
          <w:sz w:val="20"/>
          <w:szCs w:val="20"/>
        </w:rPr>
        <w:tab/>
      </w:r>
      <w:r w:rsidRPr="00B743F8">
        <w:rPr>
          <w:rFonts w:ascii="Arial" w:hAnsi="Arial" w:cs="Arial"/>
          <w:sz w:val="20"/>
          <w:szCs w:val="20"/>
        </w:rPr>
        <w:tab/>
      </w:r>
      <w:r>
        <w:rPr>
          <w:rFonts w:ascii="Arial" w:hAnsi="Arial" w:cs="Arial"/>
          <w:sz w:val="20"/>
          <w:szCs w:val="20"/>
        </w:rPr>
        <w:t>….. / ….. / 2017</w:t>
      </w:r>
    </w:p>
    <w:p w:rsidR="00566C3D" w:rsidRPr="00B743F8" w:rsidRDefault="00566C3D" w:rsidP="00FB0BEB">
      <w:pPr>
        <w:pStyle w:val="NoSpacing"/>
        <w:rPr>
          <w:rFonts w:ascii="Arial" w:hAnsi="Arial" w:cs="Arial"/>
          <w:sz w:val="20"/>
          <w:szCs w:val="20"/>
        </w:rPr>
      </w:pPr>
      <w:r w:rsidRPr="00B743F8">
        <w:rPr>
          <w:rFonts w:ascii="Arial" w:hAnsi="Arial" w:cs="Arial"/>
          <w:sz w:val="20"/>
          <w:szCs w:val="20"/>
        </w:rPr>
        <w:t>Numarası        :</w:t>
      </w:r>
      <w:r w:rsidRPr="00B743F8">
        <w:rPr>
          <w:rFonts w:ascii="Arial" w:hAnsi="Arial" w:cs="Arial"/>
          <w:sz w:val="20"/>
          <w:szCs w:val="20"/>
        </w:rPr>
        <w:tab/>
      </w:r>
    </w:p>
    <w:p w:rsidR="00566C3D" w:rsidRPr="00B743F8" w:rsidRDefault="00566C3D" w:rsidP="00FB0BEB">
      <w:pPr>
        <w:pStyle w:val="NoSpacing"/>
        <w:rPr>
          <w:rFonts w:ascii="Arial" w:hAnsi="Arial" w:cs="Arial"/>
          <w:sz w:val="20"/>
          <w:szCs w:val="20"/>
        </w:rPr>
      </w:pPr>
      <w:r w:rsidRPr="00B743F8">
        <w:rPr>
          <w:rFonts w:ascii="Arial" w:hAnsi="Arial" w:cs="Arial"/>
          <w:sz w:val="20"/>
          <w:szCs w:val="20"/>
        </w:rPr>
        <w:t xml:space="preserve">Sınıfı / Şubesi : </w:t>
      </w:r>
      <w:r w:rsidRPr="00B743F8">
        <w:rPr>
          <w:rFonts w:ascii="Arial" w:hAnsi="Arial" w:cs="Arial"/>
          <w:sz w:val="20"/>
          <w:szCs w:val="20"/>
        </w:rPr>
        <w:tab/>
      </w:r>
      <w:r w:rsidRPr="00B743F8">
        <w:rPr>
          <w:rFonts w:ascii="Arial" w:hAnsi="Arial" w:cs="Arial"/>
          <w:sz w:val="20"/>
          <w:szCs w:val="20"/>
        </w:rPr>
        <w:tab/>
      </w:r>
      <w:r w:rsidRPr="00B743F8">
        <w:rPr>
          <w:rFonts w:ascii="Arial" w:hAnsi="Arial" w:cs="Arial"/>
          <w:sz w:val="20"/>
          <w:szCs w:val="20"/>
        </w:rPr>
        <w:tab/>
      </w:r>
      <w:r w:rsidRPr="00B743F8">
        <w:rPr>
          <w:rFonts w:ascii="Arial" w:hAnsi="Arial" w:cs="Arial"/>
          <w:sz w:val="20"/>
          <w:szCs w:val="20"/>
        </w:rPr>
        <w:tab/>
      </w:r>
      <w:r w:rsidRPr="00B743F8">
        <w:rPr>
          <w:rFonts w:ascii="Arial" w:hAnsi="Arial" w:cs="Arial"/>
          <w:sz w:val="20"/>
          <w:szCs w:val="20"/>
        </w:rPr>
        <w:tab/>
      </w:r>
      <w:r w:rsidRPr="00B743F8">
        <w:rPr>
          <w:rFonts w:ascii="Arial" w:hAnsi="Arial" w:cs="Arial"/>
          <w:sz w:val="20"/>
          <w:szCs w:val="20"/>
        </w:rPr>
        <w:tab/>
      </w:r>
      <w:r w:rsidRPr="00B743F8">
        <w:rPr>
          <w:rFonts w:ascii="Arial" w:hAnsi="Arial" w:cs="Arial"/>
          <w:sz w:val="20"/>
          <w:szCs w:val="20"/>
        </w:rPr>
        <w:tab/>
      </w:r>
      <w:r w:rsidRPr="00B743F8">
        <w:rPr>
          <w:rFonts w:ascii="Arial" w:hAnsi="Arial" w:cs="Arial"/>
          <w:sz w:val="20"/>
          <w:szCs w:val="20"/>
        </w:rPr>
        <w:tab/>
      </w:r>
      <w:r w:rsidRPr="00B743F8">
        <w:rPr>
          <w:rFonts w:ascii="Arial" w:hAnsi="Arial" w:cs="Arial"/>
          <w:sz w:val="20"/>
          <w:szCs w:val="20"/>
        </w:rPr>
        <w:tab/>
        <w:t>Aldığı Not :</w:t>
      </w:r>
    </w:p>
    <w:p w:rsidR="00566C3D" w:rsidRPr="00B743F8" w:rsidRDefault="00566C3D" w:rsidP="00FB0BEB">
      <w:pPr>
        <w:pStyle w:val="NoSpacing"/>
        <w:rPr>
          <w:rFonts w:ascii="Arial" w:hAnsi="Arial" w:cs="Arial"/>
          <w:b/>
          <w:bCs/>
          <w:sz w:val="20"/>
          <w:szCs w:val="20"/>
        </w:rPr>
      </w:pPr>
    </w:p>
    <w:p w:rsidR="00566C3D" w:rsidRPr="00B743F8" w:rsidRDefault="00566C3D" w:rsidP="00FB0BEB">
      <w:pPr>
        <w:pStyle w:val="NoSpacing"/>
        <w:jc w:val="center"/>
        <w:rPr>
          <w:rFonts w:ascii="Arial" w:hAnsi="Arial" w:cs="Arial"/>
          <w:b/>
          <w:bCs/>
          <w:sz w:val="20"/>
          <w:szCs w:val="20"/>
        </w:rPr>
      </w:pPr>
      <w:r>
        <w:rPr>
          <w:rFonts w:ascii="Arial" w:hAnsi="Arial" w:cs="Arial"/>
          <w:b/>
          <w:bCs/>
          <w:sz w:val="20"/>
          <w:szCs w:val="20"/>
        </w:rPr>
        <w:t>2016-2017 EĞİTİM-ÖĞRETİM YILI YAVUZ SULTAN SELİM</w:t>
      </w:r>
      <w:r w:rsidRPr="00B743F8">
        <w:rPr>
          <w:rFonts w:ascii="Arial" w:hAnsi="Arial" w:cs="Arial"/>
          <w:b/>
          <w:bCs/>
          <w:sz w:val="20"/>
          <w:szCs w:val="20"/>
        </w:rPr>
        <w:t xml:space="preserve"> ORTAOKULU</w:t>
      </w:r>
    </w:p>
    <w:p w:rsidR="00566C3D" w:rsidRPr="00B743F8" w:rsidRDefault="00566C3D" w:rsidP="00FB0BEB">
      <w:pPr>
        <w:pStyle w:val="NoSpacing"/>
        <w:jc w:val="center"/>
        <w:rPr>
          <w:rFonts w:ascii="Arial" w:hAnsi="Arial" w:cs="Arial"/>
          <w:b/>
          <w:bCs/>
          <w:sz w:val="20"/>
          <w:szCs w:val="20"/>
        </w:rPr>
      </w:pPr>
      <w:r>
        <w:rPr>
          <w:rFonts w:ascii="Arial" w:hAnsi="Arial" w:cs="Arial"/>
          <w:b/>
          <w:bCs/>
          <w:sz w:val="20"/>
          <w:szCs w:val="20"/>
        </w:rPr>
        <w:t>5.SINIFLAR TÜRKÇE DERSİ 2.DÖNEM 1</w:t>
      </w:r>
      <w:r w:rsidRPr="00B743F8">
        <w:rPr>
          <w:rFonts w:ascii="Arial" w:hAnsi="Arial" w:cs="Arial"/>
          <w:b/>
          <w:bCs/>
          <w:sz w:val="20"/>
          <w:szCs w:val="20"/>
        </w:rPr>
        <w:t>.YAZILI SORULARI</w:t>
      </w:r>
    </w:p>
    <w:p w:rsidR="00566C3D" w:rsidRDefault="00566C3D" w:rsidP="005236D4">
      <w:pPr>
        <w:pStyle w:val="NoSpacing"/>
      </w:pPr>
    </w:p>
    <w:p w:rsidR="00566C3D" w:rsidRDefault="00566C3D" w:rsidP="007F5CCC">
      <w:pPr>
        <w:pStyle w:val="NoSpacing"/>
        <w:ind w:firstLine="567"/>
        <w:jc w:val="both"/>
      </w:pPr>
      <w:r>
        <w:t>“Günlük yaşantımızda kullandığımız birçok ürünün akıllanmaya başladığı şu günlerde teknoloji dünyası yepyeni bir ürünle tanıştı: Akıllı Mandal. Üzerinde Wi-Fi (kablosuz bağlantı alanı) bölümü, ısı, ışık ve nem algılayıcıları bulunan akıllı mandal, havadaki sıcaklığı ve nem oranını ölçerek kullanıcısına çamaşır yıkamak ve kurutmak için en ideal zamanı bildiriyor, çamaşırlar kuruduğunda ve yağmur yağma ihtimali olduğunda çamaşırların toplanması için akıllı telefondaki uygulamasına bildirim gönderebiliyor.”</w:t>
      </w:r>
    </w:p>
    <w:p w:rsidR="00566C3D" w:rsidRDefault="00566C3D" w:rsidP="007F5CCC">
      <w:pPr>
        <w:pStyle w:val="NoSpacing"/>
        <w:ind w:firstLine="567"/>
        <w:jc w:val="both"/>
      </w:pPr>
    </w:p>
    <w:p w:rsidR="00566C3D" w:rsidRPr="007F5CCC" w:rsidRDefault="00566C3D" w:rsidP="007F5CCC">
      <w:pPr>
        <w:pStyle w:val="NoSpacing"/>
        <w:ind w:firstLine="567"/>
        <w:jc w:val="both"/>
        <w:rPr>
          <w:b/>
          <w:bCs/>
        </w:rPr>
      </w:pPr>
      <w:r w:rsidRPr="007F5CCC">
        <w:rPr>
          <w:b/>
          <w:bCs/>
        </w:rPr>
        <w:t>(1.2. ve 3.soruları yukarıdaki metne göre cevaplayınız.)</w:t>
      </w:r>
    </w:p>
    <w:p w:rsidR="00566C3D" w:rsidRDefault="00566C3D" w:rsidP="007F5CCC">
      <w:pPr>
        <w:pStyle w:val="NoSpacing"/>
        <w:jc w:val="both"/>
      </w:pPr>
    </w:p>
    <w:p w:rsidR="00566C3D" w:rsidRPr="005548EA" w:rsidRDefault="00566C3D" w:rsidP="007F5CCC">
      <w:pPr>
        <w:pStyle w:val="NoSpacing"/>
        <w:jc w:val="both"/>
        <w:rPr>
          <w:b/>
          <w:bCs/>
        </w:rPr>
      </w:pPr>
      <w:r w:rsidRPr="005548EA">
        <w:rPr>
          <w:b/>
          <w:bCs/>
        </w:rPr>
        <w:t xml:space="preserve">1. Metinde anlatılan “akıllı mandal”la ilgili aşağıdakilerden hangisi </w:t>
      </w:r>
      <w:r w:rsidRPr="005548EA">
        <w:rPr>
          <w:b/>
          <w:bCs/>
          <w:u w:val="single"/>
        </w:rPr>
        <w:t>söylenemez</w:t>
      </w:r>
      <w:r w:rsidRPr="005548EA">
        <w:rPr>
          <w:b/>
          <w:bCs/>
        </w:rPr>
        <w:t>?</w:t>
      </w:r>
      <w:r>
        <w:rPr>
          <w:b/>
          <w:bCs/>
        </w:rPr>
        <w:t xml:space="preserve"> (5 Puan)</w:t>
      </w:r>
    </w:p>
    <w:p w:rsidR="00566C3D" w:rsidRDefault="00566C3D" w:rsidP="007F5CCC">
      <w:pPr>
        <w:pStyle w:val="NoSpacing"/>
        <w:jc w:val="both"/>
      </w:pPr>
      <w:r w:rsidRPr="005236D4">
        <w:t xml:space="preserve">   A)</w:t>
      </w:r>
      <w:r>
        <w:t xml:space="preserve"> Akıllı mandal günlük yaşamda kullanılabilecek bir üründür.</w:t>
      </w:r>
    </w:p>
    <w:p w:rsidR="00566C3D" w:rsidRDefault="00566C3D" w:rsidP="007F5CCC">
      <w:pPr>
        <w:pStyle w:val="NoSpacing"/>
        <w:jc w:val="both"/>
      </w:pPr>
      <w:r>
        <w:t xml:space="preserve">   B) Akıllı mandal çamaşırları çok hızlı bir şekilde kurutur.</w:t>
      </w:r>
    </w:p>
    <w:p w:rsidR="00566C3D" w:rsidRDefault="00566C3D" w:rsidP="007F5CCC">
      <w:pPr>
        <w:pStyle w:val="NoSpacing"/>
        <w:jc w:val="both"/>
      </w:pPr>
      <w:r>
        <w:t xml:space="preserve">   C) Akıllı mandal yağmur yağma ihtimalini belirleyebilir.</w:t>
      </w:r>
    </w:p>
    <w:p w:rsidR="00566C3D" w:rsidRPr="005236D4" w:rsidRDefault="00566C3D" w:rsidP="007F5CCC">
      <w:pPr>
        <w:pStyle w:val="NoSpacing"/>
        <w:jc w:val="both"/>
      </w:pPr>
      <w:r>
        <w:t xml:space="preserve">   D) Akıllı mandal çamaşırların kuruduğunu tespit edebilir.</w:t>
      </w:r>
    </w:p>
    <w:p w:rsidR="00566C3D" w:rsidRPr="005236D4" w:rsidRDefault="00566C3D" w:rsidP="007F5CCC">
      <w:pPr>
        <w:pStyle w:val="NoSpacing"/>
        <w:jc w:val="both"/>
      </w:pPr>
    </w:p>
    <w:p w:rsidR="00566C3D" w:rsidRPr="005548EA" w:rsidRDefault="00566C3D" w:rsidP="007F5CCC">
      <w:pPr>
        <w:pStyle w:val="NoSpacing"/>
        <w:jc w:val="both"/>
        <w:rPr>
          <w:b/>
          <w:bCs/>
        </w:rPr>
      </w:pPr>
      <w:r w:rsidRPr="005548EA">
        <w:rPr>
          <w:b/>
          <w:bCs/>
        </w:rPr>
        <w:t>2. Yukarıdaki metinden aşağıdakilerden hangisi çıkarılabilir?</w:t>
      </w:r>
      <w:r>
        <w:rPr>
          <w:b/>
          <w:bCs/>
        </w:rPr>
        <w:t>(5 Puan)</w:t>
      </w:r>
    </w:p>
    <w:p w:rsidR="00566C3D" w:rsidRDefault="00566C3D" w:rsidP="007F5CCC">
      <w:pPr>
        <w:pStyle w:val="NoSpacing"/>
        <w:jc w:val="both"/>
      </w:pPr>
      <w:r>
        <w:t xml:space="preserve">   A) Akıllı mandal sayesinde çamaşırları kurutmak mümkün olabilecek.</w:t>
      </w:r>
    </w:p>
    <w:p w:rsidR="00566C3D" w:rsidRDefault="00566C3D" w:rsidP="007F5CCC">
      <w:pPr>
        <w:pStyle w:val="NoSpacing"/>
        <w:jc w:val="both"/>
      </w:pPr>
      <w:r>
        <w:t xml:space="preserve">   B) Havadaki nem çamaşırların kurumasını sağlayan önemli bir unsurdur.</w:t>
      </w:r>
    </w:p>
    <w:p w:rsidR="00566C3D" w:rsidRDefault="00566C3D" w:rsidP="007F5CCC">
      <w:pPr>
        <w:pStyle w:val="NoSpacing"/>
        <w:jc w:val="both"/>
      </w:pPr>
      <w:r>
        <w:t xml:space="preserve">   C) Günlük hayatta kullanılan ürünler her geçen gün akıllı hale gelmektedir.</w:t>
      </w:r>
    </w:p>
    <w:p w:rsidR="00566C3D" w:rsidRDefault="00566C3D" w:rsidP="007F5CCC">
      <w:pPr>
        <w:pStyle w:val="NoSpacing"/>
        <w:jc w:val="both"/>
      </w:pPr>
      <w:r>
        <w:t xml:space="preserve">   D) Akıllı mandallar bir iletişim aracı olarak bir öneme sahip olacak.</w:t>
      </w:r>
    </w:p>
    <w:p w:rsidR="00566C3D" w:rsidRDefault="00566C3D" w:rsidP="007F5CCC">
      <w:pPr>
        <w:pStyle w:val="NoSpacing"/>
        <w:jc w:val="both"/>
      </w:pPr>
    </w:p>
    <w:p w:rsidR="00566C3D" w:rsidRPr="005548EA" w:rsidRDefault="00566C3D" w:rsidP="007F5CCC">
      <w:pPr>
        <w:pStyle w:val="NoSpacing"/>
        <w:jc w:val="both"/>
        <w:rPr>
          <w:b/>
          <w:bCs/>
        </w:rPr>
      </w:pPr>
      <w:r w:rsidRPr="005548EA">
        <w:rPr>
          <w:b/>
          <w:bCs/>
        </w:rPr>
        <w:t>3. Yukarıdaki metinde aşağıdaki anlatım özelliklerinden (söz sanatlarından) hangisi kullanılmıştır?</w:t>
      </w:r>
      <w:r>
        <w:rPr>
          <w:b/>
          <w:bCs/>
        </w:rPr>
        <w:t>(5 Puan)</w:t>
      </w:r>
    </w:p>
    <w:p w:rsidR="00566C3D" w:rsidRPr="005236D4" w:rsidRDefault="00566C3D" w:rsidP="007F5CCC">
      <w:pPr>
        <w:pStyle w:val="NoSpacing"/>
        <w:jc w:val="both"/>
      </w:pPr>
      <w:r>
        <w:t xml:space="preserve">   A) KişileştirmeB) BenzetmeC) AbartmaD) Konuşturma</w:t>
      </w:r>
    </w:p>
    <w:p w:rsidR="00566C3D" w:rsidRDefault="00566C3D" w:rsidP="007F5CCC">
      <w:pPr>
        <w:pStyle w:val="NoSpacing"/>
        <w:jc w:val="both"/>
      </w:pPr>
    </w:p>
    <w:p w:rsidR="00566C3D" w:rsidRDefault="00566C3D" w:rsidP="007F5CCC">
      <w:pPr>
        <w:pStyle w:val="NoSpacing"/>
        <w:jc w:val="both"/>
      </w:pPr>
      <w:r w:rsidRPr="005548EA">
        <w:rPr>
          <w:b/>
          <w:bCs/>
        </w:rPr>
        <w:t>4.</w:t>
      </w:r>
      <w:r>
        <w:t xml:space="preserve"> “Evrende çok sayıda gök ada ve onların içinde de çok sayıda bulutsu, yıldız, gezegen ve başka gök cisimleri bulunur. Ancak evren çok büyük olduğundan bu gök cisimleri bize çok uzaktır. Yine de karanlık bir gecede çıplak gözle yüzlerce yıldız ve birçok başka gök cismini görebiliriz.” </w:t>
      </w:r>
    </w:p>
    <w:p w:rsidR="00566C3D" w:rsidRPr="00BA16AA" w:rsidRDefault="00566C3D" w:rsidP="007F5CCC">
      <w:pPr>
        <w:pStyle w:val="NoSpacing"/>
        <w:jc w:val="both"/>
        <w:rPr>
          <w:b/>
          <w:bCs/>
        </w:rPr>
      </w:pPr>
      <w:r w:rsidRPr="00BA16AA">
        <w:rPr>
          <w:b/>
          <w:bCs/>
        </w:rPr>
        <w:t xml:space="preserve">Yukarıdaki paragrafı okuyunuz ve aşağıdaki cümleleri </w:t>
      </w:r>
      <w:r w:rsidRPr="00BA16AA">
        <w:rPr>
          <w:b/>
          <w:bCs/>
          <w:u w:val="single"/>
        </w:rPr>
        <w:t>doğru-yanlış</w:t>
      </w:r>
      <w:r w:rsidRPr="00BA16AA">
        <w:rPr>
          <w:b/>
          <w:bCs/>
        </w:rPr>
        <w:t xml:space="preserve"> durumuna göre değerlendiriniz.</w:t>
      </w:r>
      <w:r>
        <w:rPr>
          <w:b/>
          <w:bCs/>
        </w:rPr>
        <w:t>(5 Puan)</w:t>
      </w:r>
    </w:p>
    <w:p w:rsidR="00566C3D" w:rsidRDefault="00566C3D" w:rsidP="007F5CCC">
      <w:pPr>
        <w:pStyle w:val="NoSpacing"/>
        <w:jc w:val="both"/>
      </w:pPr>
      <w:r>
        <w:t>(…..) Evren birçok gök cismini barındıran bir yapıya sahiptir.</w:t>
      </w:r>
    </w:p>
    <w:p w:rsidR="00566C3D" w:rsidRDefault="00566C3D" w:rsidP="007F5CCC">
      <w:pPr>
        <w:pStyle w:val="NoSpacing"/>
        <w:jc w:val="both"/>
      </w:pPr>
      <w:r>
        <w:t>(…..) Çıplak gözle göremediğimiz gök cisimleri vardır.</w:t>
      </w:r>
    </w:p>
    <w:p w:rsidR="00566C3D" w:rsidRDefault="00566C3D" w:rsidP="007F5CCC">
      <w:pPr>
        <w:pStyle w:val="NoSpacing"/>
        <w:jc w:val="both"/>
      </w:pPr>
      <w:r>
        <w:t>(…..) Gök ada, bulutsu, gezegen, yıldız evrende gördüğümüz gök cisimleridir.</w:t>
      </w:r>
    </w:p>
    <w:p w:rsidR="00566C3D" w:rsidRDefault="00566C3D" w:rsidP="007F5CCC">
      <w:pPr>
        <w:pStyle w:val="NoSpacing"/>
        <w:jc w:val="both"/>
      </w:pPr>
      <w:r>
        <w:t>(…..) Gök adaları çıplak gözle görebiliriz.</w:t>
      </w:r>
    </w:p>
    <w:p w:rsidR="00566C3D" w:rsidRDefault="00566C3D" w:rsidP="007F5CCC">
      <w:pPr>
        <w:pStyle w:val="NoSpacing"/>
        <w:jc w:val="both"/>
      </w:pPr>
      <w:r>
        <w:t>(…..) Gök cisimlerini gündüz de görme imkânımız vardır.</w:t>
      </w:r>
    </w:p>
    <w:p w:rsidR="00566C3D" w:rsidRDefault="00566C3D" w:rsidP="007F5CCC">
      <w:pPr>
        <w:pStyle w:val="NoSpacing"/>
        <w:jc w:val="both"/>
      </w:pPr>
    </w:p>
    <w:p w:rsidR="00566C3D" w:rsidRPr="00BA16AA" w:rsidRDefault="00566C3D" w:rsidP="007F5CCC">
      <w:pPr>
        <w:pStyle w:val="NoSpacing"/>
        <w:jc w:val="both"/>
        <w:rPr>
          <w:b/>
          <w:bCs/>
        </w:rPr>
      </w:pPr>
      <w:r w:rsidRPr="00BA16AA">
        <w:rPr>
          <w:b/>
          <w:bCs/>
        </w:rPr>
        <w:t>5. a) Aşağıda bazı i</w:t>
      </w:r>
      <w:r>
        <w:rPr>
          <w:b/>
          <w:bCs/>
        </w:rPr>
        <w:t>fadeler verilmiştir. İ</w:t>
      </w:r>
      <w:r w:rsidRPr="00BA16AA">
        <w:rPr>
          <w:b/>
          <w:bCs/>
        </w:rPr>
        <w:t>cat olanların karşısına “İ” keşif olanların karşısına “K” harfi getiriniz.</w:t>
      </w:r>
      <w:r>
        <w:rPr>
          <w:b/>
          <w:bCs/>
        </w:rPr>
        <w:t>(5 Puan)</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06"/>
        <w:gridCol w:w="747"/>
      </w:tblGrid>
      <w:tr w:rsidR="00566C3D" w:rsidRPr="001243FA">
        <w:trPr>
          <w:trHeight w:hRule="exact" w:val="340"/>
        </w:trPr>
        <w:tc>
          <w:tcPr>
            <w:tcW w:w="4606" w:type="dxa"/>
            <w:vAlign w:val="center"/>
          </w:tcPr>
          <w:p w:rsidR="00566C3D" w:rsidRPr="001243FA" w:rsidRDefault="00566C3D" w:rsidP="001243FA">
            <w:pPr>
              <w:pStyle w:val="NoSpacing"/>
              <w:jc w:val="both"/>
            </w:pPr>
            <w:r w:rsidRPr="001243FA">
              <w:t>Suyun kaldırma kuvveti</w:t>
            </w:r>
          </w:p>
        </w:tc>
        <w:tc>
          <w:tcPr>
            <w:tcW w:w="747" w:type="dxa"/>
            <w:vAlign w:val="center"/>
          </w:tcPr>
          <w:p w:rsidR="00566C3D" w:rsidRPr="001243FA" w:rsidRDefault="00566C3D" w:rsidP="001243FA">
            <w:pPr>
              <w:pStyle w:val="NoSpacing"/>
              <w:jc w:val="both"/>
            </w:pPr>
          </w:p>
        </w:tc>
      </w:tr>
      <w:tr w:rsidR="00566C3D" w:rsidRPr="001243FA">
        <w:trPr>
          <w:trHeight w:hRule="exact" w:val="340"/>
        </w:trPr>
        <w:tc>
          <w:tcPr>
            <w:tcW w:w="4606" w:type="dxa"/>
            <w:vAlign w:val="center"/>
          </w:tcPr>
          <w:p w:rsidR="00566C3D" w:rsidRPr="001243FA" w:rsidRDefault="00566C3D" w:rsidP="001243FA">
            <w:pPr>
              <w:pStyle w:val="NoSpacing"/>
              <w:jc w:val="both"/>
            </w:pPr>
            <w:r w:rsidRPr="001243FA">
              <w:t>Ampul</w:t>
            </w:r>
          </w:p>
        </w:tc>
        <w:tc>
          <w:tcPr>
            <w:tcW w:w="747" w:type="dxa"/>
            <w:vAlign w:val="center"/>
          </w:tcPr>
          <w:p w:rsidR="00566C3D" w:rsidRPr="001243FA" w:rsidRDefault="00566C3D" w:rsidP="001243FA">
            <w:pPr>
              <w:pStyle w:val="NoSpacing"/>
              <w:jc w:val="both"/>
            </w:pPr>
          </w:p>
        </w:tc>
      </w:tr>
      <w:tr w:rsidR="00566C3D" w:rsidRPr="001243FA">
        <w:trPr>
          <w:trHeight w:hRule="exact" w:val="340"/>
        </w:trPr>
        <w:tc>
          <w:tcPr>
            <w:tcW w:w="4606" w:type="dxa"/>
            <w:vAlign w:val="center"/>
          </w:tcPr>
          <w:p w:rsidR="00566C3D" w:rsidRPr="001243FA" w:rsidRDefault="00566C3D" w:rsidP="001243FA">
            <w:pPr>
              <w:pStyle w:val="NoSpacing"/>
              <w:jc w:val="both"/>
            </w:pPr>
            <w:r w:rsidRPr="001243FA">
              <w:t>Telefon</w:t>
            </w:r>
          </w:p>
        </w:tc>
        <w:tc>
          <w:tcPr>
            <w:tcW w:w="747" w:type="dxa"/>
            <w:vAlign w:val="center"/>
          </w:tcPr>
          <w:p w:rsidR="00566C3D" w:rsidRPr="001243FA" w:rsidRDefault="00566C3D" w:rsidP="001243FA">
            <w:pPr>
              <w:pStyle w:val="NoSpacing"/>
              <w:jc w:val="both"/>
            </w:pPr>
          </w:p>
        </w:tc>
      </w:tr>
      <w:tr w:rsidR="00566C3D" w:rsidRPr="001243FA">
        <w:trPr>
          <w:trHeight w:hRule="exact" w:val="340"/>
        </w:trPr>
        <w:tc>
          <w:tcPr>
            <w:tcW w:w="4606" w:type="dxa"/>
            <w:vAlign w:val="center"/>
          </w:tcPr>
          <w:p w:rsidR="00566C3D" w:rsidRPr="001243FA" w:rsidRDefault="00566C3D" w:rsidP="001243FA">
            <w:pPr>
              <w:pStyle w:val="NoSpacing"/>
              <w:jc w:val="both"/>
            </w:pPr>
            <w:r w:rsidRPr="001243FA">
              <w:t>Yer çekimi</w:t>
            </w:r>
          </w:p>
        </w:tc>
        <w:tc>
          <w:tcPr>
            <w:tcW w:w="747" w:type="dxa"/>
            <w:vAlign w:val="center"/>
          </w:tcPr>
          <w:p w:rsidR="00566C3D" w:rsidRPr="001243FA" w:rsidRDefault="00566C3D" w:rsidP="001243FA">
            <w:pPr>
              <w:pStyle w:val="NoSpacing"/>
              <w:jc w:val="both"/>
            </w:pPr>
          </w:p>
        </w:tc>
      </w:tr>
      <w:tr w:rsidR="00566C3D" w:rsidRPr="001243FA">
        <w:trPr>
          <w:trHeight w:hRule="exact" w:val="340"/>
        </w:trPr>
        <w:tc>
          <w:tcPr>
            <w:tcW w:w="4606" w:type="dxa"/>
            <w:vAlign w:val="center"/>
          </w:tcPr>
          <w:p w:rsidR="00566C3D" w:rsidRPr="001243FA" w:rsidRDefault="00566C3D" w:rsidP="001243FA">
            <w:pPr>
              <w:pStyle w:val="NoSpacing"/>
              <w:jc w:val="both"/>
            </w:pPr>
            <w:r w:rsidRPr="001243FA">
              <w:t>Tekerlek</w:t>
            </w:r>
          </w:p>
        </w:tc>
        <w:tc>
          <w:tcPr>
            <w:tcW w:w="747" w:type="dxa"/>
            <w:vAlign w:val="center"/>
          </w:tcPr>
          <w:p w:rsidR="00566C3D" w:rsidRPr="001243FA" w:rsidRDefault="00566C3D" w:rsidP="001243FA">
            <w:pPr>
              <w:pStyle w:val="NoSpacing"/>
              <w:jc w:val="both"/>
            </w:pPr>
          </w:p>
        </w:tc>
      </w:tr>
    </w:tbl>
    <w:p w:rsidR="00566C3D" w:rsidRDefault="00566C3D" w:rsidP="007F5CCC">
      <w:pPr>
        <w:pStyle w:val="NoSpacing"/>
        <w:jc w:val="both"/>
      </w:pPr>
    </w:p>
    <w:p w:rsidR="00566C3D" w:rsidRPr="00BA16AA" w:rsidRDefault="00566C3D" w:rsidP="007F5CCC">
      <w:pPr>
        <w:pStyle w:val="NoSpacing"/>
        <w:jc w:val="both"/>
        <w:rPr>
          <w:b/>
          <w:bCs/>
        </w:rPr>
      </w:pPr>
      <w:r w:rsidRPr="00BA16AA">
        <w:rPr>
          <w:b/>
          <w:bCs/>
        </w:rPr>
        <w:t xml:space="preserve">    b) Sizce keşif ve icat arasında nasıl bir fark vardır? Açıklayınız.</w:t>
      </w:r>
      <w:r>
        <w:rPr>
          <w:b/>
          <w:bCs/>
        </w:rPr>
        <w:t>(5 Puan)</w:t>
      </w:r>
    </w:p>
    <w:p w:rsidR="00566C3D" w:rsidRDefault="00566C3D" w:rsidP="007F5CCC">
      <w:pPr>
        <w:pStyle w:val="NoSpacing"/>
        <w:jc w:val="both"/>
      </w:pPr>
    </w:p>
    <w:p w:rsidR="00566C3D" w:rsidRDefault="00566C3D" w:rsidP="007F5CCC">
      <w:pPr>
        <w:pStyle w:val="NoSpacing"/>
        <w:jc w:val="both"/>
      </w:pPr>
    </w:p>
    <w:p w:rsidR="00566C3D" w:rsidRPr="00BA16AA" w:rsidRDefault="00566C3D" w:rsidP="007F5CCC">
      <w:pPr>
        <w:pStyle w:val="NoSpacing"/>
        <w:jc w:val="both"/>
        <w:rPr>
          <w:b/>
          <w:bCs/>
        </w:rPr>
      </w:pPr>
      <w:r w:rsidRPr="00BA16AA">
        <w:rPr>
          <w:b/>
          <w:bCs/>
        </w:rPr>
        <w:t>6. Teknolojik gelişimle ortaya çıkan ürünlerin geçmişte kullanılan hangi ürünle</w:t>
      </w:r>
      <w:r>
        <w:rPr>
          <w:b/>
          <w:bCs/>
        </w:rPr>
        <w:t>rin yerini aldığını</w:t>
      </w:r>
      <w:r w:rsidRPr="00BA16AA">
        <w:rPr>
          <w:b/>
          <w:bCs/>
        </w:rPr>
        <w:t xml:space="preserve"> yazınız.</w:t>
      </w:r>
      <w:r>
        <w:rPr>
          <w:b/>
          <w:bCs/>
        </w:rPr>
        <w:t>(10 Puan)</w:t>
      </w:r>
    </w:p>
    <w:tbl>
      <w:tblPr>
        <w:tblW w:w="889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06"/>
        <w:gridCol w:w="4291"/>
      </w:tblGrid>
      <w:tr w:rsidR="00566C3D" w:rsidRPr="001243FA">
        <w:trPr>
          <w:trHeight w:hRule="exact" w:val="340"/>
        </w:trPr>
        <w:tc>
          <w:tcPr>
            <w:tcW w:w="4606" w:type="dxa"/>
            <w:vAlign w:val="center"/>
          </w:tcPr>
          <w:p w:rsidR="00566C3D" w:rsidRPr="001243FA" w:rsidRDefault="00566C3D" w:rsidP="001243FA">
            <w:pPr>
              <w:pStyle w:val="NoSpacing"/>
              <w:jc w:val="both"/>
            </w:pPr>
            <w:r w:rsidRPr="001243FA">
              <w:t>Elektrik lambası</w:t>
            </w:r>
          </w:p>
        </w:tc>
        <w:tc>
          <w:tcPr>
            <w:tcW w:w="4291" w:type="dxa"/>
            <w:vAlign w:val="center"/>
          </w:tcPr>
          <w:p w:rsidR="00566C3D" w:rsidRPr="001243FA" w:rsidRDefault="00566C3D" w:rsidP="001243FA">
            <w:pPr>
              <w:pStyle w:val="NoSpacing"/>
              <w:jc w:val="both"/>
            </w:pPr>
          </w:p>
        </w:tc>
      </w:tr>
      <w:tr w:rsidR="00566C3D" w:rsidRPr="001243FA">
        <w:trPr>
          <w:trHeight w:hRule="exact" w:val="340"/>
        </w:trPr>
        <w:tc>
          <w:tcPr>
            <w:tcW w:w="4606" w:type="dxa"/>
            <w:vAlign w:val="center"/>
          </w:tcPr>
          <w:p w:rsidR="00566C3D" w:rsidRPr="001243FA" w:rsidRDefault="00566C3D" w:rsidP="001243FA">
            <w:pPr>
              <w:pStyle w:val="NoSpacing"/>
              <w:jc w:val="both"/>
            </w:pPr>
            <w:r w:rsidRPr="001243FA">
              <w:t>Otomobil</w:t>
            </w:r>
          </w:p>
        </w:tc>
        <w:tc>
          <w:tcPr>
            <w:tcW w:w="4291" w:type="dxa"/>
            <w:vAlign w:val="center"/>
          </w:tcPr>
          <w:p w:rsidR="00566C3D" w:rsidRPr="001243FA" w:rsidRDefault="00566C3D" w:rsidP="001243FA">
            <w:pPr>
              <w:pStyle w:val="NoSpacing"/>
              <w:jc w:val="both"/>
            </w:pPr>
          </w:p>
        </w:tc>
      </w:tr>
      <w:tr w:rsidR="00566C3D" w:rsidRPr="001243FA">
        <w:trPr>
          <w:trHeight w:hRule="exact" w:val="340"/>
        </w:trPr>
        <w:tc>
          <w:tcPr>
            <w:tcW w:w="4606" w:type="dxa"/>
            <w:vAlign w:val="center"/>
          </w:tcPr>
          <w:p w:rsidR="00566C3D" w:rsidRPr="001243FA" w:rsidRDefault="00566C3D" w:rsidP="001243FA">
            <w:pPr>
              <w:pStyle w:val="NoSpacing"/>
              <w:jc w:val="both"/>
            </w:pPr>
            <w:r w:rsidRPr="001243FA">
              <w:t>Hesap makinesi</w:t>
            </w:r>
          </w:p>
        </w:tc>
        <w:tc>
          <w:tcPr>
            <w:tcW w:w="4291" w:type="dxa"/>
            <w:vAlign w:val="center"/>
          </w:tcPr>
          <w:p w:rsidR="00566C3D" w:rsidRPr="001243FA" w:rsidRDefault="00566C3D" w:rsidP="001243FA">
            <w:pPr>
              <w:pStyle w:val="NoSpacing"/>
              <w:jc w:val="both"/>
            </w:pPr>
          </w:p>
        </w:tc>
      </w:tr>
      <w:tr w:rsidR="00566C3D" w:rsidRPr="001243FA">
        <w:trPr>
          <w:trHeight w:hRule="exact" w:val="340"/>
        </w:trPr>
        <w:tc>
          <w:tcPr>
            <w:tcW w:w="4606" w:type="dxa"/>
            <w:vAlign w:val="center"/>
          </w:tcPr>
          <w:p w:rsidR="00566C3D" w:rsidRPr="001243FA" w:rsidRDefault="00566C3D" w:rsidP="001243FA">
            <w:pPr>
              <w:pStyle w:val="NoSpacing"/>
              <w:jc w:val="both"/>
            </w:pPr>
            <w:r w:rsidRPr="001243FA">
              <w:t>Cep telefonu</w:t>
            </w:r>
          </w:p>
        </w:tc>
        <w:tc>
          <w:tcPr>
            <w:tcW w:w="4291" w:type="dxa"/>
            <w:vAlign w:val="center"/>
          </w:tcPr>
          <w:p w:rsidR="00566C3D" w:rsidRPr="001243FA" w:rsidRDefault="00566C3D" w:rsidP="001243FA">
            <w:pPr>
              <w:pStyle w:val="NoSpacing"/>
              <w:jc w:val="both"/>
            </w:pPr>
          </w:p>
        </w:tc>
      </w:tr>
      <w:tr w:rsidR="00566C3D" w:rsidRPr="001243FA">
        <w:trPr>
          <w:trHeight w:hRule="exact" w:val="340"/>
        </w:trPr>
        <w:tc>
          <w:tcPr>
            <w:tcW w:w="4606" w:type="dxa"/>
            <w:vAlign w:val="center"/>
          </w:tcPr>
          <w:p w:rsidR="00566C3D" w:rsidRPr="001243FA" w:rsidRDefault="00566C3D" w:rsidP="001243FA">
            <w:pPr>
              <w:pStyle w:val="NoSpacing"/>
              <w:jc w:val="both"/>
            </w:pPr>
            <w:r w:rsidRPr="001243FA">
              <w:t>Konut</w:t>
            </w:r>
          </w:p>
        </w:tc>
        <w:tc>
          <w:tcPr>
            <w:tcW w:w="4291" w:type="dxa"/>
            <w:vAlign w:val="center"/>
          </w:tcPr>
          <w:p w:rsidR="00566C3D" w:rsidRPr="001243FA" w:rsidRDefault="00566C3D" w:rsidP="001243FA">
            <w:pPr>
              <w:pStyle w:val="NoSpacing"/>
              <w:jc w:val="both"/>
            </w:pPr>
          </w:p>
        </w:tc>
      </w:tr>
    </w:tbl>
    <w:p w:rsidR="00566C3D" w:rsidRPr="00934B17" w:rsidRDefault="00566C3D" w:rsidP="00934B17">
      <w:pPr>
        <w:pStyle w:val="NoSpacing"/>
        <w:jc w:val="both"/>
        <w:rPr>
          <w:b/>
          <w:bCs/>
        </w:rPr>
      </w:pPr>
      <w:r w:rsidRPr="00934B17">
        <w:rPr>
          <w:b/>
          <w:bCs/>
        </w:rPr>
        <w:t>7. Günlük hayatınızı en çok etkilediğini düşündüğünüz beş bilim dalını yazarak bir cümle ile sebebini açıklayınız.</w:t>
      </w:r>
      <w:r>
        <w:rPr>
          <w:b/>
          <w:bCs/>
        </w:rPr>
        <w:t>(25 P)</w:t>
      </w:r>
    </w:p>
    <w:p w:rsidR="00566C3D" w:rsidRDefault="00566C3D" w:rsidP="00934B17">
      <w:pPr>
        <w:pStyle w:val="NoSpacing"/>
        <w:jc w:val="both"/>
      </w:pPr>
    </w:p>
    <w:p w:rsidR="00566C3D" w:rsidRDefault="00566C3D" w:rsidP="00934B17">
      <w:pPr>
        <w:pStyle w:val="NoSpacing"/>
        <w:jc w:val="both"/>
      </w:pPr>
      <w:r>
        <w:t xml:space="preserve">   *</w:t>
      </w:r>
    </w:p>
    <w:p w:rsidR="00566C3D" w:rsidRDefault="00566C3D" w:rsidP="00934B17">
      <w:pPr>
        <w:pStyle w:val="NoSpacing"/>
        <w:jc w:val="both"/>
      </w:pPr>
    </w:p>
    <w:p w:rsidR="00566C3D" w:rsidRDefault="00566C3D" w:rsidP="00934B17">
      <w:pPr>
        <w:pStyle w:val="NoSpacing"/>
        <w:jc w:val="both"/>
      </w:pPr>
      <w:r>
        <w:t xml:space="preserve">   *</w:t>
      </w:r>
    </w:p>
    <w:p w:rsidR="00566C3D" w:rsidRDefault="00566C3D" w:rsidP="00934B17">
      <w:pPr>
        <w:pStyle w:val="NoSpacing"/>
        <w:jc w:val="both"/>
      </w:pPr>
    </w:p>
    <w:p w:rsidR="00566C3D" w:rsidRDefault="00566C3D" w:rsidP="00934B17">
      <w:pPr>
        <w:pStyle w:val="NoSpacing"/>
        <w:jc w:val="both"/>
      </w:pPr>
      <w:r>
        <w:t xml:space="preserve">   *</w:t>
      </w:r>
    </w:p>
    <w:p w:rsidR="00566C3D" w:rsidRDefault="00566C3D" w:rsidP="00934B17">
      <w:pPr>
        <w:pStyle w:val="NoSpacing"/>
        <w:jc w:val="both"/>
      </w:pPr>
    </w:p>
    <w:p w:rsidR="00566C3D" w:rsidRDefault="00566C3D" w:rsidP="00934B17">
      <w:pPr>
        <w:pStyle w:val="NoSpacing"/>
        <w:jc w:val="both"/>
      </w:pPr>
      <w:r>
        <w:t xml:space="preserve">   *</w:t>
      </w:r>
    </w:p>
    <w:p w:rsidR="00566C3D" w:rsidRDefault="00566C3D" w:rsidP="00934B17">
      <w:pPr>
        <w:pStyle w:val="NoSpacing"/>
        <w:jc w:val="both"/>
      </w:pPr>
    </w:p>
    <w:p w:rsidR="00566C3D" w:rsidRDefault="00566C3D" w:rsidP="00934B17">
      <w:pPr>
        <w:pStyle w:val="NoSpacing"/>
        <w:jc w:val="both"/>
      </w:pPr>
      <w:r>
        <w:t xml:space="preserve">   *</w:t>
      </w:r>
    </w:p>
    <w:p w:rsidR="00566C3D" w:rsidRDefault="00566C3D" w:rsidP="007F5CCC">
      <w:pPr>
        <w:pStyle w:val="NoSpacing"/>
        <w:jc w:val="both"/>
        <w:rPr>
          <w:b/>
          <w:bCs/>
        </w:rPr>
      </w:pPr>
    </w:p>
    <w:p w:rsidR="00566C3D" w:rsidRDefault="00566C3D" w:rsidP="007F5CCC">
      <w:pPr>
        <w:pStyle w:val="NoSpacing"/>
        <w:jc w:val="both"/>
        <w:rPr>
          <w:b/>
          <w:bCs/>
        </w:rPr>
      </w:pPr>
      <w:r>
        <w:rPr>
          <w:b/>
          <w:bCs/>
        </w:rPr>
        <w:t>8</w:t>
      </w:r>
      <w:r w:rsidRPr="00BA16AA">
        <w:rPr>
          <w:b/>
          <w:bCs/>
        </w:rPr>
        <w:t xml:space="preserve">. Aşağıdaki eşleştirmelerden hangisi </w:t>
      </w:r>
      <w:r w:rsidRPr="00BA16AA">
        <w:rPr>
          <w:b/>
          <w:bCs/>
          <w:u w:val="single"/>
        </w:rPr>
        <w:t>yanlıştır</w:t>
      </w:r>
      <w:r w:rsidRPr="00BA16AA">
        <w:rPr>
          <w:b/>
          <w:bCs/>
        </w:rPr>
        <w:t>?</w:t>
      </w:r>
      <w:r>
        <w:rPr>
          <w:b/>
          <w:bCs/>
        </w:rPr>
        <w:t>(5 Puan)</w:t>
      </w:r>
    </w:p>
    <w:p w:rsidR="00566C3D" w:rsidRPr="00BA16AA" w:rsidRDefault="00566C3D" w:rsidP="007F5CCC">
      <w:pPr>
        <w:pStyle w:val="NoSpacing"/>
        <w:jc w:val="both"/>
        <w:rPr>
          <w:b/>
          <w:b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7"/>
        <w:gridCol w:w="1701"/>
        <w:gridCol w:w="2693"/>
      </w:tblGrid>
      <w:tr w:rsidR="00566C3D" w:rsidRPr="001243FA">
        <w:tc>
          <w:tcPr>
            <w:tcW w:w="567" w:type="dxa"/>
          </w:tcPr>
          <w:p w:rsidR="00566C3D" w:rsidRPr="001243FA" w:rsidRDefault="00566C3D" w:rsidP="001243FA">
            <w:pPr>
              <w:pStyle w:val="NoSpacing"/>
              <w:jc w:val="both"/>
            </w:pPr>
          </w:p>
        </w:tc>
        <w:tc>
          <w:tcPr>
            <w:tcW w:w="1701" w:type="dxa"/>
          </w:tcPr>
          <w:p w:rsidR="00566C3D" w:rsidRPr="001243FA" w:rsidRDefault="00566C3D" w:rsidP="001243FA">
            <w:pPr>
              <w:pStyle w:val="NoSpacing"/>
              <w:jc w:val="center"/>
              <w:rPr>
                <w:b/>
                <w:bCs/>
              </w:rPr>
            </w:pPr>
            <w:r w:rsidRPr="001243FA">
              <w:rPr>
                <w:b/>
                <w:bCs/>
              </w:rPr>
              <w:t>Kalıp Söz</w:t>
            </w:r>
          </w:p>
        </w:tc>
        <w:tc>
          <w:tcPr>
            <w:tcW w:w="2693" w:type="dxa"/>
          </w:tcPr>
          <w:p w:rsidR="00566C3D" w:rsidRPr="001243FA" w:rsidRDefault="00566C3D" w:rsidP="001243FA">
            <w:pPr>
              <w:pStyle w:val="NoSpacing"/>
              <w:jc w:val="center"/>
              <w:rPr>
                <w:b/>
                <w:bCs/>
              </w:rPr>
            </w:pPr>
            <w:r w:rsidRPr="001243FA">
              <w:rPr>
                <w:b/>
                <w:bCs/>
              </w:rPr>
              <w:t>Olay ya da Durum</w:t>
            </w:r>
          </w:p>
        </w:tc>
      </w:tr>
      <w:tr w:rsidR="00566C3D" w:rsidRPr="001243FA">
        <w:tc>
          <w:tcPr>
            <w:tcW w:w="567" w:type="dxa"/>
          </w:tcPr>
          <w:p w:rsidR="00566C3D" w:rsidRPr="001243FA" w:rsidRDefault="00566C3D" w:rsidP="001243FA">
            <w:pPr>
              <w:pStyle w:val="NoSpacing"/>
              <w:jc w:val="center"/>
            </w:pPr>
            <w:r w:rsidRPr="001243FA">
              <w:t>A)</w:t>
            </w:r>
          </w:p>
        </w:tc>
        <w:tc>
          <w:tcPr>
            <w:tcW w:w="1701" w:type="dxa"/>
          </w:tcPr>
          <w:p w:rsidR="00566C3D" w:rsidRPr="001243FA" w:rsidRDefault="00566C3D" w:rsidP="001243FA">
            <w:pPr>
              <w:pStyle w:val="NoSpacing"/>
              <w:jc w:val="both"/>
            </w:pPr>
            <w:r w:rsidRPr="001243FA">
              <w:t>Hayırlı olsun</w:t>
            </w:r>
          </w:p>
        </w:tc>
        <w:tc>
          <w:tcPr>
            <w:tcW w:w="2693" w:type="dxa"/>
          </w:tcPr>
          <w:p w:rsidR="00566C3D" w:rsidRPr="001243FA" w:rsidRDefault="00566C3D" w:rsidP="001243FA">
            <w:pPr>
              <w:pStyle w:val="NoSpacing"/>
              <w:jc w:val="both"/>
            </w:pPr>
            <w:r w:rsidRPr="001243FA">
              <w:t>Yeni bir şey alındığında</w:t>
            </w:r>
          </w:p>
        </w:tc>
      </w:tr>
      <w:tr w:rsidR="00566C3D" w:rsidRPr="001243FA">
        <w:tc>
          <w:tcPr>
            <w:tcW w:w="567" w:type="dxa"/>
          </w:tcPr>
          <w:p w:rsidR="00566C3D" w:rsidRPr="001243FA" w:rsidRDefault="00566C3D" w:rsidP="001243FA">
            <w:pPr>
              <w:pStyle w:val="NoSpacing"/>
              <w:jc w:val="center"/>
            </w:pPr>
            <w:r w:rsidRPr="001243FA">
              <w:t>B)</w:t>
            </w:r>
          </w:p>
        </w:tc>
        <w:tc>
          <w:tcPr>
            <w:tcW w:w="1701" w:type="dxa"/>
          </w:tcPr>
          <w:p w:rsidR="00566C3D" w:rsidRPr="001243FA" w:rsidRDefault="00566C3D" w:rsidP="001243FA">
            <w:pPr>
              <w:pStyle w:val="NoSpacing"/>
              <w:jc w:val="both"/>
            </w:pPr>
            <w:r w:rsidRPr="001243FA">
              <w:t>Geçmiş olsun</w:t>
            </w:r>
          </w:p>
        </w:tc>
        <w:tc>
          <w:tcPr>
            <w:tcW w:w="2693" w:type="dxa"/>
          </w:tcPr>
          <w:p w:rsidR="00566C3D" w:rsidRPr="001243FA" w:rsidRDefault="00566C3D" w:rsidP="001243FA">
            <w:pPr>
              <w:pStyle w:val="NoSpacing"/>
              <w:jc w:val="both"/>
            </w:pPr>
            <w:r w:rsidRPr="001243FA">
              <w:t>Hasta ziyaretinde</w:t>
            </w:r>
          </w:p>
        </w:tc>
      </w:tr>
      <w:tr w:rsidR="00566C3D" w:rsidRPr="001243FA">
        <w:tc>
          <w:tcPr>
            <w:tcW w:w="567" w:type="dxa"/>
          </w:tcPr>
          <w:p w:rsidR="00566C3D" w:rsidRPr="001243FA" w:rsidRDefault="00566C3D" w:rsidP="001243FA">
            <w:pPr>
              <w:pStyle w:val="NoSpacing"/>
              <w:jc w:val="center"/>
            </w:pPr>
            <w:r w:rsidRPr="001243FA">
              <w:t>C)</w:t>
            </w:r>
          </w:p>
        </w:tc>
        <w:tc>
          <w:tcPr>
            <w:tcW w:w="1701" w:type="dxa"/>
          </w:tcPr>
          <w:p w:rsidR="00566C3D" w:rsidRPr="001243FA" w:rsidRDefault="00566C3D" w:rsidP="001243FA">
            <w:pPr>
              <w:pStyle w:val="NoSpacing"/>
              <w:jc w:val="both"/>
            </w:pPr>
            <w:r w:rsidRPr="001243FA">
              <w:t>Hoşça kal</w:t>
            </w:r>
          </w:p>
        </w:tc>
        <w:tc>
          <w:tcPr>
            <w:tcW w:w="2693" w:type="dxa"/>
          </w:tcPr>
          <w:p w:rsidR="00566C3D" w:rsidRPr="001243FA" w:rsidRDefault="00566C3D" w:rsidP="001243FA">
            <w:pPr>
              <w:pStyle w:val="NoSpacing"/>
              <w:jc w:val="both"/>
            </w:pPr>
            <w:r w:rsidRPr="001243FA">
              <w:t>Bir yerden ayrılırken</w:t>
            </w:r>
          </w:p>
        </w:tc>
      </w:tr>
      <w:tr w:rsidR="00566C3D" w:rsidRPr="001243FA">
        <w:tc>
          <w:tcPr>
            <w:tcW w:w="567" w:type="dxa"/>
          </w:tcPr>
          <w:p w:rsidR="00566C3D" w:rsidRPr="001243FA" w:rsidRDefault="00566C3D" w:rsidP="001243FA">
            <w:pPr>
              <w:pStyle w:val="NoSpacing"/>
              <w:jc w:val="center"/>
            </w:pPr>
            <w:r w:rsidRPr="001243FA">
              <w:t>D)</w:t>
            </w:r>
          </w:p>
        </w:tc>
        <w:tc>
          <w:tcPr>
            <w:tcW w:w="1701" w:type="dxa"/>
          </w:tcPr>
          <w:p w:rsidR="00566C3D" w:rsidRPr="001243FA" w:rsidRDefault="00566C3D" w:rsidP="001243FA">
            <w:pPr>
              <w:pStyle w:val="NoSpacing"/>
              <w:jc w:val="both"/>
            </w:pPr>
            <w:r w:rsidRPr="001243FA">
              <w:t>Özür dilerim</w:t>
            </w:r>
          </w:p>
        </w:tc>
        <w:tc>
          <w:tcPr>
            <w:tcW w:w="2693" w:type="dxa"/>
          </w:tcPr>
          <w:p w:rsidR="00566C3D" w:rsidRPr="001243FA" w:rsidRDefault="00566C3D" w:rsidP="001243FA">
            <w:pPr>
              <w:pStyle w:val="NoSpacing"/>
              <w:jc w:val="both"/>
            </w:pPr>
            <w:r w:rsidRPr="001243FA">
              <w:t>Minnet duyma durumunda</w:t>
            </w:r>
          </w:p>
        </w:tc>
      </w:tr>
    </w:tbl>
    <w:p w:rsidR="00566C3D" w:rsidRDefault="00566C3D" w:rsidP="007F5CCC">
      <w:pPr>
        <w:pStyle w:val="NoSpacing"/>
        <w:jc w:val="both"/>
      </w:pPr>
    </w:p>
    <w:p w:rsidR="00566C3D" w:rsidRPr="00BA16AA" w:rsidRDefault="00566C3D" w:rsidP="007F5CCC">
      <w:pPr>
        <w:pStyle w:val="NoSpacing"/>
        <w:jc w:val="both"/>
        <w:rPr>
          <w:b/>
          <w:bCs/>
        </w:rPr>
      </w:pPr>
      <w:r>
        <w:rPr>
          <w:b/>
          <w:bCs/>
        </w:rPr>
        <w:t>9</w:t>
      </w:r>
      <w:r w:rsidRPr="00BA16AA">
        <w:rPr>
          <w:b/>
          <w:bCs/>
        </w:rPr>
        <w:t xml:space="preserve">. Aşağıdakilerin hangisinde adı verilen tarihî şahsiyet ile açıklanan özelliği </w:t>
      </w:r>
      <w:r w:rsidRPr="00BA16AA">
        <w:rPr>
          <w:b/>
          <w:bCs/>
          <w:u w:val="single"/>
        </w:rPr>
        <w:t>uyuşmamaktadır</w:t>
      </w:r>
      <w:r w:rsidRPr="00BA16AA">
        <w:rPr>
          <w:b/>
          <w:bCs/>
        </w:rPr>
        <w:t>?</w:t>
      </w:r>
      <w:r>
        <w:rPr>
          <w:b/>
          <w:bCs/>
        </w:rPr>
        <w:t>(5 Puan)</w:t>
      </w:r>
    </w:p>
    <w:p w:rsidR="00566C3D" w:rsidRDefault="00566C3D" w:rsidP="007F5CCC">
      <w:pPr>
        <w:pStyle w:val="NoSpacing"/>
        <w:jc w:val="both"/>
      </w:pPr>
      <w:r>
        <w:t xml:space="preserve">   A) Evliya Çelebi : İnsanlara mizah ile ders veren bir bilge.</w:t>
      </w:r>
    </w:p>
    <w:p w:rsidR="00566C3D" w:rsidRDefault="00566C3D" w:rsidP="007F5CCC">
      <w:pPr>
        <w:pStyle w:val="NoSpacing"/>
        <w:jc w:val="both"/>
      </w:pPr>
      <w:r>
        <w:t xml:space="preserve">   B) Dede Korkut : Söylediği destanlarla halka yol gösteren ulu ata.</w:t>
      </w:r>
    </w:p>
    <w:p w:rsidR="00566C3D" w:rsidRDefault="00566C3D" w:rsidP="007F5CCC">
      <w:pPr>
        <w:pStyle w:val="NoSpacing"/>
        <w:jc w:val="both"/>
      </w:pPr>
      <w:r>
        <w:t xml:space="preserve">   C) Mimar Sinan : Köprüler, camiler yapan büyük Osmanlı mimarı.</w:t>
      </w:r>
    </w:p>
    <w:p w:rsidR="00566C3D" w:rsidRDefault="00566C3D" w:rsidP="007F5CCC">
      <w:pPr>
        <w:pStyle w:val="NoSpacing"/>
        <w:jc w:val="both"/>
      </w:pPr>
      <w:r>
        <w:t xml:space="preserve">   D) Mevlana : Hoşgörüyü bütün dünyaya öğreten bir âlim.</w:t>
      </w:r>
    </w:p>
    <w:p w:rsidR="00566C3D" w:rsidRDefault="00566C3D" w:rsidP="007F5CCC">
      <w:pPr>
        <w:pStyle w:val="NoSpacing"/>
        <w:jc w:val="both"/>
      </w:pPr>
    </w:p>
    <w:p w:rsidR="00566C3D" w:rsidRPr="00BA16AA" w:rsidRDefault="00566C3D" w:rsidP="007F5CCC">
      <w:pPr>
        <w:pStyle w:val="NoSpacing"/>
        <w:jc w:val="both"/>
        <w:rPr>
          <w:b/>
          <w:bCs/>
        </w:rPr>
      </w:pPr>
      <w:r>
        <w:rPr>
          <w:b/>
          <w:bCs/>
        </w:rPr>
        <w:t>10</w:t>
      </w:r>
      <w:r w:rsidRPr="00BA16AA">
        <w:rPr>
          <w:b/>
          <w:bCs/>
        </w:rPr>
        <w:t xml:space="preserve">. Aşağıdakilerden hangisi vefalı bir insanın </w:t>
      </w:r>
      <w:r w:rsidRPr="00BA16AA">
        <w:rPr>
          <w:b/>
          <w:bCs/>
          <w:u w:val="single"/>
        </w:rPr>
        <w:t>en önemli</w:t>
      </w:r>
      <w:r w:rsidRPr="00BA16AA">
        <w:rPr>
          <w:b/>
          <w:bCs/>
        </w:rPr>
        <w:t xml:space="preserve"> davranışıdır?</w:t>
      </w:r>
      <w:r>
        <w:rPr>
          <w:b/>
          <w:bCs/>
        </w:rPr>
        <w:t>(5 Puan)</w:t>
      </w:r>
    </w:p>
    <w:p w:rsidR="00566C3D" w:rsidRDefault="00566C3D" w:rsidP="007F5CCC">
      <w:pPr>
        <w:pStyle w:val="NoSpacing"/>
        <w:jc w:val="both"/>
      </w:pPr>
      <w:r>
        <w:t xml:space="preserve">   A) Sözünde durur.                    B) Yalan söylemez.                    C) İyiliği unutmaz.                    D) Sabırlı davranır.</w:t>
      </w:r>
    </w:p>
    <w:p w:rsidR="00566C3D" w:rsidRDefault="00566C3D" w:rsidP="007F5CCC">
      <w:pPr>
        <w:pStyle w:val="NoSpacing"/>
        <w:jc w:val="both"/>
      </w:pPr>
    </w:p>
    <w:p w:rsidR="00566C3D" w:rsidRDefault="00566C3D" w:rsidP="007F5CCC">
      <w:pPr>
        <w:pStyle w:val="NoSpacing"/>
        <w:jc w:val="both"/>
      </w:pPr>
      <w:r>
        <w:t>“Nasreddin Hoca eve iki okka et getirir. Karısına:</w:t>
      </w:r>
    </w:p>
    <w:p w:rsidR="00566C3D" w:rsidRDefault="00566C3D" w:rsidP="007F5CCC">
      <w:pPr>
        <w:pStyle w:val="NoSpacing"/>
        <w:jc w:val="both"/>
      </w:pPr>
      <w:r>
        <w:t xml:space="preserve">       - Akşama misafir gelecek. Yahni yaparsın, der.</w:t>
      </w:r>
    </w:p>
    <w:p w:rsidR="00566C3D" w:rsidRDefault="00566C3D" w:rsidP="007F5CCC">
      <w:pPr>
        <w:pStyle w:val="NoSpacing"/>
        <w:jc w:val="both"/>
      </w:pPr>
      <w:r>
        <w:t xml:space="preserve">       Evdeki komşu kadınlar, Hoca’nın karısını kandırırlar, iki okka eti pişirip yerler. Akşam yemeğinde misafire çorba, arkadan pilav ve hoşaf verir. Fakat Hoca’da şafak atar. Karısına:</w:t>
      </w:r>
    </w:p>
    <w:p w:rsidR="00566C3D" w:rsidRDefault="00566C3D" w:rsidP="007F5CCC">
      <w:pPr>
        <w:pStyle w:val="NoSpacing"/>
        <w:jc w:val="both"/>
      </w:pPr>
      <w:r>
        <w:t xml:space="preserve">      - Et ne oldu, diye sorar.</w:t>
      </w:r>
    </w:p>
    <w:p w:rsidR="00566C3D" w:rsidRDefault="00566C3D" w:rsidP="007F5CCC">
      <w:pPr>
        <w:pStyle w:val="NoSpacing"/>
        <w:jc w:val="both"/>
      </w:pPr>
      <w:r>
        <w:t xml:space="preserve">     Karısı:</w:t>
      </w:r>
    </w:p>
    <w:p w:rsidR="00566C3D" w:rsidRDefault="00566C3D" w:rsidP="007F5CCC">
      <w:pPr>
        <w:pStyle w:val="NoSpacing"/>
        <w:jc w:val="both"/>
      </w:pPr>
      <w:r>
        <w:t xml:space="preserve">     - Kedi yedi, deyince Hoca, başını kaşır sonra kediyi ve kantarı getirmesini söyler. Kediyi tartar, bakar ki kedi iki okka gelir. Bunun üzerine:</w:t>
      </w:r>
    </w:p>
    <w:p w:rsidR="00566C3D" w:rsidRDefault="00566C3D" w:rsidP="007F5CCC">
      <w:pPr>
        <w:pStyle w:val="NoSpacing"/>
        <w:jc w:val="both"/>
      </w:pPr>
      <w:r>
        <w:t xml:space="preserve">     - Hatun, bu et ise, kedi nerede, iki okka kedi ise et nerede, der.</w:t>
      </w:r>
    </w:p>
    <w:p w:rsidR="00566C3D" w:rsidRDefault="00566C3D" w:rsidP="007F5CCC">
      <w:pPr>
        <w:pStyle w:val="NoSpacing"/>
        <w:jc w:val="both"/>
      </w:pPr>
    </w:p>
    <w:p w:rsidR="00566C3D" w:rsidRPr="007F5CCC" w:rsidRDefault="00566C3D" w:rsidP="00C913A7">
      <w:pPr>
        <w:pStyle w:val="NoSpacing"/>
        <w:ind w:firstLine="567"/>
        <w:jc w:val="both"/>
        <w:rPr>
          <w:b/>
          <w:bCs/>
        </w:rPr>
      </w:pPr>
      <w:r w:rsidRPr="007F5CCC">
        <w:rPr>
          <w:b/>
          <w:bCs/>
        </w:rPr>
        <w:t>(</w:t>
      </w:r>
      <w:r>
        <w:rPr>
          <w:b/>
          <w:bCs/>
        </w:rPr>
        <w:t>11. ve 12</w:t>
      </w:r>
      <w:r w:rsidRPr="007F5CCC">
        <w:rPr>
          <w:b/>
          <w:bCs/>
        </w:rPr>
        <w:t>.soruları yukarıdaki metne göre cevaplayınız.)</w:t>
      </w:r>
    </w:p>
    <w:p w:rsidR="00566C3D" w:rsidRDefault="00566C3D" w:rsidP="007F5CCC">
      <w:pPr>
        <w:pStyle w:val="NoSpacing"/>
        <w:jc w:val="both"/>
      </w:pPr>
    </w:p>
    <w:p w:rsidR="00566C3D" w:rsidRPr="00C913A7" w:rsidRDefault="00566C3D" w:rsidP="007F5CCC">
      <w:pPr>
        <w:pStyle w:val="NoSpacing"/>
        <w:jc w:val="both"/>
        <w:rPr>
          <w:b/>
          <w:bCs/>
        </w:rPr>
      </w:pPr>
      <w:r>
        <w:rPr>
          <w:b/>
          <w:bCs/>
        </w:rPr>
        <w:t>11</w:t>
      </w:r>
      <w:r w:rsidRPr="00C913A7">
        <w:rPr>
          <w:b/>
          <w:bCs/>
        </w:rPr>
        <w:t xml:space="preserve">. Yukarıdaki fıkranın </w:t>
      </w:r>
      <w:r w:rsidRPr="00C913A7">
        <w:rPr>
          <w:b/>
          <w:bCs/>
          <w:u w:val="single"/>
        </w:rPr>
        <w:t>konusu</w:t>
      </w:r>
      <w:r w:rsidRPr="00C913A7">
        <w:rPr>
          <w:b/>
          <w:bCs/>
        </w:rPr>
        <w:t xml:space="preserve"> aşağıdaki kavramlardan hangisi olabilir?</w:t>
      </w:r>
      <w:r>
        <w:rPr>
          <w:b/>
          <w:bCs/>
        </w:rPr>
        <w:t>(5 Puan)</w:t>
      </w:r>
    </w:p>
    <w:p w:rsidR="00566C3D" w:rsidRDefault="00566C3D" w:rsidP="007F5CCC">
      <w:pPr>
        <w:pStyle w:val="NoSpacing"/>
        <w:jc w:val="both"/>
      </w:pPr>
      <w:r>
        <w:t xml:space="preserve">     A) Hoşgörü                              B) Komşuluk                              C) Yardımlaşma                              D) Doğruluk</w:t>
      </w:r>
    </w:p>
    <w:p w:rsidR="00566C3D" w:rsidRDefault="00566C3D" w:rsidP="007F5CCC">
      <w:pPr>
        <w:pStyle w:val="NoSpacing"/>
        <w:jc w:val="both"/>
      </w:pPr>
    </w:p>
    <w:p w:rsidR="00566C3D" w:rsidRPr="00934B17" w:rsidRDefault="00566C3D" w:rsidP="007F5CCC">
      <w:pPr>
        <w:pStyle w:val="NoSpacing"/>
        <w:jc w:val="both"/>
        <w:rPr>
          <w:b/>
          <w:bCs/>
        </w:rPr>
      </w:pPr>
      <w:r>
        <w:rPr>
          <w:b/>
          <w:bCs/>
        </w:rPr>
        <w:t>12</w:t>
      </w:r>
      <w:r w:rsidRPr="00934B17">
        <w:rPr>
          <w:b/>
          <w:bCs/>
        </w:rPr>
        <w:t>. Yukarıdaki fıkrada yer alan yanlış davranışları belirleyerek yazınız.</w:t>
      </w:r>
      <w:r>
        <w:rPr>
          <w:b/>
          <w:bCs/>
        </w:rPr>
        <w:t xml:space="preserve"> (10 Puan)</w:t>
      </w:r>
    </w:p>
    <w:p w:rsidR="00566C3D" w:rsidRDefault="00566C3D" w:rsidP="007F5CCC">
      <w:pPr>
        <w:pStyle w:val="NoSpacing"/>
        <w:jc w:val="both"/>
      </w:pPr>
    </w:p>
    <w:p w:rsidR="00566C3D" w:rsidRDefault="00566C3D" w:rsidP="007F5CCC">
      <w:pPr>
        <w:pStyle w:val="NoSpacing"/>
        <w:jc w:val="both"/>
      </w:pPr>
    </w:p>
    <w:p w:rsidR="00566C3D" w:rsidRDefault="00566C3D" w:rsidP="007F5CCC">
      <w:pPr>
        <w:pStyle w:val="NoSpacing"/>
        <w:jc w:val="both"/>
      </w:pPr>
    </w:p>
    <w:p w:rsidR="00566C3D" w:rsidRDefault="00566C3D" w:rsidP="007F5CCC">
      <w:pPr>
        <w:pStyle w:val="NoSpacing"/>
        <w:jc w:val="both"/>
      </w:pPr>
    </w:p>
    <w:p w:rsidR="00566C3D" w:rsidRDefault="00566C3D" w:rsidP="007F5CCC">
      <w:pPr>
        <w:pStyle w:val="NoSpacing"/>
        <w:jc w:val="both"/>
      </w:pPr>
    </w:p>
    <w:p w:rsidR="00566C3D" w:rsidRDefault="00566C3D" w:rsidP="007F5CCC">
      <w:pPr>
        <w:pStyle w:val="NoSpacing"/>
        <w:jc w:val="both"/>
      </w:pPr>
    </w:p>
    <w:p w:rsidR="00566C3D" w:rsidRDefault="00566C3D" w:rsidP="007F5CCC">
      <w:pPr>
        <w:pStyle w:val="NoSpacing"/>
        <w:jc w:val="both"/>
      </w:pPr>
    </w:p>
    <w:p w:rsidR="00566C3D" w:rsidRDefault="00566C3D" w:rsidP="007F5CCC">
      <w:pPr>
        <w:pStyle w:val="NoSpacing"/>
        <w:jc w:val="both"/>
      </w:pPr>
      <w:bookmarkStart w:id="0" w:name="_GoBack"/>
      <w:bookmarkEnd w:id="0"/>
    </w:p>
    <w:p w:rsidR="00566C3D" w:rsidRPr="006422E7" w:rsidRDefault="00566C3D" w:rsidP="00934B17">
      <w:pPr>
        <w:pStyle w:val="NoSpacing"/>
        <w:jc w:val="center"/>
        <w:rPr>
          <w:sz w:val="40"/>
          <w:szCs w:val="40"/>
        </w:rPr>
      </w:pPr>
      <w:r w:rsidRPr="006422E7">
        <w:rPr>
          <w:sz w:val="40"/>
          <w:szCs w:val="40"/>
        </w:rPr>
        <w:t>Başarılar dilerim.</w:t>
      </w:r>
    </w:p>
    <w:p w:rsidR="00566C3D" w:rsidRDefault="00566C3D" w:rsidP="007F5CCC">
      <w:pPr>
        <w:pStyle w:val="NoSpacing"/>
        <w:jc w:val="both"/>
      </w:pPr>
    </w:p>
    <w:p w:rsidR="00566C3D" w:rsidRPr="008A121F" w:rsidRDefault="00566C3D" w:rsidP="00934B17">
      <w:pPr>
        <w:pStyle w:val="NoSpacing"/>
        <w:ind w:left="7788"/>
        <w:jc w:val="both"/>
        <w:rPr>
          <w:b/>
          <w:bCs/>
        </w:rPr>
      </w:pPr>
      <w:r w:rsidRPr="008A121F">
        <w:rPr>
          <w:b/>
          <w:bCs/>
        </w:rPr>
        <w:t>MURAT GÜNDÜZ</w:t>
      </w:r>
    </w:p>
    <w:p w:rsidR="00566C3D" w:rsidRPr="008A121F" w:rsidRDefault="00566C3D" w:rsidP="00934B17">
      <w:pPr>
        <w:pStyle w:val="NoSpacing"/>
        <w:jc w:val="both"/>
        <w:rPr>
          <w:b/>
          <w:bCs/>
        </w:rPr>
      </w:pPr>
      <w:r w:rsidRPr="008A121F">
        <w:rPr>
          <w:b/>
          <w:bCs/>
        </w:rPr>
        <w:tab/>
      </w:r>
      <w:r w:rsidRPr="008A121F">
        <w:rPr>
          <w:b/>
          <w:bCs/>
        </w:rPr>
        <w:tab/>
      </w:r>
      <w:r w:rsidRPr="008A121F">
        <w:rPr>
          <w:b/>
          <w:bCs/>
        </w:rPr>
        <w:tab/>
      </w:r>
      <w:r w:rsidRPr="008A121F">
        <w:rPr>
          <w:b/>
          <w:bCs/>
        </w:rPr>
        <w:tab/>
      </w:r>
      <w:r w:rsidRPr="008A121F">
        <w:rPr>
          <w:b/>
          <w:bCs/>
        </w:rPr>
        <w:tab/>
      </w:r>
      <w:r w:rsidRPr="008A121F">
        <w:rPr>
          <w:b/>
          <w:bCs/>
        </w:rPr>
        <w:tab/>
      </w:r>
      <w:r w:rsidRPr="008A121F">
        <w:rPr>
          <w:b/>
          <w:bCs/>
        </w:rPr>
        <w:tab/>
      </w:r>
      <w:r w:rsidRPr="008A121F">
        <w:rPr>
          <w:b/>
          <w:bCs/>
        </w:rPr>
        <w:tab/>
      </w:r>
      <w:r w:rsidRPr="008A121F">
        <w:rPr>
          <w:b/>
          <w:bCs/>
        </w:rPr>
        <w:tab/>
      </w:r>
      <w:r w:rsidRPr="008A121F">
        <w:rPr>
          <w:b/>
          <w:bCs/>
        </w:rPr>
        <w:tab/>
      </w:r>
      <w:r w:rsidRPr="008A121F">
        <w:rPr>
          <w:b/>
          <w:bCs/>
        </w:rPr>
        <w:tab/>
        <w:t xml:space="preserve">       TÜRKÇE ÖĞRETMENİ</w:t>
      </w:r>
    </w:p>
    <w:sectPr w:rsidR="00566C3D" w:rsidRPr="008A121F" w:rsidSect="00FB0BEB">
      <w:pgSz w:w="11906" w:h="16838" w:code="9"/>
      <w:pgMar w:top="567" w:right="567" w:bottom="567" w:left="567" w:header="0" w:footer="0"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11433"/>
    <w:rsid w:val="000E4A83"/>
    <w:rsid w:val="001243FA"/>
    <w:rsid w:val="002A0D6D"/>
    <w:rsid w:val="00350777"/>
    <w:rsid w:val="0035393B"/>
    <w:rsid w:val="0038147E"/>
    <w:rsid w:val="004F6BEE"/>
    <w:rsid w:val="00501BE5"/>
    <w:rsid w:val="00505957"/>
    <w:rsid w:val="005236D4"/>
    <w:rsid w:val="005548EA"/>
    <w:rsid w:val="00566C3D"/>
    <w:rsid w:val="005736B3"/>
    <w:rsid w:val="005D5055"/>
    <w:rsid w:val="005D6A7F"/>
    <w:rsid w:val="00637427"/>
    <w:rsid w:val="006422E7"/>
    <w:rsid w:val="006604C4"/>
    <w:rsid w:val="0068067C"/>
    <w:rsid w:val="007F5CCC"/>
    <w:rsid w:val="00811433"/>
    <w:rsid w:val="008951E8"/>
    <w:rsid w:val="008A121F"/>
    <w:rsid w:val="008C4B66"/>
    <w:rsid w:val="008D00AC"/>
    <w:rsid w:val="00924675"/>
    <w:rsid w:val="00934B17"/>
    <w:rsid w:val="00A2454D"/>
    <w:rsid w:val="00A93C32"/>
    <w:rsid w:val="00B718BF"/>
    <w:rsid w:val="00B743F8"/>
    <w:rsid w:val="00BA16AA"/>
    <w:rsid w:val="00BC1BD7"/>
    <w:rsid w:val="00C913A7"/>
    <w:rsid w:val="00D40995"/>
    <w:rsid w:val="00D65575"/>
    <w:rsid w:val="00D67980"/>
    <w:rsid w:val="00E11008"/>
    <w:rsid w:val="00E51082"/>
    <w:rsid w:val="00F163EC"/>
    <w:rsid w:val="00F74C2A"/>
    <w:rsid w:val="00F80C22"/>
    <w:rsid w:val="00F95A9E"/>
    <w:rsid w:val="00FB0BE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4C2A"/>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811433"/>
    <w:pPr>
      <w:ind w:left="720"/>
    </w:pPr>
  </w:style>
  <w:style w:type="table" w:styleId="TableGrid">
    <w:name w:val="Table Grid"/>
    <w:basedOn w:val="TableNormal"/>
    <w:uiPriority w:val="99"/>
    <w:rsid w:val="00A2454D"/>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99"/>
    <w:qFormat/>
    <w:rsid w:val="005236D4"/>
    <w:rPr>
      <w:rFonts w:cs="Calibri"/>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727</Words>
  <Characters>4149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Adı-Soyadı     :                                                                                                         </dc:title>
  <dc:subject/>
  <dc:creator>ogrt1</dc:creator>
  <cp:keywords/>
  <dc:description/>
  <cp:lastModifiedBy>edanur</cp:lastModifiedBy>
  <cp:revision>2</cp:revision>
  <dcterms:created xsi:type="dcterms:W3CDTF">2017-03-19T17:46:00Z</dcterms:created>
  <dcterms:modified xsi:type="dcterms:W3CDTF">2017-03-19T17:46:00Z</dcterms:modified>
</cp:coreProperties>
</file>