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532"/>
        <w:tblW w:w="10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80"/>
        <w:gridCol w:w="6114"/>
        <w:gridCol w:w="1497"/>
      </w:tblGrid>
      <w:tr w:rsidR="008D2A79" w:rsidRPr="00A94E6B">
        <w:trPr>
          <w:trHeight w:val="692"/>
        </w:trPr>
        <w:tc>
          <w:tcPr>
            <w:tcW w:w="3380" w:type="dxa"/>
          </w:tcPr>
          <w:p w:rsidR="008D2A79" w:rsidRPr="00A94E6B" w:rsidRDefault="008D2A79" w:rsidP="00A94E6B">
            <w:pPr>
              <w:spacing w:after="0" w:line="240" w:lineRule="auto"/>
              <w:rPr>
                <w:b/>
                <w:bCs/>
              </w:rPr>
            </w:pPr>
            <w:r w:rsidRPr="00A94E6B">
              <w:rPr>
                <w:b/>
                <w:bCs/>
              </w:rPr>
              <w:t xml:space="preserve"> ADI:</w:t>
            </w:r>
          </w:p>
          <w:p w:rsidR="008D2A79" w:rsidRPr="00A94E6B" w:rsidRDefault="008D2A79" w:rsidP="00A94E6B">
            <w:pPr>
              <w:spacing w:after="0" w:line="240" w:lineRule="auto"/>
            </w:pPr>
            <w:r w:rsidRPr="00A94E6B">
              <w:rPr>
                <w:b/>
                <w:bCs/>
              </w:rPr>
              <w:t>SOYADI:</w:t>
            </w:r>
          </w:p>
        </w:tc>
        <w:tc>
          <w:tcPr>
            <w:tcW w:w="6114" w:type="dxa"/>
            <w:vMerge w:val="restart"/>
          </w:tcPr>
          <w:p w:rsidR="008D2A79" w:rsidRPr="00A94E6B" w:rsidRDefault="008D2A79" w:rsidP="00A94E6B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8D2A79" w:rsidRPr="00A94E6B" w:rsidRDefault="008D2A79" w:rsidP="00A94E6B">
            <w:pPr>
              <w:spacing w:after="0" w:line="240" w:lineRule="auto"/>
              <w:jc w:val="center"/>
              <w:rPr>
                <w:b/>
                <w:bCs/>
              </w:rPr>
            </w:pPr>
            <w:r w:rsidRPr="00A94E6B">
              <w:rPr>
                <w:b/>
                <w:bCs/>
              </w:rPr>
              <w:t xml:space="preserve">…………. ORTAOKULU </w:t>
            </w:r>
          </w:p>
          <w:p w:rsidR="008D2A79" w:rsidRPr="00A94E6B" w:rsidRDefault="008D2A79" w:rsidP="00A94E6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2017-2018 </w:t>
            </w:r>
            <w:r w:rsidRPr="00A94E6B">
              <w:rPr>
                <w:b/>
                <w:bCs/>
              </w:rPr>
              <w:t xml:space="preserve"> EĞİTİM ÖĞRETİM YILI 5. SINIF SOSYAL BİLGİLER DERSİ 1. DÖNEM 2. YAZILI YOKLAMA SINAVI</w:t>
            </w:r>
          </w:p>
        </w:tc>
        <w:tc>
          <w:tcPr>
            <w:tcW w:w="1497" w:type="dxa"/>
            <w:vMerge w:val="restart"/>
          </w:tcPr>
          <w:p w:rsidR="008D2A79" w:rsidRPr="00A94E6B" w:rsidRDefault="008D2A79" w:rsidP="00A94E6B">
            <w:pPr>
              <w:spacing w:after="0" w:line="240" w:lineRule="auto"/>
              <w:rPr>
                <w:b/>
                <w:bCs/>
              </w:rPr>
            </w:pPr>
            <w:r w:rsidRPr="00A94E6B">
              <w:rPr>
                <w:b/>
                <w:bCs/>
              </w:rPr>
              <w:t>ALDIĞI NOT:</w:t>
            </w:r>
          </w:p>
        </w:tc>
      </w:tr>
      <w:tr w:rsidR="008D2A79" w:rsidRPr="00A94E6B">
        <w:trPr>
          <w:trHeight w:val="740"/>
        </w:trPr>
        <w:tc>
          <w:tcPr>
            <w:tcW w:w="3380" w:type="dxa"/>
          </w:tcPr>
          <w:p w:rsidR="008D2A79" w:rsidRPr="00A94E6B" w:rsidRDefault="008D2A79" w:rsidP="00A94E6B">
            <w:pPr>
              <w:spacing w:after="0" w:line="240" w:lineRule="auto"/>
              <w:rPr>
                <w:b/>
                <w:bCs/>
              </w:rPr>
            </w:pPr>
            <w:r w:rsidRPr="00A94E6B">
              <w:rPr>
                <w:b/>
                <w:bCs/>
              </w:rPr>
              <w:t>SINIFI:</w:t>
            </w:r>
          </w:p>
          <w:p w:rsidR="008D2A79" w:rsidRPr="00A94E6B" w:rsidRDefault="008D2A79" w:rsidP="00A94E6B">
            <w:pPr>
              <w:spacing w:after="0" w:line="240" w:lineRule="auto"/>
            </w:pPr>
            <w:r w:rsidRPr="00A94E6B">
              <w:rPr>
                <w:b/>
                <w:bCs/>
              </w:rPr>
              <w:t>NO:</w:t>
            </w:r>
          </w:p>
        </w:tc>
        <w:tc>
          <w:tcPr>
            <w:tcW w:w="6114" w:type="dxa"/>
            <w:vMerge/>
          </w:tcPr>
          <w:p w:rsidR="008D2A79" w:rsidRPr="00A94E6B" w:rsidRDefault="008D2A79" w:rsidP="00A94E6B">
            <w:pPr>
              <w:spacing w:after="0" w:line="240" w:lineRule="auto"/>
            </w:pPr>
          </w:p>
        </w:tc>
        <w:tc>
          <w:tcPr>
            <w:tcW w:w="1497" w:type="dxa"/>
            <w:vMerge/>
          </w:tcPr>
          <w:p w:rsidR="008D2A79" w:rsidRPr="00A94E6B" w:rsidRDefault="008D2A79" w:rsidP="00A94E6B">
            <w:pPr>
              <w:spacing w:after="0" w:line="240" w:lineRule="auto"/>
            </w:pPr>
          </w:p>
        </w:tc>
      </w:tr>
    </w:tbl>
    <w:p w:rsidR="008D2A79" w:rsidRDefault="008D2A79" w:rsidP="00BB683C">
      <w:pPr>
        <w:spacing w:after="0"/>
      </w:pPr>
    </w:p>
    <w:tbl>
      <w:tblPr>
        <w:tblpPr w:leftFromText="141" w:rightFromText="141" w:vertAnchor="text" w:horzAnchor="margin" w:tblpY="-67"/>
        <w:tblW w:w="11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41"/>
      </w:tblGrid>
      <w:tr w:rsidR="008D2A79" w:rsidRPr="00A94E6B">
        <w:trPr>
          <w:trHeight w:val="733"/>
        </w:trPr>
        <w:tc>
          <w:tcPr>
            <w:tcW w:w="11041" w:type="dxa"/>
          </w:tcPr>
          <w:p w:rsidR="008D2A79" w:rsidRPr="00A94E6B" w:rsidRDefault="008D2A79" w:rsidP="00A94E6B">
            <w:pPr>
              <w:spacing w:after="0" w:line="240" w:lineRule="auto"/>
              <w:rPr>
                <w:sz w:val="24"/>
                <w:szCs w:val="24"/>
              </w:rPr>
            </w:pPr>
            <w:r w:rsidRPr="00A94E6B">
              <w:rPr>
                <w:b/>
                <w:bCs/>
                <w:sz w:val="24"/>
                <w:szCs w:val="24"/>
              </w:rPr>
              <w:t>Sınav Yönergesi:</w:t>
            </w:r>
            <w:r w:rsidRPr="00A94E6B">
              <w:rPr>
                <w:sz w:val="24"/>
                <w:szCs w:val="24"/>
              </w:rPr>
              <w:t xml:space="preserve"> Sınavınız 20 çoktan seçmeli sorudan oluşmaktadır. Her sorunun değeri 5 puandır. </w:t>
            </w:r>
          </w:p>
          <w:p w:rsidR="008D2A79" w:rsidRPr="00A94E6B" w:rsidRDefault="008D2A79" w:rsidP="00A94E6B">
            <w:pPr>
              <w:spacing w:after="0" w:line="240" w:lineRule="auto"/>
              <w:rPr>
                <w:b/>
                <w:bCs/>
                <w:sz w:val="24"/>
                <w:szCs w:val="24"/>
                <w:u w:val="single"/>
              </w:rPr>
            </w:pPr>
            <w:r w:rsidRPr="00A94E6B">
              <w:rPr>
                <w:b/>
                <w:bCs/>
                <w:sz w:val="24"/>
                <w:szCs w:val="24"/>
              </w:rPr>
              <w:t>Önemli Not:</w:t>
            </w:r>
            <w:r w:rsidRPr="00A94E6B">
              <w:rPr>
                <w:sz w:val="24"/>
                <w:szCs w:val="24"/>
              </w:rPr>
              <w:t xml:space="preserve"> </w:t>
            </w:r>
            <w:r w:rsidRPr="00A94E6B">
              <w:rPr>
                <w:sz w:val="24"/>
                <w:szCs w:val="24"/>
                <w:u w:val="single"/>
              </w:rPr>
              <w:t>Soruların cevabını kesinlikle</w:t>
            </w:r>
            <w:r w:rsidRPr="00A94E6B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A94E6B">
              <w:rPr>
                <w:b/>
                <w:bCs/>
                <w:sz w:val="28"/>
                <w:szCs w:val="28"/>
                <w:u w:val="single"/>
              </w:rPr>
              <w:t>kurşun kalemle</w:t>
            </w:r>
            <w:r w:rsidRPr="00A94E6B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A94E6B">
              <w:rPr>
                <w:sz w:val="24"/>
                <w:szCs w:val="24"/>
                <w:u w:val="single"/>
              </w:rPr>
              <w:t>arka sayfada yer alan</w:t>
            </w:r>
            <w:r w:rsidRPr="00A94E6B">
              <w:rPr>
                <w:b/>
                <w:bCs/>
                <w:sz w:val="24"/>
                <w:szCs w:val="24"/>
                <w:u w:val="single"/>
              </w:rPr>
              <w:t xml:space="preserve"> cevap anahtarı formuna işaretleyiniz </w:t>
            </w:r>
          </w:p>
          <w:p w:rsidR="008D2A79" w:rsidRPr="00A94E6B" w:rsidRDefault="008D2A79" w:rsidP="00A94E6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94E6B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Başarılar Dilerim</w:t>
            </w:r>
          </w:p>
          <w:p w:rsidR="008D2A79" w:rsidRPr="00A94E6B" w:rsidRDefault="008D2A79" w:rsidP="00A94E6B">
            <w:pPr>
              <w:spacing w:after="0" w:line="240" w:lineRule="auto"/>
            </w:pPr>
          </w:p>
        </w:tc>
      </w:tr>
    </w:tbl>
    <w:p w:rsidR="008D2A79" w:rsidRDefault="008D2A79" w:rsidP="005E502A">
      <w:pPr>
        <w:spacing w:line="240" w:lineRule="auto"/>
        <w:sectPr w:rsidR="008D2A79" w:rsidSect="001802FA">
          <w:pgSz w:w="11906" w:h="16838"/>
          <w:pgMar w:top="851" w:right="707" w:bottom="709" w:left="709" w:header="708" w:footer="708" w:gutter="0"/>
          <w:cols w:num="2" w:space="708"/>
          <w:docGrid w:linePitch="360"/>
        </w:sectPr>
      </w:pPr>
    </w:p>
    <w:p w:rsidR="008D2A79" w:rsidRPr="00031893" w:rsidRDefault="008D2A79" w:rsidP="00031893">
      <w:pPr>
        <w:spacing w:after="0"/>
        <w:jc w:val="both"/>
      </w:pPr>
      <w:r w:rsidRPr="00031893">
        <w:rPr>
          <w:b/>
          <w:bCs/>
        </w:rPr>
        <w:t>1)</w:t>
      </w:r>
      <w:r>
        <w:t xml:space="preserve"> </w:t>
      </w:r>
      <w:r w:rsidRPr="00031893">
        <w:t>Serap, anne ve babasından izin alarak izci kamplarından birine katılıyor. Burada hem doğayı tanıyor hem de hoşça vakit geçiriyor.</w:t>
      </w:r>
    </w:p>
    <w:p w:rsidR="008D2A79" w:rsidRPr="008A14E6" w:rsidRDefault="008D2A79" w:rsidP="00031893">
      <w:pPr>
        <w:spacing w:after="0"/>
        <w:jc w:val="both"/>
        <w:rPr>
          <w:b/>
          <w:bCs/>
        </w:rPr>
      </w:pPr>
      <w:r w:rsidRPr="008A14E6">
        <w:rPr>
          <w:b/>
          <w:bCs/>
        </w:rPr>
        <w:t xml:space="preserve">Yukarıdaki açıklamada Serap’ın yerine getirdiği </w:t>
      </w:r>
      <w:r w:rsidRPr="008A14E6">
        <w:rPr>
          <w:b/>
          <w:bCs/>
          <w:u w:val="single"/>
        </w:rPr>
        <w:t>belirtilen</w:t>
      </w:r>
      <w:r w:rsidRPr="008A14E6">
        <w:rPr>
          <w:b/>
          <w:bCs/>
        </w:rPr>
        <w:t xml:space="preserve"> roller hangisinde </w:t>
      </w:r>
      <w:r w:rsidRPr="008A14E6">
        <w:rPr>
          <w:b/>
          <w:bCs/>
          <w:u w:val="single"/>
        </w:rPr>
        <w:t>birlikte</w:t>
      </w:r>
      <w:r w:rsidRPr="008A14E6">
        <w:rPr>
          <w:b/>
          <w:bCs/>
        </w:rPr>
        <w:t xml:space="preserve"> verilmiştir?</w:t>
      </w:r>
    </w:p>
    <w:p w:rsidR="008D2A79" w:rsidRPr="008A14E6" w:rsidRDefault="008D2A79" w:rsidP="00031893">
      <w:pPr>
        <w:spacing w:after="0"/>
        <w:jc w:val="both"/>
      </w:pPr>
      <w:r w:rsidRPr="008A14E6">
        <w:t>A) Çocuk – İz</w:t>
      </w:r>
      <w:r>
        <w:t>ci</w:t>
      </w:r>
      <w:r>
        <w:tab/>
      </w:r>
      <w:r>
        <w:tab/>
        <w:t xml:space="preserve">             </w:t>
      </w:r>
      <w:r w:rsidRPr="008A14E6">
        <w:t>B) Abla - Çocuk</w:t>
      </w:r>
    </w:p>
    <w:p w:rsidR="008D2A79" w:rsidRDefault="008D2A79" w:rsidP="00031893">
      <w:pPr>
        <w:spacing w:after="0"/>
        <w:jc w:val="both"/>
      </w:pPr>
      <w:r w:rsidRPr="008A14E6">
        <w:t>C) Öğrenci - İzci</w:t>
      </w:r>
      <w:r>
        <w:tab/>
      </w:r>
      <w:r>
        <w:tab/>
        <w:t xml:space="preserve">             </w:t>
      </w:r>
      <w:r w:rsidRPr="008A14E6">
        <w:t>D) Öğrenci – Abla</w:t>
      </w:r>
    </w:p>
    <w:p w:rsidR="008D2A79" w:rsidRDefault="008D2A79" w:rsidP="00AA66A8">
      <w:pPr>
        <w:rPr>
          <w:rFonts w:ascii="Comic Sans MS" w:hAnsi="Comic Sans MS" w:cs="Comic Sans MS"/>
          <w:noProof/>
          <w:sz w:val="20"/>
          <w:szCs w:val="20"/>
        </w:rPr>
      </w:pPr>
    </w:p>
    <w:p w:rsidR="008D2A79" w:rsidRPr="0009776A" w:rsidRDefault="008D2A79" w:rsidP="0009776A">
      <w:pPr>
        <w:spacing w:after="0"/>
      </w:pPr>
      <w:r w:rsidRPr="0009776A">
        <w:rPr>
          <w:b/>
          <w:bCs/>
          <w:noProof/>
        </w:rPr>
        <w:t>2)</w:t>
      </w:r>
      <w:r w:rsidRPr="0009776A">
        <w:rPr>
          <w:noProof/>
        </w:rPr>
        <w:t xml:space="preserve"> </w:t>
      </w:r>
      <w:r>
        <w:rPr>
          <w:noProof/>
        </w:rPr>
        <w:t xml:space="preserve"> </w:t>
      </w:r>
      <w:r w:rsidRPr="0009776A">
        <w:rPr>
          <w:noProof/>
        </w:rPr>
        <w:t>Hülya Hanım diyor ki: “</w:t>
      </w:r>
      <w:r w:rsidRPr="0009776A">
        <w:rPr>
          <w:rFonts w:eastAsia="Batang"/>
        </w:rPr>
        <w:t xml:space="preserve"> Evimde bir eş ve anne, okulda öğretmen, tenis kulübünde sporcu, alış veriş merkezinde müşteri, tiyatroda seyirciyim.”</w:t>
      </w:r>
    </w:p>
    <w:p w:rsidR="008D2A79" w:rsidRPr="0009776A" w:rsidRDefault="008D2A79" w:rsidP="0009776A">
      <w:pPr>
        <w:spacing w:after="0"/>
        <w:jc w:val="both"/>
        <w:rPr>
          <w:b/>
          <w:bCs/>
        </w:rPr>
      </w:pPr>
      <w:r w:rsidRPr="0009776A">
        <w:rPr>
          <w:b/>
          <w:bCs/>
        </w:rPr>
        <w:t xml:space="preserve"> Bu durum aşağıdakilerden hangisinin </w:t>
      </w:r>
      <w:r w:rsidRPr="0009776A">
        <w:rPr>
          <w:b/>
          <w:bCs/>
          <w:u w:val="single"/>
        </w:rPr>
        <w:t>göstergesidir?</w:t>
      </w:r>
    </w:p>
    <w:p w:rsidR="008D2A79" w:rsidRPr="0009776A" w:rsidRDefault="008D2A79" w:rsidP="0009776A">
      <w:pPr>
        <w:spacing w:after="0"/>
      </w:pPr>
      <w:r w:rsidRPr="0009776A">
        <w:t>A) Hülya Hanım, çalışkan bir insandır.</w:t>
      </w:r>
    </w:p>
    <w:p w:rsidR="008D2A79" w:rsidRPr="0009776A" w:rsidRDefault="008D2A79" w:rsidP="0009776A">
      <w:pPr>
        <w:spacing w:after="0"/>
      </w:pPr>
      <w:r w:rsidRPr="0009776A">
        <w:t>B) Hülya Hanım, iyi bir annedir.</w:t>
      </w:r>
    </w:p>
    <w:p w:rsidR="008D2A79" w:rsidRPr="0009776A" w:rsidRDefault="008D2A79" w:rsidP="0009776A">
      <w:pPr>
        <w:spacing w:after="0"/>
      </w:pPr>
      <w:r w:rsidRPr="0009776A">
        <w:t>C) Hülya Hanım, gruplar içerisinde sorumluluk alan birisidir.</w:t>
      </w:r>
    </w:p>
    <w:p w:rsidR="008D2A79" w:rsidRPr="0009776A" w:rsidRDefault="008D2A79" w:rsidP="0009776A">
      <w:pPr>
        <w:spacing w:after="0"/>
      </w:pPr>
      <w:r w:rsidRPr="0009776A">
        <w:t>D) Hülya Hanım’ın farklı gruplar içinde farklı rolleri vardır.</w:t>
      </w:r>
    </w:p>
    <w:p w:rsidR="008D2A79" w:rsidRDefault="008D2A79" w:rsidP="0009776A">
      <w:pPr>
        <w:jc w:val="both"/>
      </w:pPr>
    </w:p>
    <w:p w:rsidR="008D2A79" w:rsidRPr="008A14E6" w:rsidRDefault="008D2A79" w:rsidP="0009776A">
      <w:pPr>
        <w:spacing w:after="0"/>
        <w:jc w:val="both"/>
      </w:pPr>
      <w:r w:rsidRPr="0009776A">
        <w:rPr>
          <w:b/>
          <w:bCs/>
        </w:rPr>
        <w:t>3)</w:t>
      </w:r>
      <w:r>
        <w:t xml:space="preserve"> </w:t>
      </w:r>
      <w:r w:rsidRPr="008A14E6">
        <w:t>Herkes sağlıklı ve dengeli bir çevrede yaşama</w:t>
      </w:r>
    </w:p>
    <w:p w:rsidR="008D2A79" w:rsidRPr="008A14E6" w:rsidRDefault="008D2A79" w:rsidP="0009776A">
      <w:pPr>
        <w:spacing w:after="0"/>
        <w:jc w:val="both"/>
      </w:pPr>
      <w:r w:rsidRPr="008A14E6">
        <w:t>hakkına sahiptir.</w:t>
      </w:r>
    </w:p>
    <w:p w:rsidR="008D2A79" w:rsidRPr="008A14E6" w:rsidRDefault="008D2A79" w:rsidP="0009776A">
      <w:pPr>
        <w:spacing w:after="0"/>
        <w:jc w:val="both"/>
        <w:rPr>
          <w:b/>
          <w:bCs/>
        </w:rPr>
      </w:pPr>
      <w:r w:rsidRPr="008A14E6">
        <w:rPr>
          <w:b/>
          <w:bCs/>
        </w:rPr>
        <w:t>Aşağıdakilerden hangisi bu hakkımızın bize</w:t>
      </w:r>
      <w:r>
        <w:rPr>
          <w:b/>
          <w:bCs/>
        </w:rPr>
        <w:t xml:space="preserve"> </w:t>
      </w:r>
      <w:r w:rsidRPr="008A14E6">
        <w:rPr>
          <w:b/>
          <w:bCs/>
        </w:rPr>
        <w:t>yüklediği sorumluluklardan biridir?</w:t>
      </w:r>
    </w:p>
    <w:p w:rsidR="008D2A79" w:rsidRPr="008A14E6" w:rsidRDefault="008D2A79" w:rsidP="0009776A">
      <w:pPr>
        <w:spacing w:after="0"/>
        <w:jc w:val="both"/>
      </w:pPr>
      <w:r w:rsidRPr="008A14E6">
        <w:t>A) Doğal güzellikleri korumak</w:t>
      </w:r>
    </w:p>
    <w:p w:rsidR="008D2A79" w:rsidRPr="008A14E6" w:rsidRDefault="008D2A79" w:rsidP="0009776A">
      <w:pPr>
        <w:spacing w:after="0"/>
        <w:jc w:val="both"/>
      </w:pPr>
      <w:r w:rsidRPr="008A14E6">
        <w:t>B) Tehlikelerden kaçınmak</w:t>
      </w:r>
    </w:p>
    <w:p w:rsidR="008D2A79" w:rsidRPr="008A14E6" w:rsidRDefault="008D2A79" w:rsidP="0009776A">
      <w:pPr>
        <w:spacing w:after="0"/>
        <w:jc w:val="both"/>
      </w:pPr>
      <w:r w:rsidRPr="008A14E6">
        <w:t>C) Kişisel eşyalarımızı korumak</w:t>
      </w:r>
    </w:p>
    <w:p w:rsidR="008D2A79" w:rsidRPr="008A14E6" w:rsidRDefault="008D2A79" w:rsidP="0009776A">
      <w:pPr>
        <w:spacing w:after="0"/>
        <w:jc w:val="both"/>
      </w:pPr>
      <w:r w:rsidRPr="008A14E6">
        <w:t>D) Sosyal etkinliklerde bulunmak</w:t>
      </w:r>
    </w:p>
    <w:p w:rsidR="008D2A79" w:rsidRDefault="008D2A79" w:rsidP="00031893">
      <w:pPr>
        <w:spacing w:after="0"/>
        <w:jc w:val="both"/>
      </w:pPr>
    </w:p>
    <w:p w:rsidR="008D2A79" w:rsidRPr="008A14E6" w:rsidRDefault="008D2A79" w:rsidP="00031893">
      <w:pPr>
        <w:spacing w:after="0"/>
        <w:jc w:val="both"/>
      </w:pPr>
      <w:r>
        <w:rPr>
          <w:b/>
          <w:bCs/>
        </w:rPr>
        <w:t>4</w:t>
      </w:r>
      <w:r w:rsidRPr="00031893">
        <w:rPr>
          <w:b/>
          <w:bCs/>
        </w:rPr>
        <w:t>)</w:t>
      </w:r>
      <w:r>
        <w:t xml:space="preserve"> </w:t>
      </w:r>
      <w:r w:rsidRPr="008A14E6">
        <w:t>- Hiçbir kimseye, aileye ya da zümreye ayrıcalık tanınmaz.</w:t>
      </w:r>
    </w:p>
    <w:p w:rsidR="008D2A79" w:rsidRPr="008A14E6" w:rsidRDefault="008D2A79" w:rsidP="00031893">
      <w:pPr>
        <w:spacing w:after="0"/>
        <w:jc w:val="both"/>
      </w:pPr>
      <w:r w:rsidRPr="008A14E6">
        <w:t>- Milli egemenliğin kaynağıdır.</w:t>
      </w:r>
    </w:p>
    <w:p w:rsidR="008D2A79" w:rsidRPr="008A14E6" w:rsidRDefault="008D2A79" w:rsidP="00031893">
      <w:pPr>
        <w:spacing w:after="0"/>
        <w:jc w:val="both"/>
      </w:pPr>
      <w:r w:rsidRPr="008A14E6">
        <w:t>- Herkes devlet hizmetlerinden yararlanma hakkına sahiptir.</w:t>
      </w:r>
    </w:p>
    <w:p w:rsidR="008D2A79" w:rsidRPr="008A14E6" w:rsidRDefault="008D2A79" w:rsidP="00031893">
      <w:pPr>
        <w:spacing w:after="0"/>
        <w:jc w:val="both"/>
        <w:rPr>
          <w:b/>
          <w:bCs/>
        </w:rPr>
      </w:pPr>
      <w:r w:rsidRPr="008A14E6">
        <w:rPr>
          <w:b/>
          <w:bCs/>
        </w:rPr>
        <w:t>Yukarıdaki açıklamalar, hangi Atatürk ilkesiyle ilgilidir?</w:t>
      </w:r>
    </w:p>
    <w:p w:rsidR="008D2A79" w:rsidRPr="008A14E6" w:rsidRDefault="008D2A79" w:rsidP="00031893">
      <w:pPr>
        <w:spacing w:after="0"/>
        <w:jc w:val="both"/>
      </w:pPr>
      <w:r w:rsidRPr="008A14E6">
        <w:t>A) Milliyetçilik</w:t>
      </w:r>
      <w:r w:rsidRPr="008A14E6">
        <w:tab/>
      </w:r>
      <w:r w:rsidRPr="008A14E6">
        <w:tab/>
      </w:r>
      <w:r w:rsidRPr="008A14E6">
        <w:tab/>
        <w:t>B) Halkçılık</w:t>
      </w:r>
    </w:p>
    <w:p w:rsidR="008D2A79" w:rsidRDefault="008D2A79" w:rsidP="00031893">
      <w:pPr>
        <w:spacing w:after="0"/>
        <w:jc w:val="both"/>
      </w:pPr>
      <w:r w:rsidRPr="008A14E6">
        <w:t xml:space="preserve">C) Devletçilik </w:t>
      </w:r>
      <w:r w:rsidRPr="008A14E6">
        <w:tab/>
      </w:r>
      <w:r w:rsidRPr="008A14E6">
        <w:tab/>
      </w:r>
      <w:r w:rsidRPr="008A14E6">
        <w:tab/>
        <w:t>D) Laiklik</w:t>
      </w:r>
    </w:p>
    <w:p w:rsidR="008D2A79" w:rsidRDefault="008D2A79" w:rsidP="00031893">
      <w:pPr>
        <w:spacing w:after="0"/>
        <w:jc w:val="both"/>
      </w:pPr>
    </w:p>
    <w:p w:rsidR="008D2A79" w:rsidRPr="008A14E6" w:rsidRDefault="008D2A79" w:rsidP="00911618">
      <w:pPr>
        <w:spacing w:after="0"/>
        <w:jc w:val="both"/>
        <w:rPr>
          <w:b/>
          <w:bCs/>
        </w:rPr>
      </w:pPr>
      <w:r>
        <w:rPr>
          <w:b/>
          <w:bCs/>
        </w:rPr>
        <w:t xml:space="preserve">5) </w:t>
      </w:r>
      <w:r w:rsidRPr="008A14E6">
        <w:rPr>
          <w:b/>
          <w:bCs/>
        </w:rPr>
        <w:t>Aş</w:t>
      </w:r>
      <w:r>
        <w:rPr>
          <w:b/>
          <w:bCs/>
        </w:rPr>
        <w:t>ağıda verilen halk oyunları ile</w:t>
      </w:r>
      <w:r w:rsidRPr="008A14E6">
        <w:rPr>
          <w:b/>
          <w:bCs/>
        </w:rPr>
        <w:t xml:space="preserve"> oynandığı il eşleştirmelerinden hangisi doğrudur?</w:t>
      </w:r>
    </w:p>
    <w:p w:rsidR="008D2A79" w:rsidRPr="008A14E6" w:rsidRDefault="008D2A79" w:rsidP="00911618">
      <w:pPr>
        <w:spacing w:after="0"/>
        <w:jc w:val="both"/>
        <w:rPr>
          <w:b/>
          <w:bCs/>
        </w:rPr>
      </w:pPr>
      <w:r w:rsidRPr="008A14E6">
        <w:rPr>
          <w:b/>
          <w:bCs/>
        </w:rPr>
        <w:t xml:space="preserve">            Halk oyunu                         Oynandığı il</w:t>
      </w:r>
    </w:p>
    <w:p w:rsidR="008D2A79" w:rsidRPr="008A14E6" w:rsidRDefault="008D2A79" w:rsidP="00911618">
      <w:pPr>
        <w:spacing w:after="0"/>
        <w:jc w:val="both"/>
      </w:pPr>
      <w:r w:rsidRPr="008A14E6">
        <w:t>A)        Hora                                     Elazığ</w:t>
      </w:r>
    </w:p>
    <w:p w:rsidR="008D2A79" w:rsidRPr="008A14E6" w:rsidRDefault="008D2A79" w:rsidP="00911618">
      <w:pPr>
        <w:spacing w:after="0"/>
        <w:jc w:val="both"/>
      </w:pPr>
      <w:r>
        <w:t xml:space="preserve">B)        Bar       </w:t>
      </w:r>
      <w:r w:rsidRPr="008A14E6">
        <w:t xml:space="preserve">                                 Erzurum</w:t>
      </w:r>
    </w:p>
    <w:p w:rsidR="008D2A79" w:rsidRPr="008A14E6" w:rsidRDefault="008D2A79" w:rsidP="00911618">
      <w:pPr>
        <w:spacing w:after="0"/>
        <w:jc w:val="both"/>
      </w:pPr>
      <w:r>
        <w:t>C)        Z</w:t>
      </w:r>
      <w:r>
        <w:tab/>
        <w:t>eybek</w:t>
      </w:r>
      <w:r w:rsidRPr="008A14E6">
        <w:t xml:space="preserve">   </w:t>
      </w:r>
      <w:r>
        <w:t xml:space="preserve">                              </w:t>
      </w:r>
      <w:r w:rsidRPr="008A14E6">
        <w:t>Trabzon</w:t>
      </w:r>
    </w:p>
    <w:p w:rsidR="008D2A79" w:rsidRPr="008A14E6" w:rsidRDefault="008D2A79" w:rsidP="00911618">
      <w:pPr>
        <w:spacing w:after="0"/>
        <w:jc w:val="both"/>
      </w:pPr>
      <w:r w:rsidRPr="008A14E6">
        <w:t xml:space="preserve">D)        Çayda çıra   </w:t>
      </w:r>
      <w:r>
        <w:t xml:space="preserve">                        Sivas </w:t>
      </w:r>
    </w:p>
    <w:p w:rsidR="008D2A79" w:rsidRDefault="008D2A79" w:rsidP="00911618">
      <w:pPr>
        <w:pStyle w:val="AralkYok1"/>
        <w:spacing w:line="240" w:lineRule="atLeast"/>
        <w:rPr>
          <w:rFonts w:cs="Times New Roman"/>
          <w:b/>
          <w:bCs/>
        </w:rPr>
      </w:pPr>
    </w:p>
    <w:p w:rsidR="008D2A79" w:rsidRPr="004C3E78" w:rsidRDefault="008D2A79" w:rsidP="00911618">
      <w:pPr>
        <w:pStyle w:val="AralkYok1"/>
        <w:spacing w:line="240" w:lineRule="atLeast"/>
        <w:rPr>
          <w:b/>
          <w:bCs/>
        </w:rPr>
      </w:pPr>
      <w:r>
        <w:rPr>
          <w:b/>
          <w:bCs/>
        </w:rPr>
        <w:t>6</w:t>
      </w:r>
      <w:r w:rsidRPr="0038694A">
        <w:rPr>
          <w:b/>
          <w:bCs/>
        </w:rPr>
        <w:t xml:space="preserve">) </w:t>
      </w:r>
      <w:r w:rsidRPr="004C3E78">
        <w:rPr>
          <w:b/>
          <w:bCs/>
        </w:rPr>
        <w:t>Bir yerin yüzey şekilleri, en iyi hangi haritalarda gösterilebilir?</w:t>
      </w:r>
    </w:p>
    <w:p w:rsidR="008D2A79" w:rsidRPr="004C3E78" w:rsidRDefault="008D2A79" w:rsidP="00911618">
      <w:pPr>
        <w:pStyle w:val="AralkYok1"/>
        <w:spacing w:line="240" w:lineRule="atLeast"/>
      </w:pPr>
      <w:r w:rsidRPr="004C3E78">
        <w:t xml:space="preserve">A) Fiziki Haritalar          </w:t>
      </w:r>
      <w:r>
        <w:t xml:space="preserve">         </w:t>
      </w:r>
      <w:r w:rsidRPr="004C3E78">
        <w:t>B) Siyasi Haritalar</w:t>
      </w:r>
    </w:p>
    <w:p w:rsidR="008D2A79" w:rsidRPr="004C3E78" w:rsidRDefault="008D2A79" w:rsidP="00911618">
      <w:pPr>
        <w:pStyle w:val="AralkYok1"/>
        <w:spacing w:line="240" w:lineRule="atLeast"/>
        <w:rPr>
          <w:rFonts w:cs="Times New Roman"/>
          <w:b/>
          <w:bCs/>
        </w:rPr>
      </w:pPr>
      <w:r w:rsidRPr="004C3E78">
        <w:t>C) Nüfus ha</w:t>
      </w:r>
      <w:r>
        <w:t>ritaları                 D) İklim</w:t>
      </w:r>
      <w:r w:rsidRPr="004C3E78">
        <w:t xml:space="preserve"> Haritaları</w:t>
      </w:r>
    </w:p>
    <w:p w:rsidR="008D2A79" w:rsidRPr="008A14E6" w:rsidRDefault="008D2A79" w:rsidP="00031893">
      <w:pPr>
        <w:spacing w:after="0"/>
        <w:jc w:val="both"/>
      </w:pPr>
    </w:p>
    <w:p w:rsidR="008D2A79" w:rsidRPr="008A14E6" w:rsidRDefault="008D2A79" w:rsidP="00031893">
      <w:pPr>
        <w:spacing w:after="0"/>
        <w:jc w:val="both"/>
      </w:pPr>
    </w:p>
    <w:p w:rsidR="008D2A79" w:rsidRPr="008A14E6" w:rsidRDefault="008D2A79" w:rsidP="00911618">
      <w:pPr>
        <w:spacing w:after="0"/>
        <w:jc w:val="both"/>
        <w:rPr>
          <w:b/>
          <w:bCs/>
        </w:rPr>
      </w:pPr>
      <w:r>
        <w:rPr>
          <w:b/>
          <w:bCs/>
        </w:rPr>
        <w:t xml:space="preserve">7) </w:t>
      </w:r>
      <w:r w:rsidRPr="008A14E6">
        <w:rPr>
          <w:b/>
          <w:bCs/>
        </w:rPr>
        <w:t xml:space="preserve">Türkiye fiziki haritasını inceleyen bir öğrenci aşağıdakilerden hangisiyle ilgili çıkarım </w:t>
      </w:r>
      <w:r w:rsidRPr="008A14E6">
        <w:rPr>
          <w:b/>
          <w:bCs/>
          <w:u w:val="single"/>
        </w:rPr>
        <w:t>yapamaz?</w:t>
      </w:r>
    </w:p>
    <w:p w:rsidR="008D2A79" w:rsidRPr="008A14E6" w:rsidRDefault="008D2A79" w:rsidP="00911618">
      <w:pPr>
        <w:spacing w:after="0"/>
        <w:jc w:val="both"/>
      </w:pPr>
      <w:r w:rsidRPr="008A14E6">
        <w:t>A) Denizlerin konumuyla</w:t>
      </w:r>
      <w:r w:rsidRPr="008A14E6">
        <w:tab/>
      </w:r>
      <w:r w:rsidRPr="008A14E6">
        <w:tab/>
      </w:r>
    </w:p>
    <w:p w:rsidR="008D2A79" w:rsidRPr="008A14E6" w:rsidRDefault="008D2A79" w:rsidP="00911618">
      <w:pPr>
        <w:spacing w:after="0"/>
        <w:jc w:val="both"/>
      </w:pPr>
      <w:r>
        <w:t>B) Akarsuların dağılışıyla</w:t>
      </w:r>
    </w:p>
    <w:p w:rsidR="008D2A79" w:rsidRPr="008A14E6" w:rsidRDefault="008D2A79" w:rsidP="00911618">
      <w:pPr>
        <w:spacing w:after="0"/>
        <w:jc w:val="both"/>
      </w:pPr>
      <w:r w:rsidRPr="008A14E6">
        <w:t>C) Dağların uzanış yönüyle</w:t>
      </w:r>
    </w:p>
    <w:p w:rsidR="008D2A79" w:rsidRPr="008A14E6" w:rsidRDefault="008D2A79" w:rsidP="00911618">
      <w:pPr>
        <w:spacing w:after="0"/>
        <w:jc w:val="both"/>
      </w:pPr>
      <w:r>
        <w:t>D) Nüfus hareketleriyle</w:t>
      </w:r>
    </w:p>
    <w:p w:rsidR="008D2A79" w:rsidRDefault="008D2A79" w:rsidP="005E502A">
      <w:pPr>
        <w:spacing w:line="240" w:lineRule="auto"/>
      </w:pPr>
    </w:p>
    <w:p w:rsidR="008D2A79" w:rsidRPr="004A7718" w:rsidRDefault="008D2A79" w:rsidP="004A7718">
      <w:pPr>
        <w:pStyle w:val="AralkYok1"/>
        <w:spacing w:line="240" w:lineRule="atLeast"/>
        <w:jc w:val="both"/>
        <w:rPr>
          <w:rFonts w:cs="Times New Roman"/>
          <w:b/>
          <w:bCs/>
        </w:rPr>
      </w:pPr>
      <w:r>
        <w:rPr>
          <w:b/>
          <w:bCs/>
        </w:rPr>
        <w:t>8</w:t>
      </w:r>
      <w:r w:rsidRPr="0038694A">
        <w:rPr>
          <w:b/>
          <w:bCs/>
        </w:rPr>
        <w:t>)</w:t>
      </w:r>
      <w:r w:rsidRPr="0038694A">
        <w:rPr>
          <w:rFonts w:ascii="Arial" w:hAnsi="Arial" w:cs="Arial"/>
          <w:color w:val="000000"/>
          <w:kern w:val="24"/>
          <w:sz w:val="48"/>
          <w:szCs w:val="48"/>
          <w:lang w:eastAsia="tr-TR"/>
        </w:rPr>
        <w:t xml:space="preserve"> </w:t>
      </w:r>
      <w:r w:rsidRPr="004A7718">
        <w:t>Fiziki haritalarda karalarda yükselti arttıkça haritalarda kullanılan renkler koyulaşır.</w:t>
      </w:r>
    </w:p>
    <w:p w:rsidR="008D2A79" w:rsidRPr="004A7718" w:rsidRDefault="008D2A79" w:rsidP="004A7718">
      <w:pPr>
        <w:pStyle w:val="AralkYok1"/>
        <w:spacing w:line="240" w:lineRule="atLeast"/>
        <w:jc w:val="both"/>
        <w:rPr>
          <w:rFonts w:cs="Times New Roman"/>
          <w:b/>
          <w:bCs/>
        </w:rPr>
      </w:pPr>
      <w:r w:rsidRPr="004A7718">
        <w:rPr>
          <w:b/>
          <w:bCs/>
        </w:rPr>
        <w:t xml:space="preserve">  Buna göre hangi coğrafî bölgemizde koyu renkler daha çok kullanılmıştır?</w:t>
      </w:r>
    </w:p>
    <w:p w:rsidR="008D2A79" w:rsidRPr="004A7718" w:rsidRDefault="008D2A79" w:rsidP="004A7718">
      <w:pPr>
        <w:pStyle w:val="AralkYok1"/>
        <w:spacing w:line="240" w:lineRule="atLeast"/>
      </w:pPr>
      <w:r w:rsidRPr="004A7718">
        <w:t>A) Marmara</w:t>
      </w:r>
    </w:p>
    <w:p w:rsidR="008D2A79" w:rsidRPr="004A7718" w:rsidRDefault="008D2A79" w:rsidP="004A7718">
      <w:pPr>
        <w:pStyle w:val="AralkYok1"/>
        <w:spacing w:line="240" w:lineRule="atLeast"/>
      </w:pPr>
      <w:r w:rsidRPr="004A7718">
        <w:t>B) İç Anadolu</w:t>
      </w:r>
    </w:p>
    <w:p w:rsidR="008D2A79" w:rsidRPr="004A7718" w:rsidRDefault="008D2A79" w:rsidP="004A7718">
      <w:pPr>
        <w:pStyle w:val="AralkYok1"/>
        <w:spacing w:line="240" w:lineRule="atLeast"/>
      </w:pPr>
      <w:r w:rsidRPr="004A7718">
        <w:t>C) Güneydoğu Anadolu</w:t>
      </w:r>
    </w:p>
    <w:p w:rsidR="008D2A79" w:rsidRPr="004A7718" w:rsidRDefault="008D2A79" w:rsidP="004A7718">
      <w:pPr>
        <w:pStyle w:val="AralkYok1"/>
        <w:spacing w:line="240" w:lineRule="atLeast"/>
      </w:pPr>
      <w:r w:rsidRPr="004A7718">
        <w:t>D) Doğu Anadolu</w:t>
      </w:r>
    </w:p>
    <w:p w:rsidR="008D2A79" w:rsidRDefault="008D2A79" w:rsidP="00AA66A8">
      <w:pPr>
        <w:pStyle w:val="NoSpacing"/>
        <w:jc w:val="both"/>
        <w:rPr>
          <w:b/>
          <w:bCs/>
        </w:rPr>
      </w:pPr>
    </w:p>
    <w:p w:rsidR="008D2A79" w:rsidRDefault="008D2A79" w:rsidP="00AA66A8">
      <w:pPr>
        <w:pStyle w:val="NoSpacing"/>
        <w:jc w:val="both"/>
        <w:rPr>
          <w:b/>
          <w:bCs/>
        </w:rPr>
      </w:pPr>
    </w:p>
    <w:p w:rsidR="008D2A79" w:rsidRPr="001B348D" w:rsidRDefault="008D2A79" w:rsidP="00AA66A8">
      <w:pPr>
        <w:pStyle w:val="NoSpacing"/>
        <w:jc w:val="both"/>
        <w:rPr>
          <w:sz w:val="8"/>
          <w:szCs w:val="8"/>
        </w:rPr>
      </w:pPr>
      <w:r>
        <w:rPr>
          <w:b/>
          <w:bCs/>
        </w:rPr>
        <w:t>9</w:t>
      </w:r>
      <w:r w:rsidRPr="003C2A5F">
        <w:rPr>
          <w:b/>
          <w:bCs/>
        </w:rPr>
        <w:t>)</w:t>
      </w:r>
      <w:r>
        <w:t xml:space="preserve"> </w:t>
      </w:r>
      <w:r>
        <w:rPr>
          <w:b/>
          <w:bCs/>
        </w:rPr>
        <w:t>Ortalama yükseltisi en az olan bölgemiz hangisidir</w:t>
      </w:r>
      <w:r w:rsidRPr="003C2A5F">
        <w:rPr>
          <w:b/>
          <w:bCs/>
        </w:rPr>
        <w:t>?</w:t>
      </w:r>
    </w:p>
    <w:p w:rsidR="008D2A79" w:rsidRPr="008F3008" w:rsidRDefault="008D2A79" w:rsidP="00AA66A8">
      <w:pPr>
        <w:pStyle w:val="NoSpacing"/>
        <w:rPr>
          <w:sz w:val="8"/>
          <w:szCs w:val="8"/>
        </w:rPr>
      </w:pPr>
    </w:p>
    <w:p w:rsidR="008D2A79" w:rsidRDefault="008D2A79" w:rsidP="00AA66A8">
      <w:pPr>
        <w:pStyle w:val="NoSpacing"/>
      </w:pPr>
      <w:r>
        <w:t>A) İç Anadolu Bölgesi              B) Doğu Anadolu Bölgesi</w:t>
      </w:r>
    </w:p>
    <w:p w:rsidR="008D2A79" w:rsidRDefault="008D2A79" w:rsidP="00AA66A8">
      <w:pPr>
        <w:pStyle w:val="NoSpacing"/>
      </w:pPr>
      <w:r>
        <w:t>C) Marmara Bölgesi                 D)  Karadeniz Bölgesi</w:t>
      </w:r>
    </w:p>
    <w:p w:rsidR="008D2A79" w:rsidRDefault="008D2A79" w:rsidP="00AA66A8">
      <w:pPr>
        <w:pStyle w:val="NoSpacing"/>
      </w:pPr>
    </w:p>
    <w:p w:rsidR="008D2A79" w:rsidRDefault="008D2A79" w:rsidP="00AA66A8">
      <w:pPr>
        <w:pStyle w:val="NoSpacing"/>
      </w:pPr>
    </w:p>
    <w:p w:rsidR="008D2A79" w:rsidRDefault="008D2A79" w:rsidP="00AA66A8">
      <w:pPr>
        <w:pStyle w:val="NoSpacing"/>
        <w:rPr>
          <w:b/>
          <w:bCs/>
        </w:rPr>
      </w:pPr>
      <w:r>
        <w:rPr>
          <w:b/>
          <w:bCs/>
        </w:rPr>
        <w:t>10</w:t>
      </w:r>
      <w:r w:rsidRPr="00450648">
        <w:rPr>
          <w:b/>
          <w:bCs/>
        </w:rPr>
        <w:t>)</w:t>
      </w:r>
      <w:r>
        <w:rPr>
          <w:b/>
          <w:bCs/>
        </w:rPr>
        <w:t xml:space="preserve"> </w:t>
      </w:r>
      <w:r w:rsidRPr="00450648">
        <w:rPr>
          <w:b/>
          <w:bCs/>
        </w:rPr>
        <w:t xml:space="preserve"> </w:t>
      </w:r>
      <w:r>
        <w:rPr>
          <w:b/>
          <w:bCs/>
        </w:rPr>
        <w:t>Üç tarafı sularla çevrili kara parçasına ne denir?</w:t>
      </w:r>
    </w:p>
    <w:p w:rsidR="008D2A79" w:rsidRPr="00450648" w:rsidRDefault="008D2A79" w:rsidP="00AA66A8">
      <w:pPr>
        <w:pStyle w:val="NoSpacing"/>
      </w:pPr>
      <w:r>
        <w:t>A) Ada</w:t>
      </w:r>
      <w:r w:rsidRPr="00450648">
        <w:t xml:space="preserve">     </w:t>
      </w:r>
      <w:r>
        <w:t xml:space="preserve">                       B) Yarımada</w:t>
      </w:r>
    </w:p>
    <w:p w:rsidR="008D2A79" w:rsidRDefault="008D2A79" w:rsidP="00AA66A8">
      <w:pPr>
        <w:pStyle w:val="NoSpacing"/>
      </w:pPr>
      <w:r>
        <w:t xml:space="preserve">C) Göl                             </w:t>
      </w:r>
      <w:r w:rsidRPr="00450648">
        <w:t xml:space="preserve">D) </w:t>
      </w:r>
      <w:r>
        <w:t>Körfez</w:t>
      </w:r>
    </w:p>
    <w:p w:rsidR="008D2A79" w:rsidRDefault="008D2A79" w:rsidP="004C3E78">
      <w:pPr>
        <w:pStyle w:val="NoSpacing"/>
        <w:jc w:val="both"/>
        <w:rPr>
          <w:b/>
          <w:bCs/>
        </w:rPr>
      </w:pPr>
    </w:p>
    <w:p w:rsidR="008D2A79" w:rsidRDefault="008D2A79" w:rsidP="004C3E78">
      <w:pPr>
        <w:pStyle w:val="NoSpacing"/>
        <w:jc w:val="both"/>
        <w:rPr>
          <w:b/>
          <w:bCs/>
        </w:rPr>
      </w:pPr>
    </w:p>
    <w:p w:rsidR="008D2A79" w:rsidRPr="004A7718" w:rsidRDefault="008D2A79" w:rsidP="00911618">
      <w:pPr>
        <w:pStyle w:val="NoSpacing"/>
        <w:jc w:val="both"/>
        <w:rPr>
          <w:b/>
          <w:bCs/>
        </w:rPr>
      </w:pPr>
      <w:r>
        <w:rPr>
          <w:b/>
          <w:bCs/>
        </w:rPr>
        <w:t>11</w:t>
      </w:r>
      <w:r w:rsidRPr="00B834C4">
        <w:rPr>
          <w:b/>
          <w:bCs/>
        </w:rPr>
        <w:t>)</w:t>
      </w:r>
      <w:r>
        <w:t xml:space="preserve"> </w:t>
      </w:r>
      <w:r w:rsidRPr="004A7718">
        <w:rPr>
          <w:b/>
          <w:bCs/>
        </w:rPr>
        <w:t>Denizlerin karaların iç kesimlerine doğru girmiş kısımlarına ne denir</w:t>
      </w:r>
      <w:r>
        <w:rPr>
          <w:b/>
          <w:bCs/>
        </w:rPr>
        <w:t>?</w:t>
      </w:r>
    </w:p>
    <w:p w:rsidR="008D2A79" w:rsidRPr="0038694A" w:rsidRDefault="008D2A79" w:rsidP="00911618">
      <w:pPr>
        <w:pStyle w:val="NoSpacing"/>
      </w:pPr>
      <w:r>
        <w:t>A) Göl                         B) Körfez</w:t>
      </w:r>
    </w:p>
    <w:p w:rsidR="008D2A79" w:rsidRPr="0038694A" w:rsidRDefault="008D2A79" w:rsidP="00911618">
      <w:pPr>
        <w:pStyle w:val="NoSpacing"/>
      </w:pPr>
      <w:r>
        <w:t>C) Burun                    D) Vadi</w:t>
      </w:r>
    </w:p>
    <w:p w:rsidR="008D2A79" w:rsidRDefault="008D2A79" w:rsidP="004C3E78">
      <w:pPr>
        <w:pStyle w:val="AralkYok1"/>
        <w:spacing w:line="240" w:lineRule="atLeast"/>
        <w:rPr>
          <w:rFonts w:cs="Times New Roman"/>
          <w:b/>
          <w:bCs/>
        </w:rPr>
      </w:pPr>
    </w:p>
    <w:p w:rsidR="008D2A79" w:rsidRPr="004C3E78" w:rsidRDefault="008D2A79" w:rsidP="004C3E78">
      <w:pPr>
        <w:pStyle w:val="AralkYok1"/>
        <w:spacing w:line="240" w:lineRule="atLeast"/>
        <w:rPr>
          <w:b/>
          <w:bCs/>
        </w:rPr>
      </w:pPr>
      <w:r>
        <w:rPr>
          <w:b/>
          <w:bCs/>
        </w:rPr>
        <w:t>12</w:t>
      </w:r>
      <w:r w:rsidRPr="004C3E78">
        <w:rPr>
          <w:b/>
          <w:bCs/>
        </w:rPr>
        <w:t>)</w:t>
      </w:r>
      <w:r w:rsidRPr="004C3E78">
        <w:t xml:space="preserve"> </w:t>
      </w:r>
      <w:r w:rsidRPr="004C3E78">
        <w:rPr>
          <w:b/>
          <w:bCs/>
        </w:rPr>
        <w:t xml:space="preserve">İklim; etkili olduğu yörede aşağıdaki özelliklerden hangisini </w:t>
      </w:r>
      <w:r w:rsidRPr="004C3E78">
        <w:rPr>
          <w:b/>
          <w:bCs/>
          <w:u w:val="single"/>
        </w:rPr>
        <w:t>en az</w:t>
      </w:r>
      <w:r w:rsidRPr="004C3E78">
        <w:rPr>
          <w:b/>
          <w:bCs/>
        </w:rPr>
        <w:t xml:space="preserve"> etkiler?</w:t>
      </w:r>
    </w:p>
    <w:p w:rsidR="008D2A79" w:rsidRPr="004C3E78" w:rsidRDefault="008D2A79" w:rsidP="004C3E78">
      <w:pPr>
        <w:pStyle w:val="AralkYok1"/>
        <w:spacing w:line="240" w:lineRule="atLeast"/>
        <w:rPr>
          <w:rFonts w:cs="Times New Roman"/>
        </w:rPr>
      </w:pPr>
      <w:r w:rsidRPr="004C3E78">
        <w:t>A) Yetiştirilen tarım ürünlerini</w:t>
      </w:r>
    </w:p>
    <w:p w:rsidR="008D2A79" w:rsidRPr="00AC4374" w:rsidRDefault="008D2A79" w:rsidP="004C3E78">
      <w:pPr>
        <w:pStyle w:val="AralkYok1"/>
        <w:spacing w:line="240" w:lineRule="atLeast"/>
        <w:rPr>
          <w:rFonts w:cs="Times New Roman"/>
        </w:rPr>
      </w:pPr>
      <w:r w:rsidRPr="004C3E78">
        <w:t>B) Evlerin yapı malzemelerini</w:t>
      </w:r>
    </w:p>
    <w:p w:rsidR="008D2A79" w:rsidRPr="004C3E78" w:rsidRDefault="008D2A79" w:rsidP="004C3E78">
      <w:pPr>
        <w:pStyle w:val="AralkYok1"/>
        <w:spacing w:line="240" w:lineRule="atLeast"/>
        <w:rPr>
          <w:rFonts w:cs="Times New Roman"/>
        </w:rPr>
      </w:pPr>
      <w:r w:rsidRPr="004C3E78">
        <w:t>C) Halkın giyim biçimini</w:t>
      </w:r>
    </w:p>
    <w:p w:rsidR="008D2A79" w:rsidRDefault="008D2A79" w:rsidP="004C3E78">
      <w:pPr>
        <w:pStyle w:val="AralkYok1"/>
        <w:spacing w:line="240" w:lineRule="atLeast"/>
      </w:pPr>
      <w:r w:rsidRPr="004C3E78">
        <w:t xml:space="preserve">D) </w:t>
      </w:r>
      <w:r>
        <w:t>Çıkarılan yeraltı kaynaklarını</w:t>
      </w:r>
    </w:p>
    <w:p w:rsidR="008D2A79" w:rsidRDefault="008D2A79" w:rsidP="00AA66A8">
      <w:pPr>
        <w:pStyle w:val="NoSpacing"/>
        <w:rPr>
          <w:b/>
          <w:bCs/>
        </w:rPr>
      </w:pPr>
    </w:p>
    <w:p w:rsidR="008D2A79" w:rsidRDefault="008D2A79" w:rsidP="00AA66A8">
      <w:pPr>
        <w:pStyle w:val="NoSpacing"/>
        <w:rPr>
          <w:b/>
          <w:bCs/>
        </w:rPr>
      </w:pPr>
      <w:r>
        <w:rPr>
          <w:b/>
          <w:bCs/>
        </w:rPr>
        <w:t>13</w:t>
      </w:r>
      <w:r w:rsidRPr="00892C3D">
        <w:rPr>
          <w:b/>
          <w:bCs/>
        </w:rPr>
        <w:t>)</w:t>
      </w:r>
      <w:r>
        <w:rPr>
          <w:b/>
          <w:bCs/>
        </w:rPr>
        <w:t xml:space="preserve"> Yazları sıcak ve kurak kışları ılık ve yağışlı geçen iklim türü hangisidir?</w:t>
      </w:r>
    </w:p>
    <w:p w:rsidR="008D2A79" w:rsidRDefault="008D2A79" w:rsidP="00AA66A8">
      <w:pPr>
        <w:pStyle w:val="NoSpacing"/>
      </w:pPr>
      <w:r w:rsidRPr="00892C3D">
        <w:t>A)</w:t>
      </w:r>
      <w:r>
        <w:t xml:space="preserve"> Akdeniz İklimi                   B) Karasal İklim</w:t>
      </w:r>
    </w:p>
    <w:p w:rsidR="008D2A79" w:rsidRDefault="008D2A79" w:rsidP="00AA66A8">
      <w:pPr>
        <w:pStyle w:val="NoSpacing"/>
      </w:pPr>
      <w:r>
        <w:t>C) Karadeniz İklimi                D) Marmara İklimi</w:t>
      </w:r>
    </w:p>
    <w:p w:rsidR="008D2A79" w:rsidRPr="00AA66A8" w:rsidRDefault="008D2A79" w:rsidP="00AA66A8">
      <w:pPr>
        <w:pStyle w:val="AralkYok1"/>
        <w:spacing w:line="240" w:lineRule="atLeast"/>
        <w:rPr>
          <w:rFonts w:cs="Times New Roman"/>
        </w:rPr>
      </w:pPr>
    </w:p>
    <w:p w:rsidR="008D2A79" w:rsidRPr="009B06F9" w:rsidRDefault="008D2A79" w:rsidP="00C51125">
      <w:pPr>
        <w:spacing w:after="0" w:line="240" w:lineRule="atLeast"/>
        <w:jc w:val="both"/>
        <w:rPr>
          <w:b/>
          <w:bCs/>
        </w:rPr>
      </w:pPr>
      <w:r>
        <w:rPr>
          <w:b/>
          <w:bCs/>
        </w:rPr>
        <w:t>14</w:t>
      </w:r>
      <w:r w:rsidRPr="009B06F9">
        <w:rPr>
          <w:b/>
          <w:bCs/>
        </w:rPr>
        <w:t>)</w:t>
      </w:r>
      <w:r w:rsidRPr="009B06F9">
        <w:t xml:space="preserve"> </w:t>
      </w:r>
      <w:r w:rsidRPr="009B06F9">
        <w:rPr>
          <w:b/>
          <w:bCs/>
        </w:rPr>
        <w:t>Yağışın yetersiz olduğu kurak bölgelerdeki kırsal alanlarda görülen toprak evler aşağıdaki bölgelerimizden hangisinde daha yaygındır?</w:t>
      </w:r>
    </w:p>
    <w:p w:rsidR="008D2A79" w:rsidRPr="009B06F9" w:rsidRDefault="008D2A79" w:rsidP="00C51125">
      <w:pPr>
        <w:spacing w:after="0" w:line="240" w:lineRule="atLeast"/>
        <w:jc w:val="both"/>
      </w:pPr>
      <w:r w:rsidRPr="009B06F9">
        <w:t>A) Ege Bölgesi</w:t>
      </w:r>
    </w:p>
    <w:p w:rsidR="008D2A79" w:rsidRPr="009B06F9" w:rsidRDefault="008D2A79" w:rsidP="00C51125">
      <w:pPr>
        <w:spacing w:after="0" w:line="240" w:lineRule="atLeast"/>
        <w:jc w:val="both"/>
      </w:pPr>
      <w:r>
        <w:t>B) Marmara Bölgesi</w:t>
      </w:r>
    </w:p>
    <w:p w:rsidR="008D2A79" w:rsidRPr="009B06F9" w:rsidRDefault="008D2A79" w:rsidP="00C51125">
      <w:pPr>
        <w:spacing w:after="0" w:line="240" w:lineRule="atLeast"/>
        <w:jc w:val="both"/>
      </w:pPr>
      <w:r>
        <w:t>C) Güneydoğu Anadolu Bölgesi</w:t>
      </w:r>
    </w:p>
    <w:p w:rsidR="008D2A79" w:rsidRDefault="008D2A79" w:rsidP="00C51125">
      <w:pPr>
        <w:spacing w:after="0" w:line="240" w:lineRule="atLeast"/>
        <w:jc w:val="both"/>
      </w:pPr>
      <w:r w:rsidRPr="009B06F9">
        <w:t>D) Akdeniz Bölgesi</w:t>
      </w:r>
    </w:p>
    <w:p w:rsidR="008D2A79" w:rsidRDefault="008D2A79" w:rsidP="003C2A5F">
      <w:pPr>
        <w:pStyle w:val="NoSpacing"/>
      </w:pPr>
    </w:p>
    <w:p w:rsidR="008D2A79" w:rsidRPr="00C16B1B" w:rsidRDefault="008D2A79" w:rsidP="00C16B1B">
      <w:pPr>
        <w:spacing w:after="0"/>
      </w:pPr>
      <w:r>
        <w:rPr>
          <w:b/>
          <w:bCs/>
          <w:sz w:val="20"/>
          <w:szCs w:val="20"/>
        </w:rPr>
        <w:t>15</w:t>
      </w:r>
      <w:r w:rsidRPr="00C16B1B">
        <w:rPr>
          <w:b/>
          <w:bCs/>
          <w:sz w:val="20"/>
          <w:szCs w:val="20"/>
        </w:rPr>
        <w:t>)</w:t>
      </w:r>
      <w:r w:rsidRPr="00C16B1B">
        <w:rPr>
          <w:rFonts w:ascii="Comic Sans MS" w:hAnsi="Comic Sans MS" w:cs="Comic Sans MS"/>
          <w:sz w:val="20"/>
          <w:szCs w:val="20"/>
        </w:rPr>
        <w:t xml:space="preserve"> </w:t>
      </w:r>
      <w:r w:rsidRPr="00C16B1B">
        <w:t>Ahşap evler genellikle ormanların fazla olduğu yerlerde yapılır.</w:t>
      </w:r>
    </w:p>
    <w:p w:rsidR="008D2A79" w:rsidRPr="00C16B1B" w:rsidRDefault="008D2A79" w:rsidP="00C16B1B">
      <w:pPr>
        <w:spacing w:after="0"/>
        <w:rPr>
          <w:b/>
          <w:bCs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6" type="#_x0000_t75" alt="img1482510555330.jpg" href="http://www.sosyaldeyince.com/" style="position:absolute;margin-left:273.75pt;margin-top:28.85pt;width:267.8pt;height:334.25pt;z-index:251659264;visibility:visible" o:button="t">
            <v:fill o:detectmouseclick="t"/>
            <v:imagedata r:id="rId5" o:title=""/>
            <w10:wrap type="square"/>
          </v:shape>
        </w:pict>
      </w:r>
      <w:r w:rsidRPr="00C16B1B">
        <w:rPr>
          <w:b/>
          <w:bCs/>
        </w:rPr>
        <w:t>Buna göre aşağıdakilerden hangisinde ahşap evler daha fazla görülür?</w:t>
      </w:r>
    </w:p>
    <w:p w:rsidR="008D2A79" w:rsidRPr="00C16B1B" w:rsidRDefault="008D2A79" w:rsidP="00C16B1B">
      <w:pPr>
        <w:spacing w:after="0"/>
      </w:pPr>
      <w:r w:rsidRPr="00C16B1B">
        <w:t>A)İç Anadolu Bölgesi</w:t>
      </w:r>
    </w:p>
    <w:p w:rsidR="008D2A79" w:rsidRPr="00C16B1B" w:rsidRDefault="008D2A79" w:rsidP="00C16B1B">
      <w:pPr>
        <w:spacing w:after="0"/>
      </w:pPr>
      <w:r w:rsidRPr="00C16B1B">
        <w:t>B)Doğu Anadolu Bölgesi</w:t>
      </w:r>
    </w:p>
    <w:p w:rsidR="008D2A79" w:rsidRPr="00C16B1B" w:rsidRDefault="008D2A79" w:rsidP="00C16B1B">
      <w:pPr>
        <w:spacing w:after="0"/>
      </w:pPr>
      <w:r w:rsidRPr="00C16B1B">
        <w:t>C)Güneydoğu Anadolu Bölgesi</w:t>
      </w:r>
    </w:p>
    <w:p w:rsidR="008D2A79" w:rsidRPr="00C16B1B" w:rsidRDefault="008D2A79" w:rsidP="00C16B1B">
      <w:pPr>
        <w:spacing w:after="0"/>
      </w:pPr>
      <w:r w:rsidRPr="00C16B1B">
        <w:t>D)Karadeniz Bölgesi</w:t>
      </w:r>
    </w:p>
    <w:p w:rsidR="008D2A79" w:rsidRDefault="008D2A79" w:rsidP="003C2A5F">
      <w:pPr>
        <w:pStyle w:val="NoSpacing"/>
        <w:rPr>
          <w:b/>
          <w:bCs/>
          <w:sz w:val="20"/>
          <w:szCs w:val="20"/>
        </w:rPr>
      </w:pPr>
    </w:p>
    <w:p w:rsidR="008D2A79" w:rsidRDefault="008D2A79" w:rsidP="003C2A5F">
      <w:pPr>
        <w:pStyle w:val="NoSpacing"/>
        <w:rPr>
          <w:b/>
          <w:bCs/>
        </w:rPr>
      </w:pPr>
      <w:r>
        <w:rPr>
          <w:b/>
          <w:bCs/>
        </w:rPr>
        <w:t>16) İlkbaharda yeşeren yazları kuruyup sararan bitki örtüsü hangisidir?</w:t>
      </w:r>
    </w:p>
    <w:p w:rsidR="008D2A79" w:rsidRDefault="008D2A79" w:rsidP="003C2A5F">
      <w:pPr>
        <w:pStyle w:val="NoSpacing"/>
      </w:pPr>
      <w:r>
        <w:t xml:space="preserve">A) Orman                                  B) Bozkır </w:t>
      </w:r>
    </w:p>
    <w:p w:rsidR="008D2A79" w:rsidRDefault="008D2A79" w:rsidP="00213DDC">
      <w:pPr>
        <w:pStyle w:val="NoSpacing"/>
      </w:pPr>
      <w:r>
        <w:t>C) Çalılık                                    D) Maki</w:t>
      </w:r>
    </w:p>
    <w:p w:rsidR="008D2A79" w:rsidRDefault="008D2A79" w:rsidP="00213DDC">
      <w:pPr>
        <w:pStyle w:val="NoSpacing"/>
        <w:rPr>
          <w:b/>
          <w:bCs/>
        </w:rPr>
      </w:pPr>
    </w:p>
    <w:p w:rsidR="008D2A79" w:rsidRDefault="008D2A79" w:rsidP="00213DDC">
      <w:pPr>
        <w:pStyle w:val="NoSpacing"/>
      </w:pPr>
      <w:r>
        <w:rPr>
          <w:b/>
          <w:bCs/>
        </w:rPr>
        <w:t>17</w:t>
      </w:r>
      <w:r w:rsidRPr="00C26C76">
        <w:rPr>
          <w:b/>
          <w:bCs/>
        </w:rPr>
        <w:t xml:space="preserve">)  </w:t>
      </w:r>
      <w:r>
        <w:t>İnsanlar yerleşim yeri seçerken bazı özellikleri göz önünde bulundururlar</w:t>
      </w:r>
    </w:p>
    <w:p w:rsidR="008D2A79" w:rsidRDefault="008D2A79" w:rsidP="00C26C76">
      <w:pPr>
        <w:pStyle w:val="NoSpacing"/>
        <w:rPr>
          <w:b/>
          <w:bCs/>
        </w:rPr>
      </w:pPr>
      <w:r>
        <w:rPr>
          <w:b/>
          <w:bCs/>
        </w:rPr>
        <w:t>Buna göre aşağıdakilerden hangisi bu özelliklerden değildir?</w:t>
      </w:r>
    </w:p>
    <w:p w:rsidR="008D2A79" w:rsidRPr="0009776A" w:rsidRDefault="008D2A79" w:rsidP="00C26C76">
      <w:pPr>
        <w:pStyle w:val="NoSpacing"/>
        <w:rPr>
          <w:b/>
          <w:bCs/>
        </w:rPr>
      </w:pPr>
      <w:r>
        <w:t>A)  Sanayi Faaliyetleri</w:t>
      </w:r>
    </w:p>
    <w:p w:rsidR="008D2A79" w:rsidRDefault="008D2A79" w:rsidP="00C26C76">
      <w:pPr>
        <w:pStyle w:val="NoSpacing"/>
      </w:pPr>
      <w:r>
        <w:t>B)  İklim Özellikleri</w:t>
      </w:r>
    </w:p>
    <w:p w:rsidR="008D2A79" w:rsidRDefault="008D2A79" w:rsidP="00C26C76">
      <w:pPr>
        <w:pStyle w:val="NoSpacing"/>
      </w:pPr>
      <w:r>
        <w:t>C)  Kültürel Özellikler</w:t>
      </w:r>
    </w:p>
    <w:p w:rsidR="008D2A79" w:rsidRDefault="008D2A79" w:rsidP="00C26C76">
      <w:pPr>
        <w:pStyle w:val="NoSpacing"/>
      </w:pPr>
      <w:r>
        <w:t>D) Yeryüzü Şekilleri</w:t>
      </w:r>
    </w:p>
    <w:p w:rsidR="008D2A79" w:rsidRDefault="008D2A79" w:rsidP="00C26C76">
      <w:pPr>
        <w:pStyle w:val="NoSpacing"/>
      </w:pPr>
    </w:p>
    <w:p w:rsidR="008D2A79" w:rsidRPr="00642CF2" w:rsidRDefault="008D2A79" w:rsidP="00213DDC">
      <w:pPr>
        <w:shd w:val="clear" w:color="auto" w:fill="FFFFFF"/>
        <w:tabs>
          <w:tab w:val="left" w:pos="658"/>
        </w:tabs>
        <w:spacing w:after="0" w:line="240" w:lineRule="auto"/>
        <w:ind w:right="-1"/>
        <w:rPr>
          <w:b/>
          <w:bCs/>
        </w:rPr>
      </w:pPr>
      <w:r>
        <w:rPr>
          <w:b/>
          <w:bCs/>
        </w:rPr>
        <w:t>18</w:t>
      </w:r>
      <w:r w:rsidRPr="00213DDC">
        <w:rPr>
          <w:b/>
          <w:bCs/>
        </w:rPr>
        <w:t xml:space="preserve">) </w:t>
      </w:r>
      <w:r>
        <w:rPr>
          <w:color w:val="000000"/>
        </w:rPr>
        <w:t>Ülkemizde en fazla can kaybına sebep olan doğal afettir</w:t>
      </w:r>
    </w:p>
    <w:p w:rsidR="008D2A79" w:rsidRDefault="008D2A79" w:rsidP="00D57993">
      <w:pPr>
        <w:shd w:val="clear" w:color="auto" w:fill="FFFFFF"/>
        <w:tabs>
          <w:tab w:val="left" w:pos="658"/>
        </w:tabs>
        <w:spacing w:after="0" w:line="240" w:lineRule="auto"/>
        <w:ind w:right="-1"/>
        <w:jc w:val="both"/>
        <w:rPr>
          <w:b/>
          <w:bCs/>
        </w:rPr>
      </w:pPr>
      <w:r w:rsidRPr="00213DDC">
        <w:rPr>
          <w:b/>
          <w:bCs/>
          <w:color w:val="000000"/>
        </w:rPr>
        <w:t xml:space="preserve">Yukarıdaki </w:t>
      </w:r>
      <w:r>
        <w:rPr>
          <w:b/>
          <w:bCs/>
          <w:color w:val="000000"/>
        </w:rPr>
        <w:t>bilgileri verilen doğal afet hangisidir</w:t>
      </w:r>
      <w:r w:rsidRPr="00213DDC">
        <w:rPr>
          <w:b/>
          <w:bCs/>
        </w:rPr>
        <w:t>?</w:t>
      </w:r>
    </w:p>
    <w:p w:rsidR="008D2A79" w:rsidRPr="00D57993" w:rsidRDefault="008D2A79" w:rsidP="00213DDC">
      <w:pPr>
        <w:shd w:val="clear" w:color="auto" w:fill="FFFFFF"/>
        <w:tabs>
          <w:tab w:val="left" w:pos="658"/>
        </w:tabs>
        <w:spacing w:after="0" w:line="240" w:lineRule="auto"/>
        <w:ind w:right="-1"/>
        <w:rPr>
          <w:b/>
          <w:bCs/>
        </w:rPr>
      </w:pPr>
      <w:r>
        <w:t xml:space="preserve">A) Çığ              </w:t>
      </w:r>
      <w:r>
        <w:tab/>
      </w:r>
      <w:r>
        <w:tab/>
        <w:t>B) Sel</w:t>
      </w:r>
      <w:r>
        <w:br/>
        <w:t>C)</w:t>
      </w:r>
      <w:r>
        <w:rPr>
          <w:color w:val="000000"/>
        </w:rPr>
        <w:t xml:space="preserve"> Deprem</w:t>
      </w:r>
      <w:r>
        <w:rPr>
          <w:color w:val="000000"/>
        </w:rPr>
        <w:tab/>
        <w:t xml:space="preserve">              </w:t>
      </w:r>
      <w:r w:rsidRPr="00213DDC">
        <w:rPr>
          <w:color w:val="000000"/>
        </w:rPr>
        <w:t xml:space="preserve">D) </w:t>
      </w:r>
      <w:r>
        <w:rPr>
          <w:color w:val="000000"/>
        </w:rPr>
        <w:t>Heyelan</w:t>
      </w:r>
    </w:p>
    <w:p w:rsidR="008D2A79" w:rsidRPr="00D57993" w:rsidRDefault="008D2A79" w:rsidP="00636E47">
      <w:pPr>
        <w:pStyle w:val="NoSpacing"/>
        <w:rPr>
          <w:b/>
          <w:bCs/>
        </w:rPr>
      </w:pPr>
      <w:r>
        <w:rPr>
          <w:b/>
          <w:bCs/>
        </w:rPr>
        <w:t>19)</w:t>
      </w:r>
      <w:r w:rsidRPr="00D57993">
        <w:rPr>
          <w:rFonts w:ascii="Arial" w:hAnsi="Arial" w:cs="Arial"/>
          <w:color w:val="000000"/>
          <w:kern w:val="24"/>
          <w:sz w:val="48"/>
          <w:szCs w:val="48"/>
          <w:lang w:eastAsia="tr-TR"/>
        </w:rPr>
        <w:t xml:space="preserve"> </w:t>
      </w:r>
      <w:r>
        <w:t>Erozyon bitki örtüsünün olmadığı veya çok az olduğu yerlerde toprağın bir yerden başka yere taşınmasına denir</w:t>
      </w:r>
    </w:p>
    <w:p w:rsidR="008D2A79" w:rsidRPr="00D57993" w:rsidRDefault="008D2A79" w:rsidP="005635A6">
      <w:pPr>
        <w:pStyle w:val="NoSpacing"/>
        <w:jc w:val="both"/>
        <w:rPr>
          <w:b/>
          <w:bCs/>
        </w:rPr>
      </w:pPr>
      <w:r w:rsidRPr="00D57993">
        <w:rPr>
          <w:b/>
          <w:bCs/>
        </w:rPr>
        <w:t xml:space="preserve">  Buna gö</w:t>
      </w:r>
      <w:r>
        <w:rPr>
          <w:b/>
          <w:bCs/>
        </w:rPr>
        <w:t>re hangi coğrafî bölgemizde erozyon daha fazla görülür</w:t>
      </w:r>
      <w:r w:rsidRPr="00D57993">
        <w:rPr>
          <w:b/>
          <w:bCs/>
        </w:rPr>
        <w:t>?</w:t>
      </w:r>
    </w:p>
    <w:p w:rsidR="008D2A79" w:rsidRPr="00D57993" w:rsidRDefault="008D2A79" w:rsidP="00D57993">
      <w:pPr>
        <w:pStyle w:val="NoSpacing"/>
      </w:pPr>
      <w:r>
        <w:t>A) İç Anadolu Bölgesi</w:t>
      </w:r>
    </w:p>
    <w:p w:rsidR="008D2A79" w:rsidRPr="00D57993" w:rsidRDefault="008D2A79" w:rsidP="00D57993">
      <w:pPr>
        <w:pStyle w:val="NoSpacing"/>
      </w:pPr>
      <w:r>
        <w:t>B) Marmara Bölgesi</w:t>
      </w:r>
    </w:p>
    <w:p w:rsidR="008D2A79" w:rsidRPr="00D57993" w:rsidRDefault="008D2A79" w:rsidP="00D57993">
      <w:pPr>
        <w:pStyle w:val="NoSpacing"/>
      </w:pPr>
      <w:r>
        <w:t>C) Ege Bölgesi</w:t>
      </w:r>
    </w:p>
    <w:p w:rsidR="008D2A79" w:rsidRDefault="008D2A79" w:rsidP="00D57993">
      <w:pPr>
        <w:pStyle w:val="NoSpacing"/>
      </w:pPr>
      <w:r w:rsidRPr="00D57993">
        <w:t>D) Doğu Anadolu</w:t>
      </w:r>
      <w:r>
        <w:t xml:space="preserve"> Bölgesi</w:t>
      </w:r>
    </w:p>
    <w:p w:rsidR="008D2A79" w:rsidRPr="00D57993" w:rsidRDefault="008D2A79" w:rsidP="00D57993">
      <w:pPr>
        <w:pStyle w:val="NoSpacing"/>
      </w:pPr>
    </w:p>
    <w:p w:rsidR="008D2A79" w:rsidRPr="00DA1C0A" w:rsidRDefault="008D2A79" w:rsidP="00DA1C0A">
      <w:pPr>
        <w:spacing w:after="0"/>
        <w:jc w:val="both"/>
      </w:pPr>
      <w:hyperlink r:id="rId6" w:history="1">
        <w:r w:rsidRPr="00271B26">
          <w:rPr>
            <w:b/>
            <w:bCs/>
            <w:noProof/>
            <w:lang w:eastAsia="tr-TR"/>
          </w:rPr>
          <w:pict>
            <v:shape id="Resim 1" o:spid="_x0000_i1025" type="#_x0000_t75" href="http://www.sosyaldeyince.com/" style="width:246.75pt;height:134.25pt;visibility:visible" o:button="t">
              <v:fill o:detectmouseclick="t"/>
              <v:imagedata r:id="rId7" o:title=""/>
            </v:shape>
          </w:pict>
        </w:r>
      </w:hyperlink>
      <w:r w:rsidRPr="0009776A">
        <w:rPr>
          <w:b/>
          <w:bCs/>
        </w:rPr>
        <w:t>20)</w:t>
      </w:r>
      <w:r w:rsidRPr="008A14E6">
        <w:t xml:space="preserve"> </w:t>
      </w:r>
      <w:r w:rsidRPr="008A14E6">
        <w:rPr>
          <w:b/>
          <w:bCs/>
        </w:rPr>
        <w:t>Haritada numaralandırılarak verilen alanlarla burada görülen afetler, aşağıdakilerden hangisinde doğru olarak eşleştirilmiştir?</w:t>
      </w:r>
    </w:p>
    <w:p w:rsidR="008D2A79" w:rsidRPr="008A14E6" w:rsidRDefault="008D2A79" w:rsidP="00DA1C0A">
      <w:pPr>
        <w:spacing w:after="0"/>
        <w:ind w:firstLine="708"/>
        <w:jc w:val="both"/>
        <w:rPr>
          <w:b/>
          <w:bCs/>
        </w:rPr>
      </w:pPr>
      <w:r w:rsidRPr="008A14E6">
        <w:rPr>
          <w:b/>
          <w:bCs/>
        </w:rPr>
        <w:t>I.</w:t>
      </w:r>
      <w:r w:rsidRPr="008A14E6">
        <w:rPr>
          <w:b/>
          <w:bCs/>
        </w:rPr>
        <w:tab/>
      </w:r>
      <w:r w:rsidRPr="008A14E6">
        <w:rPr>
          <w:b/>
          <w:bCs/>
        </w:rPr>
        <w:tab/>
        <w:t xml:space="preserve"> II.</w:t>
      </w:r>
      <w:r w:rsidRPr="008A14E6">
        <w:rPr>
          <w:b/>
          <w:bCs/>
        </w:rPr>
        <w:tab/>
      </w:r>
      <w:r w:rsidRPr="008A14E6">
        <w:rPr>
          <w:b/>
          <w:bCs/>
        </w:rPr>
        <w:tab/>
        <w:t xml:space="preserve">        III.</w:t>
      </w:r>
    </w:p>
    <w:p w:rsidR="008D2A79" w:rsidRPr="008A14E6" w:rsidRDefault="008D2A79" w:rsidP="00DA1C0A">
      <w:pPr>
        <w:spacing w:after="0"/>
        <w:jc w:val="both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4.55pt;margin-top:.2pt;width:30.75pt;height:0;z-index:251656192" o:connectortype="straight"/>
        </w:pict>
      </w:r>
      <w:r>
        <w:rPr>
          <w:noProof/>
          <w:lang w:eastAsia="tr-TR"/>
        </w:rPr>
        <w:pict>
          <v:shape id="_x0000_s1028" type="#_x0000_t32" style="position:absolute;left:0;text-align:left;margin-left:96.8pt;margin-top:.2pt;width:30.75pt;height:0;z-index:251657216" o:connectortype="straight"/>
        </w:pict>
      </w:r>
      <w:r>
        <w:rPr>
          <w:noProof/>
          <w:lang w:eastAsia="tr-TR"/>
        </w:rPr>
        <w:pict>
          <v:shape id="_x0000_s1029" type="#_x0000_t32" style="position:absolute;left:0;text-align:left;margin-left:21.8pt;margin-top:.2pt;width:30.75pt;height:0;z-index:251658240" o:connectortype="straight"/>
        </w:pict>
      </w:r>
      <w:r w:rsidRPr="008A14E6">
        <w:t xml:space="preserve">A) Orman yangını </w:t>
      </w:r>
      <w:r w:rsidRPr="008A14E6">
        <w:tab/>
        <w:t xml:space="preserve">Deprem </w:t>
      </w:r>
      <w:r>
        <w:tab/>
        <w:t xml:space="preserve">      </w:t>
      </w:r>
      <w:r w:rsidRPr="008A14E6">
        <w:t>Heyelan</w:t>
      </w:r>
    </w:p>
    <w:p w:rsidR="008D2A79" w:rsidRPr="008A14E6" w:rsidRDefault="008D2A79" w:rsidP="00DA1C0A">
      <w:pPr>
        <w:spacing w:after="0"/>
        <w:jc w:val="both"/>
      </w:pPr>
      <w:r w:rsidRPr="008A14E6">
        <w:t xml:space="preserve">B) Orman Yangını </w:t>
      </w:r>
      <w:r w:rsidRPr="008A14E6">
        <w:tab/>
        <w:t xml:space="preserve">Heyelan </w:t>
      </w:r>
      <w:r w:rsidRPr="008A14E6">
        <w:tab/>
        <w:t xml:space="preserve">      Deprem</w:t>
      </w:r>
    </w:p>
    <w:p w:rsidR="008D2A79" w:rsidRPr="008A14E6" w:rsidRDefault="008D2A79" w:rsidP="00DA1C0A">
      <w:pPr>
        <w:spacing w:after="0"/>
        <w:jc w:val="both"/>
      </w:pPr>
      <w:r w:rsidRPr="008A14E6">
        <w:t xml:space="preserve">C) Deprem </w:t>
      </w:r>
      <w:r w:rsidRPr="008A14E6">
        <w:tab/>
      </w:r>
      <w:r w:rsidRPr="008A14E6">
        <w:tab/>
        <w:t xml:space="preserve">Orman Yangını </w:t>
      </w:r>
      <w:r>
        <w:t xml:space="preserve">       </w:t>
      </w:r>
      <w:r w:rsidRPr="008A14E6">
        <w:t xml:space="preserve">Heyelan </w:t>
      </w:r>
    </w:p>
    <w:p w:rsidR="008D2A79" w:rsidRPr="008A14E6" w:rsidRDefault="008D2A79" w:rsidP="00DA1C0A">
      <w:pPr>
        <w:spacing w:after="0"/>
        <w:jc w:val="both"/>
      </w:pPr>
      <w:r w:rsidRPr="008A14E6">
        <w:t xml:space="preserve">D) Heyelan </w:t>
      </w:r>
      <w:r w:rsidRPr="008A14E6">
        <w:tab/>
      </w:r>
      <w:r w:rsidRPr="008A14E6">
        <w:tab/>
        <w:t xml:space="preserve">Orman Yangını </w:t>
      </w:r>
      <w:r>
        <w:t xml:space="preserve">    </w:t>
      </w:r>
      <w:r w:rsidRPr="008A14E6">
        <w:t xml:space="preserve"> </w:t>
      </w:r>
      <w:r>
        <w:t xml:space="preserve">  </w:t>
      </w:r>
      <w:r w:rsidRPr="008A14E6">
        <w:t>Deprem</w:t>
      </w:r>
    </w:p>
    <w:p w:rsidR="008D2A79" w:rsidRDefault="008D2A79" w:rsidP="00642CF2">
      <w:pPr>
        <w:pStyle w:val="NoSpacing"/>
        <w:sectPr w:rsidR="008D2A79" w:rsidSect="00AD6A4B">
          <w:type w:val="continuous"/>
          <w:pgSz w:w="11906" w:h="16838"/>
          <w:pgMar w:top="851" w:right="707" w:bottom="709" w:left="709" w:header="708" w:footer="708" w:gutter="0"/>
          <w:cols w:num="2" w:sep="1" w:space="568"/>
          <w:docGrid w:linePitch="360"/>
        </w:sectPr>
      </w:pPr>
    </w:p>
    <w:p w:rsidR="008D2A79" w:rsidRDefault="008D2A79" w:rsidP="00DA1C0A">
      <w:pPr>
        <w:spacing w:line="240" w:lineRule="auto"/>
      </w:pPr>
    </w:p>
    <w:sectPr w:rsidR="008D2A79" w:rsidSect="00B834C4">
      <w:type w:val="continuous"/>
      <w:pgSz w:w="11906" w:h="16838"/>
      <w:pgMar w:top="851" w:right="707" w:bottom="709" w:left="709" w:header="708" w:footer="708" w:gutter="0"/>
      <w:cols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7014E"/>
    <w:multiLevelType w:val="multilevel"/>
    <w:tmpl w:val="7AA696BE"/>
    <w:lvl w:ilvl="0">
      <w:start w:val="1"/>
      <w:numFmt w:val="decimal"/>
      <w:lvlText w:val="%1.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2F9806D0"/>
    <w:multiLevelType w:val="multilevel"/>
    <w:tmpl w:val="FC3AD254"/>
    <w:lvl w:ilvl="0">
      <w:start w:val="5"/>
      <w:numFmt w:val="decimal"/>
      <w:lvlText w:val="%1.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F50380"/>
    <w:multiLevelType w:val="hybridMultilevel"/>
    <w:tmpl w:val="75A26104"/>
    <w:lvl w:ilvl="0" w:tplc="905C851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2236D3"/>
    <w:multiLevelType w:val="multilevel"/>
    <w:tmpl w:val="DF0EDDD2"/>
    <w:lvl w:ilvl="0">
      <w:start w:val="2"/>
      <w:numFmt w:val="decimal"/>
      <w:lvlText w:val="%1.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606C5D"/>
    <w:multiLevelType w:val="hybridMultilevel"/>
    <w:tmpl w:val="50DEBE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A66"/>
    <w:rsid w:val="00016436"/>
    <w:rsid w:val="00027EDB"/>
    <w:rsid w:val="00031893"/>
    <w:rsid w:val="00032AB9"/>
    <w:rsid w:val="00040CAC"/>
    <w:rsid w:val="00041F0B"/>
    <w:rsid w:val="00086298"/>
    <w:rsid w:val="0009776A"/>
    <w:rsid w:val="000B7092"/>
    <w:rsid w:val="000C3C3C"/>
    <w:rsid w:val="000E0760"/>
    <w:rsid w:val="000F7A66"/>
    <w:rsid w:val="00107C9B"/>
    <w:rsid w:val="00113F49"/>
    <w:rsid w:val="0012398D"/>
    <w:rsid w:val="00153B74"/>
    <w:rsid w:val="001802FA"/>
    <w:rsid w:val="00194C0D"/>
    <w:rsid w:val="00197260"/>
    <w:rsid w:val="001B348D"/>
    <w:rsid w:val="001F4381"/>
    <w:rsid w:val="00213DDC"/>
    <w:rsid w:val="00221C41"/>
    <w:rsid w:val="002476B1"/>
    <w:rsid w:val="00271B26"/>
    <w:rsid w:val="002D432E"/>
    <w:rsid w:val="002F7C83"/>
    <w:rsid w:val="00315A2C"/>
    <w:rsid w:val="0038694A"/>
    <w:rsid w:val="003C2A5F"/>
    <w:rsid w:val="003D49C3"/>
    <w:rsid w:val="00450648"/>
    <w:rsid w:val="004A6276"/>
    <w:rsid w:val="004A7718"/>
    <w:rsid w:val="004C3E78"/>
    <w:rsid w:val="004C414A"/>
    <w:rsid w:val="005006C1"/>
    <w:rsid w:val="00510B71"/>
    <w:rsid w:val="005635A6"/>
    <w:rsid w:val="00571401"/>
    <w:rsid w:val="005A118B"/>
    <w:rsid w:val="005E502A"/>
    <w:rsid w:val="00605D95"/>
    <w:rsid w:val="00636E47"/>
    <w:rsid w:val="00642CF2"/>
    <w:rsid w:val="006509BF"/>
    <w:rsid w:val="006512EC"/>
    <w:rsid w:val="006B1E63"/>
    <w:rsid w:val="006B6F37"/>
    <w:rsid w:val="006D00A0"/>
    <w:rsid w:val="00742E28"/>
    <w:rsid w:val="00746A69"/>
    <w:rsid w:val="00797CCD"/>
    <w:rsid w:val="007E7F96"/>
    <w:rsid w:val="007F54B3"/>
    <w:rsid w:val="00802E90"/>
    <w:rsid w:val="00873D36"/>
    <w:rsid w:val="00892C3D"/>
    <w:rsid w:val="008A14E6"/>
    <w:rsid w:val="008C4F19"/>
    <w:rsid w:val="008C5D0E"/>
    <w:rsid w:val="008C65AC"/>
    <w:rsid w:val="008D2A79"/>
    <w:rsid w:val="008F3008"/>
    <w:rsid w:val="00907464"/>
    <w:rsid w:val="00911618"/>
    <w:rsid w:val="00941E48"/>
    <w:rsid w:val="00975C16"/>
    <w:rsid w:val="00991594"/>
    <w:rsid w:val="009B06F9"/>
    <w:rsid w:val="009D7720"/>
    <w:rsid w:val="00A37989"/>
    <w:rsid w:val="00A54DB5"/>
    <w:rsid w:val="00A94E6B"/>
    <w:rsid w:val="00AA66A8"/>
    <w:rsid w:val="00AC4374"/>
    <w:rsid w:val="00AD4ADD"/>
    <w:rsid w:val="00AD6A4B"/>
    <w:rsid w:val="00B834C4"/>
    <w:rsid w:val="00B93C15"/>
    <w:rsid w:val="00BB683C"/>
    <w:rsid w:val="00C06566"/>
    <w:rsid w:val="00C16B1B"/>
    <w:rsid w:val="00C26C76"/>
    <w:rsid w:val="00C51125"/>
    <w:rsid w:val="00CD4D37"/>
    <w:rsid w:val="00D57993"/>
    <w:rsid w:val="00DA1C0A"/>
    <w:rsid w:val="00DB7193"/>
    <w:rsid w:val="00ED757D"/>
    <w:rsid w:val="00F336F2"/>
    <w:rsid w:val="00F94918"/>
    <w:rsid w:val="00FB2736"/>
    <w:rsid w:val="00FF4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6F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F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7A66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5E502A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1802FA"/>
    <w:pPr>
      <w:ind w:left="720"/>
    </w:pPr>
  </w:style>
  <w:style w:type="character" w:customStyle="1" w:styleId="Gvdemetni">
    <w:name w:val="Gövde metni"/>
    <w:basedOn w:val="DefaultParagraphFont"/>
    <w:uiPriority w:val="99"/>
    <w:rsid w:val="00B834C4"/>
    <w:rPr>
      <w:rFonts w:ascii="Arial" w:hAnsi="Arial" w:cs="Arial"/>
      <w:spacing w:val="0"/>
      <w:sz w:val="17"/>
      <w:szCs w:val="17"/>
    </w:rPr>
  </w:style>
  <w:style w:type="character" w:customStyle="1" w:styleId="Gvdemetni0">
    <w:name w:val="Gövde metni_"/>
    <w:basedOn w:val="DefaultParagraphFont"/>
    <w:uiPriority w:val="99"/>
    <w:rsid w:val="00B834C4"/>
    <w:rPr>
      <w:rFonts w:ascii="Arial" w:hAnsi="Arial" w:cs="Arial"/>
      <w:spacing w:val="0"/>
      <w:sz w:val="17"/>
      <w:szCs w:val="17"/>
    </w:rPr>
  </w:style>
  <w:style w:type="paragraph" w:styleId="NormalWeb">
    <w:name w:val="Normal (Web)"/>
    <w:basedOn w:val="Normal"/>
    <w:uiPriority w:val="99"/>
    <w:semiHidden/>
    <w:rsid w:val="00B83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uiPriority w:val="99"/>
    <w:rsid w:val="000E076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ralkYok1">
    <w:name w:val="Aralık Yok1"/>
    <w:uiPriority w:val="99"/>
    <w:rsid w:val="004A7718"/>
    <w:rPr>
      <w:rFonts w:eastAsia="Times New Roman" w:cs="Calibri"/>
      <w:lang w:eastAsia="en-US"/>
    </w:rPr>
  </w:style>
  <w:style w:type="table" w:styleId="TableGrid">
    <w:name w:val="Table Grid"/>
    <w:basedOn w:val="TableNormal"/>
    <w:uiPriority w:val="99"/>
    <w:rsid w:val="00153B7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syaldeyince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801</Words>
  <Characters>4568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SINIF SOSYAL BİLGİLER DERSİ 1. DÖNEM 2. YAZILI YOKLAMA SINAVI</dc:title>
  <dc:subject>5. SINIF SOSYAL BİLGİLER DERSİ 1. DÖNEM 2. YAZILI YOKLAMA SINAVI</dc:subject>
  <dc:creator>sosyaldeyince.com</dc:creator>
  <cp:keywords>5. SINIF SOSYAL BİLGİLER DERSİ 1. DÖNEM 2. YAZILI YOKLAMA SINAVI</cp:keywords>
  <dc:description>5. SINIF SOSYAL BİLGİLER DERSİ 1. DÖNEM 2. YAZILI YOKLAMA SINAVI</dc:description>
  <cp:lastModifiedBy>Edanur</cp:lastModifiedBy>
  <cp:revision>2</cp:revision>
  <cp:lastPrinted>2014-12-30T16:06:00Z</cp:lastPrinted>
  <dcterms:created xsi:type="dcterms:W3CDTF">2017-12-17T21:08:00Z</dcterms:created>
  <dcterms:modified xsi:type="dcterms:W3CDTF">2017-12-17T21:08:00Z</dcterms:modified>
  <cp:category>5. SINIF SOSYAL BİLGİLER DERSİ 1. DÖNEM 2. YAZILI YOKLAMA SINAVI</cp:category>
</cp:coreProperties>
</file>