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20" w:rsidRPr="00F21956" w:rsidRDefault="00412820" w:rsidP="004C2BE1">
      <w:pPr>
        <w:spacing w:after="0" w:line="360" w:lineRule="auto"/>
        <w:ind w:left="142" w:right="141" w:firstLine="142"/>
        <w:rPr>
          <w:rFonts w:ascii="Arial" w:hAnsi="Arial" w:cs="Arial"/>
          <w:b/>
          <w:bCs/>
          <w:sz w:val="24"/>
          <w:szCs w:val="24"/>
        </w:rPr>
      </w:pPr>
      <w:r w:rsidRPr="00F21956">
        <w:rPr>
          <w:rFonts w:ascii="Arial" w:hAnsi="Arial" w:cs="Arial"/>
          <w:b/>
          <w:bCs/>
          <w:sz w:val="24"/>
          <w:szCs w:val="24"/>
        </w:rPr>
        <w:t xml:space="preserve">Adı Soyadı : </w:t>
      </w:r>
    </w:p>
    <w:p w:rsidR="00412820" w:rsidRPr="004C2BE1" w:rsidRDefault="00412820" w:rsidP="004C2BE1">
      <w:pPr>
        <w:spacing w:after="0" w:line="360" w:lineRule="auto"/>
        <w:ind w:left="142" w:right="141"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F21956">
        <w:rPr>
          <w:rFonts w:ascii="Arial" w:hAnsi="Arial" w:cs="Arial"/>
          <w:b/>
          <w:bCs/>
          <w:sz w:val="24"/>
          <w:szCs w:val="24"/>
        </w:rPr>
        <w:t>Sınıf ve No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21956">
        <w:rPr>
          <w:rFonts w:ascii="Arial" w:hAnsi="Arial" w:cs="Arial"/>
          <w:b/>
          <w:bCs/>
          <w:sz w:val="24"/>
          <w:szCs w:val="24"/>
        </w:rPr>
        <w:t>: </w:t>
      </w:r>
    </w:p>
    <w:p w:rsidR="00412820" w:rsidRPr="001052F2" w:rsidRDefault="00412820" w:rsidP="001052F2">
      <w:pPr>
        <w:spacing w:after="0" w:line="360" w:lineRule="auto"/>
        <w:ind w:left="142" w:right="141" w:firstLine="142"/>
        <w:jc w:val="center"/>
        <w:rPr>
          <w:rFonts w:ascii="Times New Roman" w:hAnsi="Times New Roman" w:cs="Times New Roman"/>
          <w:sz w:val="24"/>
          <w:szCs w:val="24"/>
        </w:rPr>
        <w:sectPr w:rsidR="00412820" w:rsidRPr="001052F2" w:rsidSect="00F21956">
          <w:pgSz w:w="11906" w:h="16838"/>
          <w:pgMar w:top="284" w:right="424" w:bottom="1417" w:left="567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…………………… </w:t>
      </w:r>
      <w:r w:rsidRPr="004C2BE1">
        <w:rPr>
          <w:rFonts w:ascii="Arial" w:hAnsi="Arial" w:cs="Arial"/>
          <w:b/>
          <w:bCs/>
          <w:color w:val="FF0000"/>
          <w:sz w:val="24"/>
          <w:szCs w:val="24"/>
        </w:rPr>
        <w:t>SOSYAL BİLGİLER 5. SINIF 1. DÖNEM 1. YAZILI SORULARI (6)</w:t>
      </w:r>
    </w:p>
    <w:p w:rsidR="00412820" w:rsidRPr="004C2BE1" w:rsidRDefault="00412820" w:rsidP="001052F2">
      <w:pPr>
        <w:spacing w:after="0"/>
        <w:ind w:left="142" w:right="141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Pr="004C2BE1">
        <w:rPr>
          <w:rFonts w:ascii="Times New Roman" w:hAnsi="Times New Roman" w:cs="Times New Roman"/>
          <w:b/>
          <w:bCs/>
        </w:rPr>
        <w:t xml:space="preserve"> Aşağıda verilen ifadelerin başında yer alan boşluklara doğruysa “D” yanlışsa “Y” yazınız </w:t>
      </w:r>
      <w:r w:rsidRPr="00034CDC">
        <w:rPr>
          <w:rFonts w:ascii="Times New Roman" w:hAnsi="Times New Roman" w:cs="Times New Roman"/>
        </w:rPr>
        <w:t>(10p</w:t>
      </w:r>
      <w:r w:rsidRPr="004C2BE1">
        <w:rPr>
          <w:rFonts w:ascii="Times New Roman" w:hAnsi="Times New Roman" w:cs="Times New Roman"/>
        </w:rPr>
        <w:t>)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(   ) 1.</w:t>
      </w:r>
      <w:r w:rsidRPr="00A75DF9">
        <w:rPr>
          <w:rFonts w:ascii="Times New Roman" w:hAnsi="Times New Roman" w:cs="Times New Roman"/>
        </w:rPr>
        <w:t xml:space="preserve"> </w:t>
      </w:r>
      <w:r w:rsidRPr="004C2BE1">
        <w:rPr>
          <w:rFonts w:ascii="Times New Roman" w:hAnsi="Times New Roman" w:cs="Times New Roman"/>
        </w:rPr>
        <w:t>Nevruz Bayramı, 21 Mart günü kutlanmaktadır.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(   ) 2. </w:t>
      </w:r>
      <w:r>
        <w:rPr>
          <w:rFonts w:ascii="Times New Roman" w:hAnsi="Times New Roman" w:cs="Times New Roman"/>
        </w:rPr>
        <w:t>Kültür doğuştan getirdiğimiz özelliklerimizdir.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(   ) 3. </w:t>
      </w:r>
      <w:r>
        <w:rPr>
          <w:rFonts w:ascii="Times New Roman" w:hAnsi="Times New Roman" w:cs="Times New Roman"/>
        </w:rPr>
        <w:t>Bağlama</w:t>
      </w:r>
      <w:r w:rsidRPr="004C2BE1">
        <w:rPr>
          <w:rFonts w:ascii="Times New Roman" w:hAnsi="Times New Roman" w:cs="Times New Roman"/>
        </w:rPr>
        <w:t>, Türk Halk Müziği çalgılarındandır.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(   ) 4. Bir bireyin birden fazla rolü olabilir.</w:t>
      </w: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(   ) 5. Sümela Manastırı, Hatay ili sınırları içerisinde yer alır.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Default="00412820" w:rsidP="00E40D22">
      <w:pPr>
        <w:spacing w:after="0" w:line="360" w:lineRule="auto"/>
        <w:ind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Pr="004C2BE1">
        <w:rPr>
          <w:rFonts w:ascii="Times New Roman" w:hAnsi="Times New Roman" w:cs="Times New Roman"/>
          <w:b/>
          <w:bCs/>
        </w:rPr>
        <w:t xml:space="preserve">Aşağıda verilen isimleri tablo üzerinde yer alan satırlara doğru olacak şekilde yazınız. </w:t>
      </w:r>
      <w:r w:rsidRPr="004C2BE1">
        <w:rPr>
          <w:rFonts w:ascii="Times New Roman" w:hAnsi="Times New Roman" w:cs="Times New Roman"/>
        </w:rPr>
        <w:t>(</w:t>
      </w:r>
      <w:r w:rsidRPr="00034CDC">
        <w:rPr>
          <w:rFonts w:ascii="Times New Roman" w:hAnsi="Times New Roman" w:cs="Times New Roman"/>
        </w:rPr>
        <w:t>15p)</w:t>
      </w:r>
    </w:p>
    <w:p w:rsidR="00412820" w:rsidRPr="004C2BE1" w:rsidRDefault="00412820" w:rsidP="00E40D22">
      <w:pPr>
        <w:spacing w:after="0" w:line="360" w:lineRule="auto"/>
        <w:ind w:right="14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Pamukkale Travertenleri,  Kız Kalesi, Anıt Kabir,  Nemrut  Dağı Heykelleri,  Yedi Göller, Ayder Yaylası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4678"/>
      </w:tblGrid>
      <w:tr w:rsidR="00412820" w:rsidRPr="00061D33">
        <w:tc>
          <w:tcPr>
            <w:tcW w:w="5069" w:type="dxa"/>
          </w:tcPr>
          <w:p w:rsidR="00412820" w:rsidRPr="00061D33" w:rsidRDefault="00412820" w:rsidP="00061D33">
            <w:pPr>
              <w:spacing w:after="0" w:line="360" w:lineRule="auto"/>
              <w:ind w:right="141"/>
              <w:rPr>
                <w:rFonts w:ascii="Times New Roman" w:hAnsi="Times New Roman" w:cs="Times New Roman"/>
              </w:rPr>
            </w:pPr>
            <w:r w:rsidRPr="00061D33">
              <w:rPr>
                <w:rFonts w:ascii="Times New Roman" w:hAnsi="Times New Roman" w:cs="Times New Roman"/>
              </w:rPr>
              <w:t>TARİHİ DEĞERLERİMİZ</w:t>
            </w:r>
          </w:p>
        </w:tc>
        <w:tc>
          <w:tcPr>
            <w:tcW w:w="4678" w:type="dxa"/>
          </w:tcPr>
          <w:p w:rsidR="00412820" w:rsidRPr="00061D33" w:rsidRDefault="00412820" w:rsidP="00061D33">
            <w:pPr>
              <w:spacing w:after="0" w:line="360" w:lineRule="auto"/>
              <w:ind w:right="141"/>
              <w:rPr>
                <w:rFonts w:ascii="Times New Roman" w:hAnsi="Times New Roman" w:cs="Times New Roman"/>
              </w:rPr>
            </w:pPr>
            <w:r w:rsidRPr="00061D33">
              <w:rPr>
                <w:rFonts w:ascii="Times New Roman" w:hAnsi="Times New Roman" w:cs="Times New Roman"/>
              </w:rPr>
              <w:t>KÜLTÜREL DEĞERLERİMİZ</w:t>
            </w:r>
          </w:p>
        </w:tc>
      </w:tr>
      <w:tr w:rsidR="00412820" w:rsidRPr="00061D33">
        <w:trPr>
          <w:trHeight w:val="399"/>
        </w:trPr>
        <w:tc>
          <w:tcPr>
            <w:tcW w:w="5069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412820" w:rsidRPr="00061D33">
        <w:trPr>
          <w:trHeight w:val="419"/>
        </w:trPr>
        <w:tc>
          <w:tcPr>
            <w:tcW w:w="5069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412820" w:rsidRPr="00061D33">
        <w:trPr>
          <w:trHeight w:val="553"/>
        </w:trPr>
        <w:tc>
          <w:tcPr>
            <w:tcW w:w="5069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</w:tc>
      </w:tr>
    </w:tbl>
    <w:p w:rsidR="00412820" w:rsidRDefault="00412820" w:rsidP="00F8055E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Default="00412820" w:rsidP="00F8055E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Default="00412820" w:rsidP="00BB3003">
      <w:pPr>
        <w:spacing w:after="0" w:line="360" w:lineRule="auto"/>
        <w:ind w:left="142" w:right="141" w:hanging="142"/>
        <w:rPr>
          <w:rFonts w:ascii="Times New Roman" w:hAnsi="Times New Roman" w:cs="Times New Roman"/>
          <w:b/>
          <w:bCs/>
        </w:rPr>
      </w:pPr>
      <w:r w:rsidRPr="007202DC">
        <w:rPr>
          <w:rFonts w:ascii="Times New Roman" w:hAnsi="Times New Roman" w:cs="Times New Roman"/>
          <w:b/>
          <w:bCs/>
          <w:sz w:val="24"/>
          <w:szCs w:val="24"/>
        </w:rPr>
        <w:t>3. Van ve çevresinde olan tarihi ve doğal güzelliklerden  4  tanesini yazınız</w:t>
      </w:r>
      <w:r>
        <w:rPr>
          <w:rFonts w:ascii="Times New Roman" w:hAnsi="Times New Roman" w:cs="Times New Roman"/>
          <w:b/>
          <w:bCs/>
        </w:rPr>
        <w:t xml:space="preserve"> </w:t>
      </w:r>
      <w:r w:rsidRPr="00034CDC">
        <w:rPr>
          <w:rFonts w:ascii="Times New Roman" w:hAnsi="Times New Roman" w:cs="Times New Roman"/>
        </w:rPr>
        <w:t>(10p)</w:t>
      </w:r>
    </w:p>
    <w:p w:rsidR="00412820" w:rsidRPr="00C715AB" w:rsidRDefault="00412820" w:rsidP="00BB3003">
      <w:pPr>
        <w:spacing w:after="0" w:line="360" w:lineRule="auto"/>
        <w:ind w:left="142" w:right="141" w:hanging="142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ab/>
        <w:t xml:space="preserve">   </w:t>
      </w:r>
      <w:r w:rsidRPr="00C715AB">
        <w:rPr>
          <w:rFonts w:ascii="Times New Roman" w:hAnsi="Times New Roman" w:cs="Times New Roman"/>
          <w:b/>
          <w:bCs/>
          <w:i/>
          <w:iCs/>
        </w:rPr>
        <w:t xml:space="preserve">1……………………………………………… </w:t>
      </w:r>
      <w:r w:rsidRPr="00C715AB">
        <w:rPr>
          <w:rFonts w:ascii="Times New Roman" w:hAnsi="Times New Roman" w:cs="Times New Roman"/>
          <w:b/>
          <w:bCs/>
          <w:i/>
          <w:iCs/>
        </w:rPr>
        <w:tab/>
        <w:t xml:space="preserve">             2. ………………………………………………………..</w:t>
      </w:r>
    </w:p>
    <w:p w:rsidR="00412820" w:rsidRPr="00C715AB" w:rsidRDefault="00412820" w:rsidP="00BB3003">
      <w:pPr>
        <w:spacing w:after="0" w:line="360" w:lineRule="auto"/>
        <w:ind w:left="142" w:right="141" w:hanging="142"/>
        <w:rPr>
          <w:rFonts w:ascii="Times New Roman" w:hAnsi="Times New Roman" w:cs="Times New Roman"/>
          <w:b/>
          <w:bCs/>
          <w:i/>
          <w:iCs/>
        </w:rPr>
      </w:pPr>
      <w:r w:rsidRPr="00C715AB">
        <w:rPr>
          <w:rFonts w:ascii="Times New Roman" w:hAnsi="Times New Roman" w:cs="Times New Roman"/>
          <w:b/>
          <w:bCs/>
          <w:i/>
          <w:iCs/>
        </w:rPr>
        <w:tab/>
        <w:t xml:space="preserve">   3………………………………………………</w:t>
      </w:r>
      <w:r w:rsidRPr="00C715AB">
        <w:rPr>
          <w:rFonts w:ascii="Times New Roman" w:hAnsi="Times New Roman" w:cs="Times New Roman"/>
          <w:b/>
          <w:bCs/>
          <w:i/>
          <w:iCs/>
        </w:rPr>
        <w:tab/>
      </w:r>
      <w:r w:rsidRPr="00C715AB">
        <w:rPr>
          <w:rFonts w:ascii="Times New Roman" w:hAnsi="Times New Roman" w:cs="Times New Roman"/>
          <w:b/>
          <w:bCs/>
          <w:i/>
          <w:iCs/>
        </w:rPr>
        <w:tab/>
        <w:t>4……………………………………………………….</w:t>
      </w:r>
    </w:p>
    <w:p w:rsidR="00412820" w:rsidRPr="00C715AB" w:rsidRDefault="00412820" w:rsidP="002735D9">
      <w:pPr>
        <w:spacing w:after="0"/>
        <w:ind w:left="142" w:right="141" w:hanging="142"/>
        <w:rPr>
          <w:rFonts w:ascii="Times New Roman" w:hAnsi="Times New Roman" w:cs="Times New Roman"/>
          <w:b/>
          <w:bCs/>
          <w:i/>
          <w:iCs/>
        </w:rPr>
      </w:pPr>
    </w:p>
    <w:p w:rsidR="00412820" w:rsidRDefault="00412820" w:rsidP="002735D9">
      <w:pPr>
        <w:spacing w:after="0"/>
        <w:ind w:left="142" w:right="141" w:hanging="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   </w:t>
      </w:r>
      <w:r w:rsidRPr="00CD0182">
        <w:rPr>
          <w:rFonts w:ascii="Times New Roman" w:hAnsi="Times New Roman" w:cs="Times New Roman"/>
          <w:b/>
          <w:bCs/>
          <w:sz w:val="24"/>
          <w:szCs w:val="24"/>
        </w:rPr>
        <w:t>Aşağıdaki Tabloya birer kültürel özellik yazınız</w:t>
      </w:r>
      <w:r>
        <w:rPr>
          <w:rFonts w:ascii="Times New Roman" w:hAnsi="Times New Roman" w:cs="Times New Roman"/>
          <w:b/>
          <w:bCs/>
        </w:rPr>
        <w:t xml:space="preserve"> (15p)</w:t>
      </w:r>
    </w:p>
    <w:p w:rsidR="00412820" w:rsidRDefault="00412820" w:rsidP="002735D9">
      <w:pPr>
        <w:spacing w:after="0"/>
        <w:ind w:left="142" w:right="141" w:hanging="142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150"/>
        <w:gridCol w:w="2146"/>
        <w:gridCol w:w="2152"/>
        <w:gridCol w:w="2149"/>
      </w:tblGrid>
      <w:tr w:rsidR="00412820" w:rsidRPr="00061D33">
        <w:tc>
          <w:tcPr>
            <w:tcW w:w="2168" w:type="dxa"/>
            <w:tcBorders>
              <w:top w:val="nil"/>
              <w:left w:val="nil"/>
            </w:tcBorders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79" w:type="dxa"/>
            <w:gridSpan w:val="4"/>
          </w:tcPr>
          <w:p w:rsidR="00412820" w:rsidRPr="00061D33" w:rsidRDefault="00412820" w:rsidP="00061D33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KÜLTÜREL ÖZELLİKLER</w:t>
            </w:r>
          </w:p>
        </w:tc>
      </w:tr>
      <w:tr w:rsidR="00412820" w:rsidRPr="00061D33">
        <w:tc>
          <w:tcPr>
            <w:tcW w:w="2168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 xml:space="preserve">Yöresi </w:t>
            </w:r>
          </w:p>
        </w:tc>
        <w:tc>
          <w:tcPr>
            <w:tcW w:w="2169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Geleneksel Mimari</w:t>
            </w: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Şenlik ya da Festival</w:t>
            </w: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Geleneksel Düğün</w:t>
            </w: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El Sanatları</w:t>
            </w:r>
          </w:p>
        </w:tc>
      </w:tr>
      <w:tr w:rsidR="00412820" w:rsidRPr="00061D33">
        <w:trPr>
          <w:trHeight w:val="927"/>
        </w:trPr>
        <w:tc>
          <w:tcPr>
            <w:tcW w:w="2168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1. Yaşadığınız  yer</w:t>
            </w:r>
          </w:p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 xml:space="preserve"> ……………………….</w:t>
            </w:r>
          </w:p>
        </w:tc>
        <w:tc>
          <w:tcPr>
            <w:tcW w:w="2169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2820" w:rsidRPr="00061D33">
        <w:trPr>
          <w:trHeight w:val="850"/>
        </w:trPr>
        <w:tc>
          <w:tcPr>
            <w:tcW w:w="2168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  <w:r w:rsidRPr="00061D33">
              <w:rPr>
                <w:rFonts w:ascii="Times New Roman" w:hAnsi="Times New Roman" w:cs="Times New Roman"/>
                <w:b/>
                <w:bCs/>
              </w:rPr>
              <w:t>………………Yöresi</w:t>
            </w:r>
          </w:p>
        </w:tc>
        <w:tc>
          <w:tcPr>
            <w:tcW w:w="2169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0" w:type="dxa"/>
          </w:tcPr>
          <w:p w:rsidR="00412820" w:rsidRPr="00061D33" w:rsidRDefault="00412820" w:rsidP="00061D33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12820" w:rsidRDefault="00412820" w:rsidP="002735D9">
      <w:pPr>
        <w:spacing w:after="0"/>
        <w:ind w:left="142" w:right="141" w:hanging="142"/>
        <w:rPr>
          <w:rFonts w:ascii="Times New Roman" w:hAnsi="Times New Roman" w:cs="Times New Roman"/>
          <w:b/>
          <w:bCs/>
        </w:rPr>
      </w:pPr>
    </w:p>
    <w:p w:rsidR="00412820" w:rsidRDefault="00412820" w:rsidP="002735D9">
      <w:pPr>
        <w:spacing w:after="0"/>
        <w:ind w:left="142" w:right="141" w:hanging="142"/>
        <w:rPr>
          <w:rFonts w:ascii="Times New Roman" w:hAnsi="Times New Roman" w:cs="Times New Roman"/>
          <w:b/>
          <w:bCs/>
        </w:rPr>
      </w:pPr>
    </w:p>
    <w:p w:rsidR="00412820" w:rsidRPr="004C2BE1" w:rsidRDefault="00412820" w:rsidP="00F8055E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Default="00412820" w:rsidP="00465CEC">
      <w:pPr>
        <w:spacing w:after="0"/>
        <w:ind w:right="141"/>
        <w:rPr>
          <w:rFonts w:ascii="Times New Roman" w:hAnsi="Times New Roman" w:cs="Times New Roman"/>
          <w:b/>
          <w:bCs/>
        </w:rPr>
        <w:sectPr w:rsidR="00412820" w:rsidSect="00F21956">
          <w:type w:val="continuous"/>
          <w:pgSz w:w="11906" w:h="16838"/>
          <w:pgMar w:top="284" w:right="424" w:bottom="1417" w:left="709" w:header="708" w:footer="708" w:gutter="0"/>
          <w:cols w:space="708"/>
          <w:docGrid w:linePitch="360"/>
        </w:sectPr>
      </w:pPr>
    </w:p>
    <w:p w:rsidR="00412820" w:rsidRPr="004C2BE1" w:rsidRDefault="00412820" w:rsidP="00465CEC">
      <w:pPr>
        <w:spacing w:after="0"/>
        <w:ind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Pr="004C2BE1">
        <w:rPr>
          <w:rFonts w:ascii="Times New Roman" w:hAnsi="Times New Roman" w:cs="Times New Roman"/>
          <w:b/>
          <w:bCs/>
        </w:rPr>
        <w:t xml:space="preserve">. </w:t>
      </w:r>
      <w:r w:rsidRPr="004C2BE1">
        <w:rPr>
          <w:rFonts w:ascii="Times New Roman" w:hAnsi="Times New Roman" w:cs="Times New Roman"/>
        </w:rPr>
        <w:t> </w:t>
      </w:r>
      <w:r w:rsidRPr="004C2BE1">
        <w:rPr>
          <w:rFonts w:ascii="Times New Roman" w:hAnsi="Times New Roman" w:cs="Times New Roman"/>
          <w:b/>
          <w:bCs/>
        </w:rPr>
        <w:t xml:space="preserve">Aşağıdakilerden hangisi kültürel bir öge </w:t>
      </w:r>
      <w:r w:rsidRPr="004C2BE1">
        <w:rPr>
          <w:rFonts w:ascii="Times New Roman" w:hAnsi="Times New Roman" w:cs="Times New Roman"/>
          <w:b/>
          <w:bCs/>
          <w:u w:val="single"/>
        </w:rPr>
        <w:t>olamaz?</w:t>
      </w:r>
    </w:p>
    <w:p w:rsidR="00412820" w:rsidRPr="004C2BE1" w:rsidRDefault="00412820" w:rsidP="00465CEC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Dil                                 b) Gelenekler</w:t>
      </w:r>
    </w:p>
    <w:p w:rsidR="00412820" w:rsidRPr="004C2BE1" w:rsidRDefault="00412820" w:rsidP="00465CEC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 Fabrikalar                    d) Halk Oyunları</w:t>
      </w:r>
    </w:p>
    <w:p w:rsidR="00412820" w:rsidRPr="004C2BE1" w:rsidRDefault="00412820" w:rsidP="00465CEC">
      <w:pPr>
        <w:spacing w:after="0"/>
        <w:ind w:right="141"/>
        <w:rPr>
          <w:rFonts w:ascii="Times New Roman" w:hAnsi="Times New Roman" w:cs="Times New Roman"/>
        </w:rPr>
      </w:pPr>
    </w:p>
    <w:p w:rsidR="00412820" w:rsidRPr="004C2BE1" w:rsidRDefault="00412820" w:rsidP="00A75DF9">
      <w:pPr>
        <w:spacing w:after="0"/>
        <w:ind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Pr="004C2BE1">
        <w:rPr>
          <w:rFonts w:ascii="Times New Roman" w:hAnsi="Times New Roman" w:cs="Times New Roman"/>
          <w:b/>
          <w:bCs/>
        </w:rPr>
        <w:t>. Aşağıdakilerden hangisi için bir grup oluşturmaya gerek yoktur?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    Gazete okumak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b)    Geziye gitmek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    Voleybol oynamak</w:t>
      </w:r>
    </w:p>
    <w:p w:rsidR="00412820" w:rsidRPr="004C2BE1" w:rsidRDefault="00412820" w:rsidP="00BB3003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d)    Yardım derneği kurmak</w:t>
      </w:r>
    </w:p>
    <w:p w:rsidR="00412820" w:rsidRDefault="00412820" w:rsidP="00A75DF9">
      <w:pPr>
        <w:spacing w:after="0"/>
        <w:ind w:right="141"/>
        <w:rPr>
          <w:rFonts w:ascii="Times New Roman" w:hAnsi="Times New Roman" w:cs="Times New Roman"/>
          <w:b/>
          <w:bCs/>
        </w:rPr>
      </w:pPr>
    </w:p>
    <w:p w:rsidR="00412820" w:rsidRPr="004C2BE1" w:rsidRDefault="00412820" w:rsidP="00A75DF9">
      <w:pPr>
        <w:spacing w:after="0"/>
        <w:ind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Pr="004C2BE1">
        <w:rPr>
          <w:rFonts w:ascii="Times New Roman" w:hAnsi="Times New Roman" w:cs="Times New Roman"/>
          <w:b/>
          <w:bCs/>
        </w:rPr>
        <w:t>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-      Ders içeriği gereği sınıfta gerekli bilgileri öğrencilere vermek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-      Otel duvarlarını boyamak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-      Yönetmekte olduğu trenle insanların ulaşımını sağlamak</w:t>
      </w:r>
    </w:p>
    <w:p w:rsidR="00412820" w:rsidRPr="004C2BE1" w:rsidRDefault="00412820" w:rsidP="00A75DF9">
      <w:pPr>
        <w:spacing w:after="0"/>
        <w:ind w:right="141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  <w:b/>
          <w:bCs/>
        </w:rPr>
        <w:t>Yukarıda belirtilen sorumluluklar verilen seçeneklerdeki rollerle eşleştirildiğinde hangi seçenek dışta kalır?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Boyacı                          b) Öğretmen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 Makinist                       d) Polis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Pr="004C2BE1">
        <w:rPr>
          <w:rFonts w:ascii="Times New Roman" w:hAnsi="Times New Roman" w:cs="Times New Roman"/>
          <w:b/>
          <w:bCs/>
        </w:rPr>
        <w:t>. Aşağıdakilerden hangisi okulumuzda rastlayabildiğimiz rollerden birisi olamaz?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Nakliyeci                     b) Müdür yardımcısı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 Öğrenci    </w:t>
      </w:r>
      <w:r>
        <w:rPr>
          <w:rFonts w:ascii="Times New Roman" w:hAnsi="Times New Roman" w:cs="Times New Roman"/>
        </w:rPr>
        <w:t xml:space="preserve">                    </w:t>
      </w:r>
      <w:r w:rsidRPr="004C2BE1">
        <w:rPr>
          <w:rFonts w:ascii="Times New Roman" w:hAnsi="Times New Roman" w:cs="Times New Roman"/>
        </w:rPr>
        <w:t>d) Öğretmen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right="14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4C2BE1">
        <w:rPr>
          <w:rFonts w:ascii="Times New Roman" w:hAnsi="Times New Roman" w:cs="Times New Roman"/>
          <w:b/>
          <w:bCs/>
        </w:rPr>
        <w:t>.</w:t>
      </w:r>
    </w:p>
    <w:p w:rsidR="00412820" w:rsidRPr="004C2BE1" w:rsidRDefault="00412820" w:rsidP="000D3D8F">
      <w:pPr>
        <w:spacing w:after="0"/>
        <w:ind w:left="142" w:right="141" w:hanging="142"/>
        <w:rPr>
          <w:rFonts w:ascii="Times New Roman" w:hAnsi="Times New Roman" w:cs="Times New Roman"/>
        </w:rPr>
      </w:pPr>
      <w:r w:rsidRPr="00061D33"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yazili" style="width:270pt;height:119.25pt;visibility:visible">
            <v:imagedata r:id="rId4" o:title=""/>
          </v:shape>
        </w:pict>
      </w:r>
    </w:p>
    <w:p w:rsidR="00412820" w:rsidRDefault="00412820" w:rsidP="000D3D8F">
      <w:pPr>
        <w:spacing w:after="0"/>
        <w:ind w:right="141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  <w:b/>
          <w:bCs/>
        </w:rPr>
        <w:t xml:space="preserve">Bu bilgilerde Buğra’nın yer aldığı gruplardan hangisine </w:t>
      </w:r>
      <w:r w:rsidRPr="004C2BE1">
        <w:rPr>
          <w:rFonts w:ascii="Times New Roman" w:hAnsi="Times New Roman" w:cs="Times New Roman"/>
          <w:b/>
          <w:bCs/>
          <w:u w:val="single"/>
        </w:rPr>
        <w:t>değinilmemiştir?</w:t>
      </w:r>
    </w:p>
    <w:p w:rsidR="00412820" w:rsidRDefault="00412820" w:rsidP="000D3D8F">
      <w:pPr>
        <w:spacing w:after="0"/>
        <w:ind w:right="141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Satranç Kulübü                     b) Aile</w:t>
      </w:r>
    </w:p>
    <w:p w:rsidR="00412820" w:rsidRDefault="00412820" w:rsidP="00BB3003">
      <w:pPr>
        <w:spacing w:after="0"/>
        <w:ind w:right="141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 Okul takı</w:t>
      </w:r>
      <w:r>
        <w:rPr>
          <w:rFonts w:ascii="Times New Roman" w:hAnsi="Times New Roman" w:cs="Times New Roman"/>
        </w:rPr>
        <w:t>mı                          </w:t>
      </w:r>
      <w:r w:rsidRPr="004C2BE1">
        <w:rPr>
          <w:rFonts w:ascii="Times New Roman" w:hAnsi="Times New Roman" w:cs="Times New Roman"/>
        </w:rPr>
        <w:t>d) Arkadaş</w:t>
      </w:r>
    </w:p>
    <w:p w:rsidR="00412820" w:rsidRPr="004C2BE1" w:rsidRDefault="00412820" w:rsidP="000D3D8F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Pr="004C2BE1" w:rsidRDefault="00412820" w:rsidP="00BB3003">
      <w:pPr>
        <w:spacing w:after="0"/>
        <w:ind w:left="142" w:right="141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Pr="004C2BE1">
        <w:rPr>
          <w:rFonts w:ascii="Times New Roman" w:hAnsi="Times New Roman" w:cs="Times New Roman"/>
          <w:b/>
          <w:bCs/>
        </w:rPr>
        <w:t xml:space="preserve">. Aşağıdakilerden hangisi çocuğun ailesine karşı </w:t>
      </w:r>
      <w:r>
        <w:rPr>
          <w:rFonts w:ascii="Times New Roman" w:hAnsi="Times New Roman" w:cs="Times New Roman"/>
          <w:b/>
          <w:bCs/>
        </w:rPr>
        <w:t xml:space="preserve">evdeki </w:t>
      </w:r>
      <w:r w:rsidRPr="004C2BE1">
        <w:rPr>
          <w:rFonts w:ascii="Times New Roman" w:hAnsi="Times New Roman" w:cs="Times New Roman"/>
          <w:b/>
          <w:bCs/>
        </w:rPr>
        <w:t xml:space="preserve">sorumluluklarından birisi </w:t>
      </w:r>
      <w:r w:rsidRPr="004C2BE1">
        <w:rPr>
          <w:rFonts w:ascii="Times New Roman" w:hAnsi="Times New Roman" w:cs="Times New Roman"/>
          <w:b/>
          <w:bCs/>
          <w:u w:val="single"/>
        </w:rPr>
        <w:t>değildir.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Derslere zamanında girip çıkmak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b) Odamızı toplamak</w:t>
      </w:r>
    </w:p>
    <w:p w:rsidR="00412820" w:rsidRPr="004C2BE1" w:rsidRDefault="00412820" w:rsidP="000D3D8F">
      <w:pPr>
        <w:spacing w:after="0"/>
        <w:ind w:left="567" w:right="141" w:hanging="283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 Anne/babamıza ev işlerinde gerektiğinde yardım etmek</w:t>
      </w: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d) Ev kurallarına uymak</w:t>
      </w: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left="142"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11</w:t>
      </w:r>
      <w:r w:rsidRPr="004C2BE1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</w:rPr>
        <w:t xml:space="preserve">Zehra </w:t>
      </w:r>
      <w:r w:rsidRPr="004C2BE1">
        <w:rPr>
          <w:rFonts w:ascii="Times New Roman" w:hAnsi="Times New Roman" w:cs="Times New Roman"/>
        </w:rPr>
        <w:t>8 yaşında bir kız çocuğudur. Çok istediği ve okul çağına geldiği halde babası tarafından okula gönderilmemektedir.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  <w:b/>
          <w:bCs/>
        </w:rPr>
        <w:t>Yukarıdaki bilgilere göre aşağıda verilen yargılardan hangisine ulaşılabilir?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Zehra’nı</w:t>
      </w:r>
      <w:r w:rsidRPr="004C2BE1">
        <w:rPr>
          <w:rFonts w:ascii="Times New Roman" w:hAnsi="Times New Roman" w:cs="Times New Roman"/>
        </w:rPr>
        <w:t>n evde sorumlulukları vardır.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b) Babası, </w:t>
      </w:r>
      <w:r>
        <w:rPr>
          <w:rFonts w:ascii="Times New Roman" w:hAnsi="Times New Roman" w:cs="Times New Roman"/>
        </w:rPr>
        <w:t>Zehra’nı</w:t>
      </w:r>
      <w:r w:rsidRPr="004C2BE1">
        <w:rPr>
          <w:rFonts w:ascii="Times New Roman" w:hAnsi="Times New Roman" w:cs="Times New Roman"/>
        </w:rPr>
        <w:t>n eğitim hakkını elinden almaktadır.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Zehra</w:t>
      </w:r>
      <w:r w:rsidRPr="004C2BE1">
        <w:rPr>
          <w:rFonts w:ascii="Times New Roman" w:hAnsi="Times New Roman" w:cs="Times New Roman"/>
        </w:rPr>
        <w:t>, okula gitmediği için sorumluluğunu yerine getirmeyen bir öğrencidir.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Zehra</w:t>
      </w:r>
      <w:r w:rsidRPr="004C2BE1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nı</w:t>
      </w:r>
      <w:r w:rsidRPr="004C2BE1">
        <w:rPr>
          <w:rFonts w:ascii="Times New Roman" w:hAnsi="Times New Roman" w:cs="Times New Roman"/>
        </w:rPr>
        <w:t>n babası, babalık rolünün gerektirdiği gibi davranmaktadır.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left="142"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12</w:t>
      </w:r>
      <w:r w:rsidRPr="004C2BE1">
        <w:rPr>
          <w:rFonts w:ascii="Times New Roman" w:hAnsi="Times New Roman" w:cs="Times New Roman"/>
          <w:b/>
          <w:bCs/>
        </w:rPr>
        <w:t xml:space="preserve">. </w:t>
      </w:r>
      <w:r w:rsidRPr="004C2BE1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Birlikte yaşadığımız insanlara karşı olan görevlerimize  </w:t>
      </w:r>
      <w:r w:rsidRPr="004C2BE1">
        <w:rPr>
          <w:rFonts w:ascii="Times New Roman" w:hAnsi="Times New Roman" w:cs="Times New Roman"/>
        </w:rPr>
        <w:t xml:space="preserve"> ………… denir.”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  <w:b/>
          <w:bCs/>
        </w:rPr>
        <w:t>Yukarıdaki cümlede boş bırakılan yere aşağıdakilerden hangisi getirilmelidir?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Grup                 b) Birey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c) Ha</w:t>
      </w:r>
      <w:r>
        <w:rPr>
          <w:rFonts w:ascii="Times New Roman" w:hAnsi="Times New Roman" w:cs="Times New Roman"/>
        </w:rPr>
        <w:t>k                 </w:t>
      </w:r>
      <w:r w:rsidRPr="004C2BE1">
        <w:rPr>
          <w:rFonts w:ascii="Times New Roman" w:hAnsi="Times New Roman" w:cs="Times New Roman"/>
        </w:rPr>
        <w:t>d) Sorumluluk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left="142" w:right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13</w:t>
      </w:r>
      <w:r w:rsidRPr="004C2BE1">
        <w:rPr>
          <w:rFonts w:ascii="Times New Roman" w:hAnsi="Times New Roman" w:cs="Times New Roman"/>
          <w:b/>
          <w:bCs/>
        </w:rPr>
        <w:t xml:space="preserve">. Aşağıdakilerden hangisi topluma karşı olan sorumluluklarımızdan birisi </w:t>
      </w:r>
      <w:r w:rsidRPr="004C2BE1">
        <w:rPr>
          <w:rFonts w:ascii="Times New Roman" w:hAnsi="Times New Roman" w:cs="Times New Roman"/>
          <w:b/>
          <w:bCs/>
          <w:u w:val="single"/>
        </w:rPr>
        <w:t>değildir?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a) Çevreyi temiz tutmak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oyun alanlarına zarar vermemek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Top oynamak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Toplumsal kurallara uymak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left="142" w:right="141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4. Çocuk Hakları Sözleşmesini yayınlayan uluslar arası kuruluş aşağıdakilerden hangisidir</w:t>
      </w:r>
      <w:r w:rsidRPr="004C2BE1">
        <w:rPr>
          <w:rFonts w:ascii="Times New Roman" w:hAnsi="Times New Roman" w:cs="Times New Roman"/>
          <w:b/>
          <w:bCs/>
        </w:rPr>
        <w:t>?</w:t>
      </w: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Kuzey Atlantik Paktı (NATO)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Birleşmiş Milletler (BM)</w:t>
      </w: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4C2BE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Avrupa Birliği (AB)                             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Türkiye Cumhuriyeti (TC)</w:t>
      </w:r>
    </w:p>
    <w:p w:rsidR="00412820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  <w:sectPr w:rsidR="00412820" w:rsidSect="00BB3003">
          <w:type w:val="continuous"/>
          <w:pgSz w:w="11906" w:h="16838"/>
          <w:pgMar w:top="567" w:right="424" w:bottom="142" w:left="709" w:header="708" w:footer="708" w:gutter="0"/>
          <w:cols w:num="2" w:sep="1" w:space="284"/>
          <w:docGrid w:linePitch="360"/>
        </w:sectPr>
      </w:pP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p w:rsidR="00412820" w:rsidRPr="004C2BE1" w:rsidRDefault="00412820" w:rsidP="00A75DF9">
      <w:pPr>
        <w:spacing w:after="0"/>
        <w:ind w:left="142" w:right="141" w:firstLine="142"/>
        <w:rPr>
          <w:rFonts w:ascii="Times New Roman" w:hAnsi="Times New Roman" w:cs="Times New Roman"/>
        </w:rPr>
      </w:pPr>
      <w:r w:rsidRPr="004C2BE1">
        <w:rPr>
          <w:rFonts w:ascii="Times New Roman" w:hAnsi="Times New Roman" w:cs="Times New Roman"/>
        </w:rPr>
        <w:t> </w:t>
      </w:r>
    </w:p>
    <w:sectPr w:rsidR="00412820" w:rsidRPr="004C2BE1" w:rsidSect="00F21956">
      <w:type w:val="continuous"/>
      <w:pgSz w:w="11906" w:h="16838"/>
      <w:pgMar w:top="284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BE1"/>
    <w:rsid w:val="00034CDC"/>
    <w:rsid w:val="00061D33"/>
    <w:rsid w:val="000D3D8F"/>
    <w:rsid w:val="000D5F6C"/>
    <w:rsid w:val="001052F2"/>
    <w:rsid w:val="00227B24"/>
    <w:rsid w:val="002735D9"/>
    <w:rsid w:val="003450F2"/>
    <w:rsid w:val="003840E6"/>
    <w:rsid w:val="003D3F9D"/>
    <w:rsid w:val="00412820"/>
    <w:rsid w:val="0043538F"/>
    <w:rsid w:val="00465CEC"/>
    <w:rsid w:val="004C2BE1"/>
    <w:rsid w:val="00594E19"/>
    <w:rsid w:val="005E3D3C"/>
    <w:rsid w:val="006261C3"/>
    <w:rsid w:val="00687B38"/>
    <w:rsid w:val="006F2B45"/>
    <w:rsid w:val="007202DC"/>
    <w:rsid w:val="007B2CDC"/>
    <w:rsid w:val="00A75DF9"/>
    <w:rsid w:val="00AE036C"/>
    <w:rsid w:val="00B4353F"/>
    <w:rsid w:val="00BB3003"/>
    <w:rsid w:val="00C715AB"/>
    <w:rsid w:val="00CD0182"/>
    <w:rsid w:val="00CE659F"/>
    <w:rsid w:val="00CF2CD5"/>
    <w:rsid w:val="00D02DBC"/>
    <w:rsid w:val="00E40D22"/>
    <w:rsid w:val="00E8608F"/>
    <w:rsid w:val="00E9032F"/>
    <w:rsid w:val="00F21956"/>
    <w:rsid w:val="00F8055E"/>
    <w:rsid w:val="00FB352D"/>
    <w:rsid w:val="00FE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CD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C2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2B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D3D8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E65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1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4468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528</Words>
  <Characters>3011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 : </dc:title>
  <dc:subject/>
  <dc:creator>MEKİN</dc:creator>
  <cp:keywords/>
  <dc:description/>
  <cp:lastModifiedBy>Edanur</cp:lastModifiedBy>
  <cp:revision>2</cp:revision>
  <dcterms:created xsi:type="dcterms:W3CDTF">2017-10-16T21:14:00Z</dcterms:created>
  <dcterms:modified xsi:type="dcterms:W3CDTF">2017-10-16T21:14:00Z</dcterms:modified>
</cp:coreProperties>
</file>