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B61" w:rsidRPr="00036D62" w:rsidRDefault="00733B61" w:rsidP="00036D62">
      <w:pPr>
        <w:jc w:val="center"/>
        <w:rPr>
          <w:rFonts w:ascii="Century Gothic" w:hAnsi="Century Gothic" w:cs="Century Gothic"/>
          <w:color w:val="auto"/>
          <w:spacing w:val="-3"/>
          <w:sz w:val="18"/>
          <w:szCs w:val="18"/>
        </w:rPr>
      </w:pPr>
      <w:r>
        <w:rPr>
          <w:rFonts w:ascii="Century Gothic" w:hAnsi="Century Gothic" w:cs="Century Gothic"/>
          <w:color w:val="auto"/>
          <w:spacing w:val="-3"/>
          <w:sz w:val="18"/>
          <w:szCs w:val="18"/>
        </w:rPr>
        <w:t>2017</w:t>
      </w:r>
      <w:r w:rsidRPr="00036D62">
        <w:rPr>
          <w:rFonts w:ascii="Century Gothic" w:hAnsi="Century Gothic" w:cs="Century Gothic"/>
          <w:color w:val="auto"/>
          <w:spacing w:val="-3"/>
          <w:sz w:val="18"/>
          <w:szCs w:val="18"/>
        </w:rPr>
        <w:t>–201</w:t>
      </w:r>
      <w:r>
        <w:rPr>
          <w:rFonts w:ascii="Century Gothic" w:hAnsi="Century Gothic" w:cs="Century Gothic"/>
          <w:color w:val="auto"/>
          <w:spacing w:val="-3"/>
          <w:sz w:val="18"/>
          <w:szCs w:val="18"/>
        </w:rPr>
        <w:t>8</w:t>
      </w:r>
      <w:r w:rsidRPr="00036D62">
        <w:rPr>
          <w:rFonts w:ascii="Century Gothic" w:hAnsi="Century Gothic" w:cs="Century Gothic"/>
          <w:color w:val="auto"/>
          <w:spacing w:val="-3"/>
          <w:sz w:val="18"/>
          <w:szCs w:val="18"/>
        </w:rPr>
        <w:t xml:space="preserve"> EĞİTİM-ÖĞRETİM YILI ………. ORTAOKULU </w:t>
      </w:r>
    </w:p>
    <w:p w:rsidR="00733B61" w:rsidRDefault="00733B61" w:rsidP="00036D62">
      <w:pPr>
        <w:jc w:val="center"/>
        <w:rPr>
          <w:rFonts w:ascii="Century Gothic" w:hAnsi="Century Gothic" w:cs="Century Gothic"/>
          <w:color w:val="auto"/>
          <w:spacing w:val="-3"/>
          <w:sz w:val="18"/>
          <w:szCs w:val="18"/>
        </w:rPr>
      </w:pPr>
      <w:bookmarkStart w:id="0" w:name="OLE_LINK1"/>
      <w:bookmarkStart w:id="1" w:name="OLE_LINK2"/>
      <w:r w:rsidRPr="00036D62">
        <w:rPr>
          <w:rFonts w:ascii="Century Gothic" w:hAnsi="Century Gothic" w:cs="Century Gothic"/>
          <w:color w:val="auto"/>
          <w:spacing w:val="-3"/>
          <w:sz w:val="18"/>
          <w:szCs w:val="18"/>
        </w:rPr>
        <w:t>SOSYAL B</w:t>
      </w:r>
      <w:r>
        <w:rPr>
          <w:rFonts w:ascii="Century Gothic" w:hAnsi="Century Gothic" w:cs="Century Gothic"/>
          <w:color w:val="auto"/>
          <w:spacing w:val="-3"/>
          <w:sz w:val="18"/>
          <w:szCs w:val="18"/>
        </w:rPr>
        <w:t xml:space="preserve">İLGİLER DERSİ 5. SINIF 1.DÖNEM </w:t>
      </w:r>
      <w:r w:rsidRPr="00036D62">
        <w:rPr>
          <w:rFonts w:ascii="Century Gothic" w:hAnsi="Century Gothic" w:cs="Century Gothic"/>
          <w:color w:val="auto"/>
          <w:spacing w:val="-3"/>
          <w:sz w:val="18"/>
          <w:szCs w:val="18"/>
        </w:rPr>
        <w:t>2.YAZILI SORULARI</w:t>
      </w:r>
    </w:p>
    <w:bookmarkEnd w:id="0"/>
    <w:bookmarkEnd w:id="1"/>
    <w:p w:rsidR="00733B61" w:rsidRPr="005F4A75" w:rsidRDefault="00733B61" w:rsidP="00036D6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733B61" w:rsidRPr="005F4A75" w:rsidRDefault="00733B61" w:rsidP="00AD04BD">
      <w:pPr>
        <w:rPr>
          <w:rFonts w:ascii="Times New Roman" w:hAnsi="Times New Roman" w:cs="Times New Roman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Adı Soyadı / No :                                                                                                                                               </w:t>
      </w:r>
    </w:p>
    <w:p w:rsidR="00733B61" w:rsidRPr="005F4A75" w:rsidRDefault="00733B61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733B61" w:rsidRPr="005F4A75" w:rsidRDefault="00733B61" w:rsidP="001F0795">
      <w:pPr>
        <w:jc w:val="center"/>
        <w:rPr>
          <w:rFonts w:ascii="Arial" w:hAnsi="Arial" w:cs="Arial"/>
          <w:sz w:val="14"/>
          <w:szCs w:val="14"/>
        </w:rPr>
      </w:pPr>
      <w:r w:rsidRPr="005F4A75">
        <w:rPr>
          <w:rFonts w:ascii="Arial" w:hAnsi="Arial" w:cs="Arial"/>
          <w:sz w:val="14"/>
          <w:szCs w:val="14"/>
        </w:rPr>
        <w:t xml:space="preserve">Yönerge ( </w:t>
      </w:r>
      <w:r w:rsidRPr="005F4A75">
        <w:rPr>
          <w:rFonts w:ascii="Arial" w:hAnsi="Arial" w:cs="Arial"/>
          <w:b w:val="0"/>
          <w:bCs w:val="0"/>
          <w:sz w:val="14"/>
          <w:szCs w:val="14"/>
        </w:rPr>
        <w:t>Açıklama</w:t>
      </w:r>
      <w:r w:rsidRPr="005F4A75">
        <w:rPr>
          <w:rFonts w:ascii="Arial" w:hAnsi="Arial" w:cs="Arial"/>
          <w:sz w:val="14"/>
          <w:szCs w:val="14"/>
        </w:rPr>
        <w:t xml:space="preserve"> )</w:t>
      </w:r>
    </w:p>
    <w:p w:rsidR="00733B61" w:rsidRPr="005F4A75" w:rsidRDefault="00733B61" w:rsidP="001F0795">
      <w:pPr>
        <w:jc w:val="center"/>
        <w:rPr>
          <w:rFonts w:ascii="Arial" w:hAnsi="Arial" w:cs="Arial"/>
          <w:sz w:val="2"/>
          <w:szCs w:val="2"/>
        </w:rPr>
      </w:pPr>
    </w:p>
    <w:p w:rsidR="00733B61" w:rsidRPr="005F4A75" w:rsidRDefault="00733B61" w:rsidP="00687E9A">
      <w:pPr>
        <w:ind w:left="2124" w:firstLine="708"/>
        <w:jc w:val="both"/>
        <w:rPr>
          <w:rFonts w:ascii="Arial" w:hAnsi="Arial" w:cs="Arial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1. </w:t>
      </w:r>
      <w:r>
        <w:rPr>
          <w:rFonts w:ascii="Arial" w:hAnsi="Arial" w:cs="Arial"/>
          <w:b w:val="0"/>
          <w:bCs w:val="0"/>
          <w:sz w:val="12"/>
          <w:szCs w:val="12"/>
        </w:rPr>
        <w:t>İlk 17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 soru </w:t>
      </w:r>
      <w:r w:rsidRPr="005F4A75">
        <w:rPr>
          <w:rFonts w:ascii="Arial" w:hAnsi="Arial" w:cs="Arial"/>
          <w:sz w:val="12"/>
          <w:szCs w:val="12"/>
        </w:rPr>
        <w:t>Çoktan Seçmeli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 sorulardan oluşmaktadır. Her sorunun değeri </w:t>
      </w:r>
      <w:r w:rsidRPr="005F4A75">
        <w:rPr>
          <w:rFonts w:ascii="Arial" w:hAnsi="Arial" w:cs="Arial"/>
          <w:sz w:val="12"/>
          <w:szCs w:val="12"/>
        </w:rPr>
        <w:t>5 puan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dır.  </w:t>
      </w:r>
    </w:p>
    <w:p w:rsidR="00733B61" w:rsidRPr="005F4A75" w:rsidRDefault="00733B61" w:rsidP="00036D62">
      <w:pPr>
        <w:jc w:val="both"/>
        <w:rPr>
          <w:rFonts w:ascii="Arial" w:hAnsi="Arial" w:cs="Arial"/>
          <w:b w:val="0"/>
          <w:bCs w:val="0"/>
          <w:sz w:val="12"/>
          <w:szCs w:val="12"/>
        </w:rPr>
      </w:pPr>
      <w:r w:rsidRPr="005F4A75">
        <w:rPr>
          <w:rFonts w:ascii="Arial" w:hAnsi="Arial" w:cs="Arial"/>
          <w:sz w:val="12"/>
          <w:szCs w:val="12"/>
        </w:rPr>
        <w:t xml:space="preserve">                                                         </w:t>
      </w:r>
      <w:r w:rsidRPr="005F4A75">
        <w:rPr>
          <w:rFonts w:ascii="Arial" w:hAnsi="Arial" w:cs="Arial"/>
          <w:sz w:val="12"/>
          <w:szCs w:val="12"/>
        </w:rPr>
        <w:tab/>
      </w:r>
      <w:r w:rsidRPr="005F4A75">
        <w:rPr>
          <w:rFonts w:ascii="Arial" w:hAnsi="Arial" w:cs="Arial"/>
          <w:sz w:val="12"/>
          <w:szCs w:val="12"/>
        </w:rPr>
        <w:tab/>
        <w:t xml:space="preserve">2. 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18. soru </w:t>
      </w:r>
      <w:r w:rsidRPr="005F4A75">
        <w:rPr>
          <w:rFonts w:ascii="Arial" w:hAnsi="Arial" w:cs="Arial"/>
          <w:sz w:val="12"/>
          <w:szCs w:val="12"/>
        </w:rPr>
        <w:t>Boşluk Doldurma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 sorusudur. Soruların toplam değeri </w:t>
      </w:r>
      <w:r w:rsidRPr="005F4A75">
        <w:rPr>
          <w:rFonts w:ascii="Arial" w:hAnsi="Arial" w:cs="Arial"/>
          <w:sz w:val="12"/>
          <w:szCs w:val="12"/>
        </w:rPr>
        <w:t>10 puan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>dır.</w:t>
      </w:r>
    </w:p>
    <w:p w:rsidR="00733B61" w:rsidRPr="005F4A75" w:rsidRDefault="00733B61" w:rsidP="00036D62">
      <w:pPr>
        <w:jc w:val="both"/>
        <w:rPr>
          <w:rFonts w:ascii="Arial" w:hAnsi="Arial" w:cs="Arial"/>
          <w:b w:val="0"/>
          <w:bCs w:val="0"/>
          <w:sz w:val="12"/>
          <w:szCs w:val="12"/>
        </w:rPr>
      </w:pP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                                                         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ab/>
      </w:r>
      <w:r w:rsidRPr="005F4A75">
        <w:rPr>
          <w:rFonts w:ascii="Arial" w:hAnsi="Arial" w:cs="Arial"/>
          <w:b w:val="0"/>
          <w:bCs w:val="0"/>
          <w:sz w:val="12"/>
          <w:szCs w:val="12"/>
        </w:rPr>
        <w:tab/>
      </w:r>
      <w:r w:rsidRPr="005F4A75">
        <w:rPr>
          <w:rFonts w:ascii="Arial" w:hAnsi="Arial" w:cs="Arial"/>
          <w:sz w:val="12"/>
          <w:szCs w:val="12"/>
        </w:rPr>
        <w:t xml:space="preserve">3. </w:t>
      </w:r>
      <w:r>
        <w:rPr>
          <w:rFonts w:ascii="Arial" w:hAnsi="Arial" w:cs="Arial"/>
          <w:b w:val="0"/>
          <w:bCs w:val="0"/>
          <w:sz w:val="12"/>
          <w:szCs w:val="12"/>
        </w:rPr>
        <w:t>19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. soru </w:t>
      </w:r>
      <w:r w:rsidRPr="005F4A75">
        <w:rPr>
          <w:rFonts w:ascii="Arial" w:hAnsi="Arial" w:cs="Arial"/>
          <w:sz w:val="12"/>
          <w:szCs w:val="12"/>
        </w:rPr>
        <w:t xml:space="preserve">Doğru-Yanlış 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sorusudur. Soruların toplam değeri </w:t>
      </w:r>
      <w:r w:rsidRPr="005F4A75">
        <w:rPr>
          <w:rFonts w:ascii="Arial" w:hAnsi="Arial" w:cs="Arial"/>
          <w:sz w:val="12"/>
          <w:szCs w:val="12"/>
        </w:rPr>
        <w:t>5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 xml:space="preserve"> </w:t>
      </w:r>
      <w:r w:rsidRPr="005F4A75">
        <w:rPr>
          <w:rFonts w:ascii="Arial" w:hAnsi="Arial" w:cs="Arial"/>
          <w:sz w:val="12"/>
          <w:szCs w:val="12"/>
        </w:rPr>
        <w:t>puan</w:t>
      </w:r>
      <w:r w:rsidRPr="005F4A75">
        <w:rPr>
          <w:rFonts w:ascii="Arial" w:hAnsi="Arial" w:cs="Arial"/>
          <w:b w:val="0"/>
          <w:bCs w:val="0"/>
          <w:sz w:val="12"/>
          <w:szCs w:val="12"/>
        </w:rPr>
        <w:t>dır.</w:t>
      </w:r>
    </w:p>
    <w:p w:rsidR="00733B61" w:rsidRDefault="00733B61" w:rsidP="00183AF2">
      <w:pPr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733B61" w:rsidRPr="005F4A75" w:rsidRDefault="00733B61" w:rsidP="00183AF2">
      <w:pPr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733B61" w:rsidRPr="005F4A75" w:rsidRDefault="00733B61" w:rsidP="009B5389">
      <w:pPr>
        <w:jc w:val="center"/>
        <w:rPr>
          <w:rFonts w:ascii="Arial" w:hAnsi="Arial" w:cs="Arial"/>
        </w:rPr>
      </w:pPr>
      <w:r w:rsidRPr="005F4A75">
        <w:rPr>
          <w:rFonts w:ascii="Arial" w:hAnsi="Arial" w:cs="Arial"/>
        </w:rPr>
        <w:t>SORULAR</w:t>
      </w:r>
    </w:p>
    <w:p w:rsidR="00733B61" w:rsidRPr="005F4A75" w:rsidRDefault="00733B6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733B61" w:rsidRPr="005F4A75" w:rsidRDefault="00733B61" w:rsidP="006276BD">
      <w:pPr>
        <w:jc w:val="both"/>
        <w:rPr>
          <w:rFonts w:ascii="Arial" w:hAnsi="Arial" w:cs="Arial"/>
          <w:b w:val="0"/>
          <w:bCs w:val="0"/>
          <w:sz w:val="24"/>
          <w:szCs w:val="24"/>
        </w:rPr>
        <w:sectPr w:rsidR="00733B61" w:rsidRPr="005F4A75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733B61" w:rsidRPr="005F4A75" w:rsidRDefault="00733B61" w:rsidP="00303DA0">
      <w:pPr>
        <w:pStyle w:val="Default"/>
      </w:pPr>
      <w:r w:rsidRPr="005F4A75">
        <w:rPr>
          <w:b/>
          <w:bCs/>
          <w:sz w:val="20"/>
          <w:szCs w:val="20"/>
        </w:rPr>
        <w:t>1)</w:t>
      </w:r>
      <w:r w:rsidRPr="005F4A75">
        <w:rPr>
          <w:sz w:val="18"/>
          <w:szCs w:val="18"/>
        </w:rPr>
        <w:t xml:space="preserve">  “Kurumumdaki rolüm, sağlığı bozulan hastaların tedavisini yapmaktır.”</w:t>
      </w:r>
    </w:p>
    <w:p w:rsidR="00733B61" w:rsidRPr="005F4A75" w:rsidRDefault="00733B61" w:rsidP="0054205F">
      <w:pP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5" o:spid="_x0000_s1026" type="#_x0000_t75" style="position:absolute;margin-left:17.85pt;margin-top:2.75pt;width:195.85pt;height:83.65pt;z-index:251653632;visibility:visible">
            <v:imagedata r:id="rId7" o:title="" gain="62915f" blacklevel="1311f"/>
          </v:shape>
        </w:pict>
      </w:r>
    </w:p>
    <w:p w:rsidR="00733B61" w:rsidRPr="005F4A75" w:rsidRDefault="00733B61" w:rsidP="0054205F">
      <w:pPr>
        <w:rPr>
          <w:rFonts w:ascii="Arial" w:hAnsi="Arial" w:cs="Arial"/>
          <w:sz w:val="18"/>
          <w:szCs w:val="18"/>
        </w:rPr>
      </w:pPr>
    </w:p>
    <w:p w:rsidR="00733B61" w:rsidRPr="005F4A75" w:rsidRDefault="00733B61" w:rsidP="0054205F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54205F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54205F">
      <w:pPr>
        <w:rPr>
          <w:rFonts w:ascii="Arial" w:hAnsi="Arial" w:cs="Arial"/>
          <w:sz w:val="18"/>
          <w:szCs w:val="18"/>
        </w:rPr>
      </w:pPr>
    </w:p>
    <w:p w:rsidR="00733B61" w:rsidRPr="005F4A75" w:rsidRDefault="00733B61" w:rsidP="0054205F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54205F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54205F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54205F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54205F">
      <w:pPr>
        <w:rPr>
          <w:rFonts w:ascii="Arial" w:hAnsi="Arial" w:cs="Arial"/>
          <w:sz w:val="16"/>
          <w:szCs w:val="16"/>
        </w:rPr>
      </w:pPr>
      <w:r w:rsidRPr="005F4A75">
        <w:rPr>
          <w:rFonts w:ascii="Arial" w:hAnsi="Arial" w:cs="Arial"/>
          <w:sz w:val="18"/>
          <w:szCs w:val="18"/>
        </w:rPr>
        <w:t xml:space="preserve">            </w:t>
      </w:r>
      <w:r w:rsidRPr="005F4A75">
        <w:rPr>
          <w:rFonts w:ascii="Arial" w:hAnsi="Arial" w:cs="Arial"/>
          <w:sz w:val="16"/>
          <w:szCs w:val="16"/>
        </w:rPr>
        <w:t>Hemşire                   Aşçı                    Öğretmen</w:t>
      </w:r>
    </w:p>
    <w:p w:rsidR="00733B61" w:rsidRPr="005F4A75" w:rsidRDefault="00733B61" w:rsidP="00303DA0">
      <w:pPr>
        <w:pStyle w:val="Default"/>
        <w:rPr>
          <w:b/>
          <w:bCs/>
          <w:sz w:val="10"/>
          <w:szCs w:val="10"/>
        </w:rPr>
      </w:pPr>
    </w:p>
    <w:p w:rsidR="00733B61" w:rsidRPr="005F4A75" w:rsidRDefault="00733B61" w:rsidP="00303DA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Rolü hakkında bilgi veren kişi aşağıdakilerden hangisi ya da hangileri olabilir? </w:t>
      </w:r>
    </w:p>
    <w:p w:rsidR="00733B61" w:rsidRPr="005F4A75" w:rsidRDefault="00733B61" w:rsidP="009A193A">
      <w:pPr>
        <w:pStyle w:val="Default"/>
        <w:tabs>
          <w:tab w:val="left" w:pos="2520"/>
        </w:tabs>
        <w:rPr>
          <w:b/>
          <w:bCs/>
          <w:sz w:val="4"/>
          <w:szCs w:val="4"/>
        </w:rPr>
      </w:pPr>
    </w:p>
    <w:p w:rsidR="00733B61" w:rsidRPr="005F4A75" w:rsidRDefault="00733B61" w:rsidP="009A193A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a)</w:t>
      </w:r>
      <w:r w:rsidRPr="005F4A75">
        <w:rPr>
          <w:sz w:val="18"/>
          <w:szCs w:val="18"/>
        </w:rPr>
        <w:t xml:space="preserve"> Elif Hanım - Ömer Bey        </w:t>
      </w:r>
      <w:r w:rsidRPr="005F4A75">
        <w:rPr>
          <w:sz w:val="16"/>
          <w:szCs w:val="16"/>
        </w:rPr>
        <w:t xml:space="preserve">   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bCs/>
          <w:sz w:val="18"/>
          <w:szCs w:val="18"/>
        </w:rPr>
        <w:t>b)</w:t>
      </w:r>
      <w:r w:rsidRPr="005F4A75">
        <w:rPr>
          <w:sz w:val="18"/>
          <w:szCs w:val="18"/>
        </w:rPr>
        <w:t xml:space="preserve"> Yalnız Elif Hanım </w:t>
      </w:r>
    </w:p>
    <w:p w:rsidR="00733B61" w:rsidRPr="005F4A75" w:rsidRDefault="00733B61" w:rsidP="00303DA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c)</w:t>
      </w:r>
      <w:r w:rsidRPr="005F4A75">
        <w:rPr>
          <w:sz w:val="18"/>
          <w:szCs w:val="18"/>
        </w:rPr>
        <w:t xml:space="preserve"> Ömer Bey - Özge Hanım        </w:t>
      </w:r>
      <w:r w:rsidRPr="005F4A75">
        <w:rPr>
          <w:b/>
          <w:bCs/>
          <w:sz w:val="18"/>
          <w:szCs w:val="18"/>
        </w:rPr>
        <w:t>d)</w:t>
      </w:r>
      <w:r w:rsidRPr="005F4A75">
        <w:rPr>
          <w:sz w:val="18"/>
          <w:szCs w:val="18"/>
        </w:rPr>
        <w:t xml:space="preserve"> Elif Hanım - Özge Hanım</w:t>
      </w:r>
    </w:p>
    <w:p w:rsidR="00733B61" w:rsidRPr="005F4A75" w:rsidRDefault="00733B61" w:rsidP="000F438C">
      <w:pPr>
        <w:rPr>
          <w:rFonts w:ascii="Arial" w:hAnsi="Arial" w:cs="Arial"/>
          <w:sz w:val="24"/>
          <w:szCs w:val="24"/>
        </w:rPr>
      </w:pPr>
    </w:p>
    <w:p w:rsidR="00733B61" w:rsidRPr="005F4A75" w:rsidRDefault="00733B61" w:rsidP="000F438C">
      <w:pPr>
        <w:rPr>
          <w:rFonts w:ascii="Arial" w:hAnsi="Arial" w:cs="Arial"/>
          <w:sz w:val="16"/>
          <w:szCs w:val="16"/>
        </w:rPr>
      </w:pPr>
      <w:r>
        <w:rPr>
          <w:noProof/>
        </w:rPr>
        <w:pict>
          <v:shape id="Resim 169" o:spid="_x0000_s1027" type="#_x0000_t75" style="position:absolute;margin-left:27pt;margin-top:1.65pt;width:12.75pt;height:11.65pt;z-index:251654656;visibility:visible">
            <v:imagedata r:id="rId8" o:title=""/>
          </v:shape>
        </w:pict>
      </w:r>
      <w:r>
        <w:rPr>
          <w:noProof/>
        </w:rPr>
        <w:pict>
          <v:shape id="Resim 161" o:spid="_x0000_s1028" type="#_x0000_t75" style="position:absolute;margin-left:27pt;margin-top:2.5pt;width:189pt;height:70.05pt;z-index:251652608;visibility:visible">
            <v:imagedata r:id="rId9" o:title="" blacklevel="-2621f"/>
          </v:shape>
        </w:pict>
      </w:r>
      <w:r w:rsidRPr="005F4A75">
        <w:rPr>
          <w:rFonts w:ascii="Arial" w:hAnsi="Arial" w:cs="Arial"/>
        </w:rPr>
        <w:t>2)</w:t>
      </w:r>
      <w:r w:rsidRPr="005F4A75">
        <w:rPr>
          <w:rFonts w:ascii="Arial" w:hAnsi="Arial" w:cs="Arial"/>
          <w:sz w:val="16"/>
          <w:szCs w:val="16"/>
        </w:rPr>
        <w:t xml:space="preserve">    </w:t>
      </w:r>
    </w:p>
    <w:p w:rsidR="00733B61" w:rsidRPr="005F4A75" w:rsidRDefault="00733B61" w:rsidP="000F438C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0F438C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0F438C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0F438C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0F438C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0F438C">
      <w:pPr>
        <w:rPr>
          <w:rFonts w:ascii="Arial" w:hAnsi="Arial" w:cs="Arial"/>
          <w:sz w:val="16"/>
          <w:szCs w:val="16"/>
        </w:rPr>
      </w:pPr>
    </w:p>
    <w:p w:rsidR="00733B61" w:rsidRPr="005F4A75" w:rsidRDefault="00733B61" w:rsidP="000F438C">
      <w:pPr>
        <w:rPr>
          <w:rFonts w:ascii="Arial" w:hAnsi="Arial" w:cs="Arial"/>
          <w:sz w:val="12"/>
          <w:szCs w:val="12"/>
        </w:rPr>
      </w:pPr>
    </w:p>
    <w:p w:rsidR="00733B61" w:rsidRPr="005F4A75" w:rsidRDefault="00733B61" w:rsidP="00303DA0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 sözleri söyleyen çocuk, aşağıdaki temel ihtiyaçlarının hangisinin </w:t>
      </w:r>
      <w:r w:rsidRPr="005F4A75">
        <w:rPr>
          <w:b/>
          <w:bCs/>
          <w:sz w:val="18"/>
          <w:szCs w:val="18"/>
          <w:u w:val="single"/>
        </w:rPr>
        <w:t>karşılanmadığından</w:t>
      </w:r>
      <w:r w:rsidRPr="005F4A75">
        <w:rPr>
          <w:b/>
          <w:bCs/>
          <w:sz w:val="18"/>
          <w:szCs w:val="18"/>
        </w:rPr>
        <w:t xml:space="preserve"> söz etmektedir?</w:t>
      </w:r>
    </w:p>
    <w:p w:rsidR="00733B61" w:rsidRPr="005F4A75" w:rsidRDefault="00733B61" w:rsidP="002C5756">
      <w:pPr>
        <w:pStyle w:val="Default"/>
        <w:tabs>
          <w:tab w:val="left" w:pos="1260"/>
          <w:tab w:val="left" w:pos="2520"/>
          <w:tab w:val="left" w:pos="3780"/>
        </w:tabs>
        <w:rPr>
          <w:b/>
          <w:bCs/>
          <w:sz w:val="4"/>
          <w:szCs w:val="4"/>
        </w:rPr>
      </w:pPr>
    </w:p>
    <w:p w:rsidR="00733B61" w:rsidRPr="005F4A75" w:rsidRDefault="00733B61" w:rsidP="002C5756">
      <w:pPr>
        <w:pStyle w:val="Default"/>
        <w:tabs>
          <w:tab w:val="left" w:pos="1260"/>
          <w:tab w:val="left" w:pos="2520"/>
          <w:tab w:val="left" w:pos="3780"/>
        </w:tabs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a)</w:t>
      </w:r>
      <w:r w:rsidRPr="005F4A75">
        <w:rPr>
          <w:sz w:val="18"/>
          <w:szCs w:val="18"/>
        </w:rPr>
        <w:t xml:space="preserve"> Eğitim           </w:t>
      </w:r>
      <w:r w:rsidRPr="005F4A75">
        <w:rPr>
          <w:b/>
          <w:bCs/>
          <w:sz w:val="18"/>
          <w:szCs w:val="18"/>
        </w:rPr>
        <w:t>b)</w:t>
      </w:r>
      <w:r w:rsidRPr="005F4A75">
        <w:rPr>
          <w:sz w:val="18"/>
          <w:szCs w:val="18"/>
        </w:rPr>
        <w:t xml:space="preserve"> Beslenme      </w:t>
      </w:r>
      <w:r w:rsidRPr="005F4A75">
        <w:rPr>
          <w:b/>
          <w:bCs/>
          <w:sz w:val="18"/>
          <w:szCs w:val="18"/>
        </w:rPr>
        <w:t>c)</w:t>
      </w:r>
      <w:r w:rsidRPr="005F4A75">
        <w:rPr>
          <w:sz w:val="18"/>
          <w:szCs w:val="18"/>
        </w:rPr>
        <w:t xml:space="preserve"> Giyinme        </w:t>
      </w:r>
      <w:r w:rsidRPr="005F4A75">
        <w:rPr>
          <w:b/>
          <w:bCs/>
          <w:sz w:val="18"/>
          <w:szCs w:val="18"/>
        </w:rPr>
        <w:t>d)</w:t>
      </w:r>
      <w:r w:rsidRPr="005F4A75">
        <w:rPr>
          <w:sz w:val="18"/>
          <w:szCs w:val="18"/>
        </w:rPr>
        <w:t xml:space="preserve"> Barınma</w:t>
      </w:r>
    </w:p>
    <w:p w:rsidR="00733B61" w:rsidRPr="005F4A75" w:rsidRDefault="00733B61" w:rsidP="000F438C">
      <w:pPr>
        <w:rPr>
          <w:rFonts w:ascii="Arial" w:hAnsi="Arial" w:cs="Arial"/>
          <w:sz w:val="24"/>
          <w:szCs w:val="24"/>
        </w:rPr>
      </w:pPr>
    </w:p>
    <w:p w:rsidR="00733B61" w:rsidRPr="005F4A75" w:rsidRDefault="00733B61" w:rsidP="00937227">
      <w:pPr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 id="Resim 157" o:spid="_x0000_s1029" type="#_x0000_t75" style="position:absolute;margin-left:27pt;margin-top:2.65pt;width:193.9pt;height:55.8pt;z-index:251651584;visibility:visible">
            <v:imagedata r:id="rId10" o:title="" blacklevel="-655f"/>
          </v:shape>
        </w:pict>
      </w:r>
      <w:r w:rsidRPr="005F4A75">
        <w:rPr>
          <w:rFonts w:ascii="Arial" w:hAnsi="Arial" w:cs="Arial"/>
        </w:rPr>
        <w:t xml:space="preserve">3) </w:t>
      </w:r>
      <w:r w:rsidRPr="005F4A75">
        <w:rPr>
          <w:rFonts w:ascii="Arial" w:hAnsi="Arial" w:cs="Arial"/>
          <w:sz w:val="18"/>
          <w:szCs w:val="18"/>
        </w:rPr>
        <w:t xml:space="preserve"> </w:t>
      </w:r>
    </w:p>
    <w:p w:rsidR="00733B61" w:rsidRPr="005F4A75" w:rsidRDefault="00733B61" w:rsidP="00937227">
      <w:pPr>
        <w:rPr>
          <w:rFonts w:ascii="Arial" w:hAnsi="Arial" w:cs="Arial"/>
          <w:sz w:val="18"/>
          <w:szCs w:val="18"/>
        </w:rPr>
      </w:pPr>
    </w:p>
    <w:p w:rsidR="00733B61" w:rsidRPr="005F4A75" w:rsidRDefault="00733B61" w:rsidP="00937227">
      <w:pPr>
        <w:rPr>
          <w:rFonts w:ascii="Arial" w:hAnsi="Arial" w:cs="Arial"/>
          <w:sz w:val="18"/>
          <w:szCs w:val="18"/>
        </w:rPr>
      </w:pPr>
    </w:p>
    <w:p w:rsidR="00733B61" w:rsidRPr="005F4A75" w:rsidRDefault="00733B61" w:rsidP="00937227">
      <w:pPr>
        <w:rPr>
          <w:rFonts w:ascii="Arial" w:hAnsi="Arial" w:cs="Arial"/>
          <w:sz w:val="18"/>
          <w:szCs w:val="18"/>
        </w:rPr>
      </w:pPr>
    </w:p>
    <w:p w:rsidR="00733B61" w:rsidRPr="005F4A75" w:rsidRDefault="00733B61" w:rsidP="00937227">
      <w:pPr>
        <w:rPr>
          <w:rFonts w:ascii="Arial" w:hAnsi="Arial" w:cs="Arial"/>
          <w:sz w:val="18"/>
          <w:szCs w:val="18"/>
        </w:rPr>
      </w:pPr>
    </w:p>
    <w:p w:rsidR="00733B61" w:rsidRPr="005F4A75" w:rsidRDefault="00733B61" w:rsidP="00937227">
      <w:pPr>
        <w:rPr>
          <w:rFonts w:ascii="Arial" w:hAnsi="Arial" w:cs="Arial"/>
          <w:sz w:val="18"/>
          <w:szCs w:val="18"/>
        </w:rPr>
      </w:pPr>
    </w:p>
    <w:p w:rsidR="00733B61" w:rsidRPr="005F4A75" w:rsidRDefault="00733B61" w:rsidP="00F158CC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18"/>
          <w:szCs w:val="18"/>
        </w:rPr>
        <w:t>Buna göre, Afife aşağıdaki kış turizm merkezlerinden hangisine gitmiştir?</w:t>
      </w:r>
    </w:p>
    <w:p w:rsidR="00733B61" w:rsidRPr="005F4A75" w:rsidRDefault="00733B61" w:rsidP="002C5756">
      <w:pPr>
        <w:pStyle w:val="Default"/>
        <w:tabs>
          <w:tab w:val="left" w:pos="2520"/>
        </w:tabs>
        <w:rPr>
          <w:b/>
          <w:bCs/>
          <w:sz w:val="4"/>
          <w:szCs w:val="4"/>
        </w:rPr>
      </w:pPr>
    </w:p>
    <w:p w:rsidR="00733B61" w:rsidRPr="005F4A75" w:rsidRDefault="00733B61" w:rsidP="002C5756">
      <w:pPr>
        <w:pStyle w:val="Default"/>
        <w:tabs>
          <w:tab w:val="left" w:pos="2520"/>
        </w:tabs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a)</w:t>
      </w:r>
      <w:r w:rsidRPr="005F4A75">
        <w:rPr>
          <w:sz w:val="18"/>
          <w:szCs w:val="18"/>
        </w:rPr>
        <w:t xml:space="preserve"> Uludağ                                    </w:t>
      </w:r>
      <w:r w:rsidRPr="005F4A75">
        <w:rPr>
          <w:b/>
          <w:bCs/>
          <w:sz w:val="18"/>
          <w:szCs w:val="18"/>
        </w:rPr>
        <w:t>b)</w:t>
      </w:r>
      <w:r w:rsidRPr="005F4A75">
        <w:rPr>
          <w:sz w:val="18"/>
          <w:szCs w:val="18"/>
        </w:rPr>
        <w:t xml:space="preserve"> Ilgaz Dağı</w:t>
      </w:r>
    </w:p>
    <w:p w:rsidR="00733B61" w:rsidRPr="005F4A75" w:rsidRDefault="00733B61" w:rsidP="00F158CC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c)</w:t>
      </w:r>
      <w:r w:rsidRPr="005F4A75">
        <w:rPr>
          <w:sz w:val="18"/>
          <w:szCs w:val="18"/>
        </w:rPr>
        <w:t xml:space="preserve"> Palandöken Dağları         </w:t>
      </w:r>
      <w:r w:rsidRPr="005F4A75">
        <w:rPr>
          <w:sz w:val="16"/>
          <w:szCs w:val="16"/>
        </w:rPr>
        <w:t xml:space="preserve">   </w:t>
      </w:r>
      <w:r w:rsidRPr="005F4A75">
        <w:rPr>
          <w:sz w:val="18"/>
          <w:szCs w:val="18"/>
        </w:rPr>
        <w:t xml:space="preserve">    </w:t>
      </w:r>
      <w:r w:rsidRPr="005F4A75">
        <w:rPr>
          <w:b/>
          <w:bCs/>
          <w:sz w:val="18"/>
          <w:szCs w:val="18"/>
        </w:rPr>
        <w:t>d)</w:t>
      </w:r>
      <w:r w:rsidRPr="005F4A75">
        <w:rPr>
          <w:sz w:val="18"/>
          <w:szCs w:val="18"/>
        </w:rPr>
        <w:t xml:space="preserve"> Erciyes Dağı</w:t>
      </w:r>
    </w:p>
    <w:p w:rsidR="00733B61" w:rsidRPr="005F4A75" w:rsidRDefault="00733B61" w:rsidP="00F158CC">
      <w:pPr>
        <w:pStyle w:val="Default"/>
      </w:pPr>
    </w:p>
    <w:p w:rsidR="00733B61" w:rsidRPr="005F4A75" w:rsidRDefault="00733B61" w:rsidP="00F75C27">
      <w:pPr>
        <w:pStyle w:val="Default"/>
        <w:rPr>
          <w:b/>
          <w:bCs/>
          <w:sz w:val="18"/>
          <w:szCs w:val="18"/>
        </w:rPr>
      </w:pPr>
      <w:r w:rsidRPr="005F4A75">
        <w:rPr>
          <w:b/>
          <w:bCs/>
          <w:sz w:val="20"/>
          <w:szCs w:val="20"/>
        </w:rPr>
        <w:t xml:space="preserve">4)  </w:t>
      </w:r>
      <w:r w:rsidRPr="005F4A75">
        <w:rPr>
          <w:sz w:val="18"/>
          <w:szCs w:val="18"/>
        </w:rPr>
        <w:t xml:space="preserve">Milli bayramlarımız insanlarımızın bir araya geldiği önemli günlerdir. Sevinç ve coşku içinde kutlanan milli bayramlarımız, milletimizin büyük mücadeleler vererek vatanımızı kurtarmalarının sembolüdürler. </w:t>
      </w:r>
    </w:p>
    <w:p w:rsidR="00733B61" w:rsidRPr="005F4A75" w:rsidRDefault="00733B61" w:rsidP="00F75C27">
      <w:pPr>
        <w:pStyle w:val="Default"/>
        <w:rPr>
          <w:b/>
          <w:bCs/>
          <w:sz w:val="4"/>
          <w:szCs w:val="4"/>
        </w:rPr>
      </w:pPr>
    </w:p>
    <w:p w:rsidR="00733B61" w:rsidRPr="005F4A75" w:rsidRDefault="00733B61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Aşağıdakilerden hangisi milli bayramlarımızdan biri </w:t>
      </w:r>
      <w:r w:rsidRPr="005F4A75">
        <w:rPr>
          <w:b/>
          <w:bCs/>
          <w:sz w:val="18"/>
          <w:szCs w:val="18"/>
          <w:u w:val="single"/>
        </w:rPr>
        <w:t>değildir</w:t>
      </w:r>
      <w:r w:rsidRPr="005F4A75">
        <w:rPr>
          <w:b/>
          <w:bCs/>
          <w:sz w:val="18"/>
          <w:szCs w:val="18"/>
        </w:rPr>
        <w:t xml:space="preserve">? </w:t>
      </w:r>
    </w:p>
    <w:p w:rsidR="00733B61" w:rsidRPr="005F4A75" w:rsidRDefault="00733B61" w:rsidP="00F75C27">
      <w:pPr>
        <w:pStyle w:val="Default"/>
        <w:rPr>
          <w:sz w:val="4"/>
          <w:szCs w:val="4"/>
        </w:rPr>
      </w:pPr>
    </w:p>
    <w:p w:rsidR="00733B61" w:rsidRPr="005F4A75" w:rsidRDefault="00733B61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a)</w:t>
      </w:r>
      <w:r w:rsidRPr="005F4A75">
        <w:rPr>
          <w:sz w:val="18"/>
          <w:szCs w:val="18"/>
        </w:rPr>
        <w:t xml:space="preserve"> 30 Ağustos Zafer Bayramı </w:t>
      </w:r>
    </w:p>
    <w:p w:rsidR="00733B61" w:rsidRPr="005F4A75" w:rsidRDefault="00733B61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b)</w:t>
      </w:r>
      <w:r w:rsidRPr="005F4A75">
        <w:rPr>
          <w:sz w:val="18"/>
          <w:szCs w:val="18"/>
        </w:rPr>
        <w:t xml:space="preserve"> 23 Nisan Ulusal Egemenlik ve Çocuk Bayramı </w:t>
      </w:r>
    </w:p>
    <w:p w:rsidR="00733B61" w:rsidRPr="005F4A75" w:rsidRDefault="00733B61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c)</w:t>
      </w:r>
      <w:r w:rsidRPr="005F4A75">
        <w:rPr>
          <w:sz w:val="18"/>
          <w:szCs w:val="18"/>
        </w:rPr>
        <w:t xml:space="preserve"> 29 Ekim Cumhuriyet Bayramı </w:t>
      </w:r>
    </w:p>
    <w:p w:rsidR="00733B61" w:rsidRPr="005F4A75" w:rsidRDefault="00733B61" w:rsidP="00F75C27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d)</w:t>
      </w:r>
      <w:r w:rsidRPr="005F4A75">
        <w:rPr>
          <w:sz w:val="18"/>
          <w:szCs w:val="18"/>
        </w:rPr>
        <w:t xml:space="preserve"> Kurban Bayramı </w:t>
      </w:r>
    </w:p>
    <w:p w:rsidR="00733B61" w:rsidRPr="005F4A75" w:rsidRDefault="00733B61" w:rsidP="00947A4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E24DF9" w:rsidRDefault="00733B61" w:rsidP="00E24DF9">
      <w:pPr>
        <w:autoSpaceDE w:val="0"/>
        <w:autoSpaceDN w:val="0"/>
        <w:adjustRightInd w:val="0"/>
        <w:rPr>
          <w:rFonts w:ascii="Arial" w:hAnsi="Arial" w:cs="Arial"/>
        </w:rPr>
      </w:pPr>
      <w:r w:rsidRPr="005F4A75">
        <w:rPr>
          <w:rFonts w:ascii="Arial" w:hAnsi="Arial" w:cs="Arial"/>
        </w:rPr>
        <w:t>5)</w:t>
      </w:r>
      <w:r w:rsidRPr="005F4A75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 - </w:t>
      </w:r>
      <w:r w:rsidRPr="00E24DF9">
        <w:rPr>
          <w:rFonts w:ascii="Arial" w:hAnsi="Arial" w:cs="Arial"/>
          <w:sz w:val="18"/>
          <w:szCs w:val="18"/>
        </w:rPr>
        <w:t>Ankara’da balıkçılık yapamayız.</w:t>
      </w:r>
    </w:p>
    <w:p w:rsidR="00733B61" w:rsidRPr="00E24DF9" w:rsidRDefault="00733B61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- </w:t>
      </w:r>
      <w:r w:rsidRPr="00E24DF9">
        <w:rPr>
          <w:rFonts w:ascii="Arial" w:hAnsi="Arial" w:cs="Arial"/>
          <w:sz w:val="18"/>
          <w:szCs w:val="18"/>
        </w:rPr>
        <w:t>İzmir’de kayak yapamayız.</w:t>
      </w:r>
    </w:p>
    <w:p w:rsidR="00733B61" w:rsidRPr="00E24DF9" w:rsidRDefault="00733B61" w:rsidP="00E24DF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24DF9">
        <w:rPr>
          <w:rFonts w:ascii="Arial" w:hAnsi="Arial" w:cs="Arial"/>
          <w:sz w:val="18"/>
          <w:szCs w:val="18"/>
        </w:rPr>
        <w:t>Yukarıda verilen fa</w:t>
      </w:r>
      <w:r>
        <w:rPr>
          <w:rFonts w:ascii="Arial" w:hAnsi="Arial" w:cs="Arial"/>
          <w:sz w:val="18"/>
          <w:szCs w:val="18"/>
        </w:rPr>
        <w:t>aliyetleri o yerlerde yapamayı</w:t>
      </w:r>
      <w:r w:rsidRPr="00E24DF9">
        <w:rPr>
          <w:rFonts w:ascii="Arial" w:hAnsi="Arial" w:cs="Arial"/>
          <w:sz w:val="18"/>
          <w:szCs w:val="18"/>
        </w:rPr>
        <w:t>şımızın sebebi aşağıdakilerden hangisinde sırasıyla verilmiştir?</w:t>
      </w:r>
    </w:p>
    <w:p w:rsidR="00733B61" w:rsidRPr="00E24DF9" w:rsidRDefault="00733B61" w:rsidP="00E24D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24DF9">
        <w:rPr>
          <w:rFonts w:ascii="Arial" w:hAnsi="Arial" w:cs="Arial"/>
          <w:b w:val="0"/>
          <w:bCs w:val="0"/>
          <w:sz w:val="18"/>
          <w:szCs w:val="18"/>
        </w:rPr>
        <w:t>A) İkliminin uygun olmayışı - yeryüzü şekillerinin uygun olmayışı</w:t>
      </w:r>
    </w:p>
    <w:p w:rsidR="00733B61" w:rsidRPr="00E24DF9" w:rsidRDefault="00733B61" w:rsidP="00E24D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24DF9">
        <w:rPr>
          <w:rFonts w:ascii="Arial" w:hAnsi="Arial" w:cs="Arial"/>
          <w:b w:val="0"/>
          <w:bCs w:val="0"/>
          <w:sz w:val="18"/>
          <w:szCs w:val="18"/>
        </w:rPr>
        <w:t>B) Ulaşımının zor oluşu - yeryüzü şekillerinin uygun olmayışı</w:t>
      </w:r>
    </w:p>
    <w:p w:rsidR="00733B61" w:rsidRPr="00E24DF9" w:rsidRDefault="00733B61" w:rsidP="00E24D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24DF9">
        <w:rPr>
          <w:rFonts w:ascii="Arial" w:hAnsi="Arial" w:cs="Arial"/>
          <w:b w:val="0"/>
          <w:bCs w:val="0"/>
          <w:sz w:val="18"/>
          <w:szCs w:val="18"/>
        </w:rPr>
        <w:t>C) Yeryüzü şekillerinin uygun olmayışı – nüfus yoğunluğunun az oluşu</w:t>
      </w:r>
    </w:p>
    <w:p w:rsidR="00733B61" w:rsidRPr="00E24DF9" w:rsidRDefault="00733B61" w:rsidP="00E24DF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24DF9">
        <w:rPr>
          <w:rFonts w:ascii="Arial" w:hAnsi="Arial" w:cs="Arial"/>
          <w:b w:val="0"/>
          <w:bCs w:val="0"/>
          <w:sz w:val="18"/>
          <w:szCs w:val="18"/>
        </w:rPr>
        <w:t>D) Yeryüzü şekillerinin uygun olmayışı – ikliminin uygun olmayışı</w:t>
      </w:r>
    </w:p>
    <w:p w:rsidR="00733B61" w:rsidRPr="005F4A75" w:rsidRDefault="00733B61" w:rsidP="000F27F1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b w:val="0"/>
          <w:bCs w:val="0"/>
          <w:sz w:val="18"/>
          <w:szCs w:val="18"/>
        </w:rPr>
      </w:pPr>
    </w:p>
    <w:p w:rsidR="00733B61" w:rsidRPr="00367B68" w:rsidRDefault="00733B61" w:rsidP="00367B68">
      <w:pPr>
        <w:jc w:val="both"/>
        <w:rPr>
          <w:rFonts w:ascii="Arial" w:hAnsi="Arial" w:cs="Arial"/>
          <w:b w:val="0"/>
          <w:bCs w:val="0"/>
        </w:rPr>
      </w:pPr>
      <w:r>
        <w:rPr>
          <w:noProof/>
        </w:rPr>
        <w:pict>
          <v:polyline id="_x0000_s1030" style="position:absolute;left:0;text-align:left;z-index:251650560;mso-position-horizontal:absolute;mso-position-vertical:absolute" points="-9pt,6.6pt,-8.65pt,673.4pt" coordsize="7,13336" filled="f" strokeweight=".25pt">
            <v:path arrowok="t"/>
          </v:polyline>
        </w:pict>
      </w:r>
      <w:r w:rsidRPr="005F4A75">
        <w:rPr>
          <w:rFonts w:ascii="Arial" w:hAnsi="Arial" w:cs="Arial"/>
        </w:rPr>
        <w:t>6)</w:t>
      </w:r>
      <w:r w:rsidRPr="00367B68">
        <w:rPr>
          <w:rFonts w:ascii="Arial" w:hAnsi="Arial" w:cs="Arial"/>
        </w:rPr>
        <w:t xml:space="preserve"> </w:t>
      </w:r>
      <w:r w:rsidRPr="00367B68">
        <w:rPr>
          <w:rFonts w:ascii="Arial" w:hAnsi="Arial" w:cs="Arial"/>
          <w:b w:val="0"/>
          <w:bCs w:val="0"/>
        </w:rPr>
        <w:t>Ülkemizdeki bazı tarihî eserler, bulundukları</w:t>
      </w:r>
      <w:r>
        <w:rPr>
          <w:rFonts w:ascii="Arial" w:hAnsi="Arial" w:cs="Arial"/>
          <w:b w:val="0"/>
          <w:bCs w:val="0"/>
        </w:rPr>
        <w:t xml:space="preserve"> </w:t>
      </w:r>
      <w:r w:rsidRPr="00367B68">
        <w:rPr>
          <w:rFonts w:ascii="Arial" w:hAnsi="Arial" w:cs="Arial"/>
          <w:b w:val="0"/>
          <w:bCs w:val="0"/>
        </w:rPr>
        <w:t>şehirlerle aşağıda eşleştirilmiştir.</w:t>
      </w:r>
    </w:p>
    <w:p w:rsidR="00733B61" w:rsidRPr="00367B68" w:rsidRDefault="00733B61" w:rsidP="00367B68">
      <w:pPr>
        <w:jc w:val="both"/>
        <w:rPr>
          <w:rFonts w:ascii="Arial" w:hAnsi="Arial" w:cs="Arial"/>
          <w:u w:val="single"/>
        </w:rPr>
      </w:pPr>
      <w:r w:rsidRPr="00367B68">
        <w:rPr>
          <w:rFonts w:ascii="Arial" w:hAnsi="Arial" w:cs="Arial"/>
        </w:rPr>
        <w:t xml:space="preserve">Bu eşleştirmelerden hangisi </w:t>
      </w:r>
      <w:r w:rsidRPr="00367B68">
        <w:rPr>
          <w:rFonts w:ascii="Arial" w:hAnsi="Arial" w:cs="Arial"/>
          <w:u w:val="single"/>
        </w:rPr>
        <w:t>yanlıştır?</w:t>
      </w:r>
    </w:p>
    <w:p w:rsidR="00733B61" w:rsidRPr="00367B68" w:rsidRDefault="00733B61" w:rsidP="00367B68">
      <w:p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24.55pt;margin-top:6.4pt;width:30pt;height:0;z-index:251661824" o:connectortype="straight">
            <v:stroke endarrow="block"/>
          </v:shape>
        </w:pict>
      </w:r>
      <w:r w:rsidRPr="00367B68">
        <w:rPr>
          <w:rFonts w:ascii="Arial" w:hAnsi="Arial" w:cs="Arial"/>
          <w:b w:val="0"/>
          <w:bCs w:val="0"/>
          <w:lang w:eastAsia="en-US"/>
        </w:rPr>
        <w:t xml:space="preserve">A) Selimiye Camisi                         </w:t>
      </w:r>
      <w:r w:rsidRPr="00367B68">
        <w:rPr>
          <w:rFonts w:ascii="Arial" w:hAnsi="Arial" w:cs="Arial"/>
          <w:b w:val="0"/>
          <w:bCs w:val="0"/>
          <w:lang w:eastAsia="en-US"/>
        </w:rPr>
        <w:tab/>
        <w:t>Edirne</w:t>
      </w:r>
    </w:p>
    <w:p w:rsidR="00733B61" w:rsidRPr="00367B68" w:rsidRDefault="00733B61" w:rsidP="00367B68">
      <w:p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lang w:eastAsia="en-US"/>
        </w:rPr>
      </w:pPr>
      <w:r>
        <w:rPr>
          <w:noProof/>
        </w:rPr>
        <w:pict>
          <v:shape id="_x0000_s1032" type="#_x0000_t32" style="position:absolute;left:0;text-align:left;margin-left:125.3pt;margin-top:6.5pt;width:30pt;height:0;z-index:251662848" o:connectortype="straight">
            <v:stroke endarrow="block"/>
          </v:shape>
        </w:pict>
      </w:r>
      <w:r w:rsidRPr="00367B68">
        <w:rPr>
          <w:rFonts w:ascii="Arial" w:hAnsi="Arial" w:cs="Arial"/>
          <w:b w:val="0"/>
          <w:bCs w:val="0"/>
          <w:lang w:eastAsia="en-US"/>
        </w:rPr>
        <w:t xml:space="preserve">B) İshak Paşa Sarayı                       </w:t>
      </w:r>
      <w:r w:rsidRPr="00367B68">
        <w:rPr>
          <w:rFonts w:ascii="Arial" w:hAnsi="Arial" w:cs="Arial"/>
          <w:b w:val="0"/>
          <w:bCs w:val="0"/>
          <w:lang w:eastAsia="en-US"/>
        </w:rPr>
        <w:tab/>
        <w:t>Ağrı</w:t>
      </w:r>
    </w:p>
    <w:p w:rsidR="00733B61" w:rsidRPr="00367B68" w:rsidRDefault="00733B61" w:rsidP="00367B68">
      <w:p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lang w:eastAsia="en-US"/>
        </w:rPr>
      </w:pPr>
      <w:r>
        <w:rPr>
          <w:noProof/>
        </w:rPr>
        <w:pict>
          <v:shape id="_x0000_s1033" type="#_x0000_t32" style="position:absolute;left:0;text-align:left;margin-left:125.3pt;margin-top:5.85pt;width:30pt;height:0;z-index:251663872" o:connectortype="straight">
            <v:stroke endarrow="block"/>
          </v:shape>
        </w:pict>
      </w:r>
      <w:r w:rsidRPr="00367B68">
        <w:rPr>
          <w:rFonts w:ascii="Arial" w:hAnsi="Arial" w:cs="Arial"/>
          <w:b w:val="0"/>
          <w:bCs w:val="0"/>
          <w:lang w:eastAsia="en-US"/>
        </w:rPr>
        <w:t xml:space="preserve">C) </w:t>
      </w:r>
      <w:r>
        <w:rPr>
          <w:rFonts w:ascii="Arial" w:hAnsi="Arial" w:cs="Arial"/>
          <w:b w:val="0"/>
          <w:bCs w:val="0"/>
          <w:lang w:eastAsia="en-US"/>
        </w:rPr>
        <w:t>Efes Antik Kenti</w:t>
      </w:r>
      <w:r w:rsidRPr="00367B68">
        <w:rPr>
          <w:rFonts w:ascii="Arial" w:hAnsi="Arial" w:cs="Arial"/>
          <w:b w:val="0"/>
          <w:bCs w:val="0"/>
          <w:lang w:eastAsia="en-US"/>
        </w:rPr>
        <w:t xml:space="preserve">                       </w:t>
      </w:r>
      <w:r w:rsidRPr="00367B68">
        <w:rPr>
          <w:rFonts w:ascii="Arial" w:hAnsi="Arial" w:cs="Arial"/>
          <w:b w:val="0"/>
          <w:bCs w:val="0"/>
          <w:lang w:eastAsia="en-US"/>
        </w:rPr>
        <w:tab/>
        <w:t>İzmir</w:t>
      </w:r>
    </w:p>
    <w:p w:rsidR="00733B61" w:rsidRPr="00367B68" w:rsidRDefault="00733B61" w:rsidP="00367B68">
      <w:pPr>
        <w:autoSpaceDE w:val="0"/>
        <w:autoSpaceDN w:val="0"/>
        <w:adjustRightInd w:val="0"/>
        <w:jc w:val="both"/>
        <w:rPr>
          <w:rFonts w:ascii="Arial" w:hAnsi="Arial" w:cs="Arial"/>
          <w:b w:val="0"/>
          <w:bCs w:val="0"/>
          <w:lang w:eastAsia="en-US"/>
        </w:rPr>
      </w:pPr>
      <w:r>
        <w:rPr>
          <w:noProof/>
        </w:rPr>
        <w:pict>
          <v:shape id="_x0000_s1034" type="#_x0000_t32" style="position:absolute;left:0;text-align:left;margin-left:125.3pt;margin-top:7.75pt;width:30pt;height:0;z-index:251664896" o:connectortype="straight">
            <v:stroke endarrow="block"/>
          </v:shape>
        </w:pict>
      </w:r>
      <w:r w:rsidRPr="00367B68">
        <w:rPr>
          <w:rFonts w:ascii="Arial" w:hAnsi="Arial" w:cs="Arial"/>
          <w:b w:val="0"/>
          <w:bCs w:val="0"/>
          <w:lang w:eastAsia="en-US"/>
        </w:rPr>
        <w:t xml:space="preserve">D) </w:t>
      </w:r>
      <w:r>
        <w:rPr>
          <w:rFonts w:ascii="Arial" w:hAnsi="Arial" w:cs="Arial"/>
          <w:b w:val="0"/>
          <w:bCs w:val="0"/>
          <w:lang w:eastAsia="en-US"/>
        </w:rPr>
        <w:t xml:space="preserve">Nemrut Heykelleri </w:t>
      </w:r>
      <w:r w:rsidRPr="00367B68">
        <w:rPr>
          <w:rFonts w:ascii="Arial" w:hAnsi="Arial" w:cs="Arial"/>
          <w:b w:val="0"/>
          <w:bCs w:val="0"/>
          <w:lang w:eastAsia="en-US"/>
        </w:rPr>
        <w:t xml:space="preserve">                 </w:t>
      </w:r>
      <w:r w:rsidRPr="00367B68">
        <w:rPr>
          <w:rFonts w:ascii="Arial" w:hAnsi="Arial" w:cs="Arial"/>
          <w:b w:val="0"/>
          <w:bCs w:val="0"/>
          <w:lang w:eastAsia="en-US"/>
        </w:rPr>
        <w:tab/>
        <w:t>Muğla</w:t>
      </w:r>
    </w:p>
    <w:p w:rsidR="00733B61" w:rsidRDefault="00733B61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367B6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5F4A75">
        <w:rPr>
          <w:rFonts w:ascii="Arial" w:hAnsi="Arial" w:cs="Arial"/>
        </w:rPr>
        <w:t xml:space="preserve">7) </w:t>
      </w:r>
      <w:r w:rsidRPr="00B624AD">
        <w:rPr>
          <w:rFonts w:ascii="Arial" w:hAnsi="Arial" w:cs="Arial"/>
          <w:b w:val="0"/>
          <w:bCs w:val="0"/>
        </w:rPr>
        <w:t xml:space="preserve"> </w:t>
      </w:r>
      <w:r w:rsidRPr="00B624AD">
        <w:rPr>
          <w:rFonts w:ascii="Arial" w:hAnsi="Arial" w:cs="Arial"/>
        </w:rPr>
        <w:t xml:space="preserve">Türkiye fiziki haritasını inceleyen bir öğrenci aşağıdakilerden hangisiyle ilgili </w:t>
      </w:r>
      <w:r>
        <w:rPr>
          <w:rFonts w:ascii="Arial" w:hAnsi="Arial" w:cs="Arial"/>
        </w:rPr>
        <w:t>bilgi alamaz</w:t>
      </w:r>
      <w:r w:rsidRPr="00B624AD">
        <w:rPr>
          <w:rFonts w:ascii="Arial" w:hAnsi="Arial" w:cs="Arial"/>
        </w:rPr>
        <w:t>?</w:t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A) Denizlerin konumuyla</w:t>
      </w:r>
      <w:r w:rsidRPr="00B624AD">
        <w:rPr>
          <w:rFonts w:ascii="Arial" w:hAnsi="Arial" w:cs="Arial"/>
          <w:b w:val="0"/>
          <w:bCs w:val="0"/>
        </w:rPr>
        <w:tab/>
      </w:r>
      <w:r w:rsidRPr="00B624AD">
        <w:rPr>
          <w:rFonts w:ascii="Arial" w:hAnsi="Arial" w:cs="Arial"/>
          <w:b w:val="0"/>
          <w:bCs w:val="0"/>
        </w:rPr>
        <w:tab/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B) Nüfus hareketleriyle</w:t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C) Dağların uzanış yönüyle</w:t>
      </w:r>
    </w:p>
    <w:p w:rsidR="00733B61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D) Akarsuların dağılışıyla</w:t>
      </w:r>
    </w:p>
    <w:p w:rsidR="00733B61" w:rsidRPr="005F4A75" w:rsidRDefault="00733B61" w:rsidP="00B624AD">
      <w:pPr>
        <w:autoSpaceDE w:val="0"/>
        <w:autoSpaceDN w:val="0"/>
        <w:adjustRightInd w:val="0"/>
        <w:rPr>
          <w:rFonts w:ascii="Arial" w:hAnsi="Arial" w:cs="Arial"/>
        </w:rPr>
      </w:pPr>
    </w:p>
    <w:p w:rsidR="00733B61" w:rsidRPr="005F4A75" w:rsidRDefault="00733B6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E24DF9" w:rsidRDefault="00733B61" w:rsidP="00E24DF9">
      <w:pPr>
        <w:pStyle w:val="Default"/>
        <w:rPr>
          <w:rFonts w:ascii="Calibri" w:hAnsi="Calibri" w:cs="Calibri"/>
          <w:sz w:val="22"/>
          <w:szCs w:val="22"/>
        </w:rPr>
      </w:pPr>
      <w:r w:rsidRPr="00E24DF9">
        <w:rPr>
          <w:rFonts w:ascii="Calibri" w:hAnsi="Calibri" w:cs="Calibri"/>
          <w:b/>
          <w:bCs/>
          <w:sz w:val="22"/>
          <w:szCs w:val="22"/>
        </w:rPr>
        <w:t xml:space="preserve">8)  </w:t>
      </w:r>
      <w:r w:rsidRPr="00E24DF9">
        <w:rPr>
          <w:rFonts w:ascii="Calibri" w:hAnsi="Calibri" w:cs="Calibri"/>
          <w:sz w:val="22"/>
          <w:szCs w:val="22"/>
        </w:rPr>
        <w:t>İlkçağ Anadolu uygarlıklarından Urartulara ait bir yerleşim merkezinde su bentleri ve kanallarına rastlanmıştır.</w:t>
      </w:r>
    </w:p>
    <w:p w:rsidR="00733B61" w:rsidRPr="00E24DF9" w:rsidRDefault="00733B61" w:rsidP="00E24DF9">
      <w:pPr>
        <w:pStyle w:val="Default"/>
        <w:rPr>
          <w:rFonts w:ascii="Calibri" w:hAnsi="Calibri" w:cs="Calibri"/>
          <w:b/>
          <w:bCs/>
          <w:sz w:val="22"/>
          <w:szCs w:val="22"/>
        </w:rPr>
      </w:pPr>
      <w:r w:rsidRPr="00E24DF9">
        <w:rPr>
          <w:rFonts w:ascii="Calibri" w:hAnsi="Calibri" w:cs="Calibri"/>
          <w:b/>
          <w:bCs/>
          <w:sz w:val="22"/>
          <w:szCs w:val="22"/>
        </w:rPr>
        <w:t>Kazıda elde edilen bulgularla, aşağıda verilenlerden hangisi arasında daha anlamlı bir ilişki kurulabilir?</w:t>
      </w:r>
    </w:p>
    <w:p w:rsidR="00733B61" w:rsidRPr="00E24DF9" w:rsidRDefault="00733B61" w:rsidP="00E24DF9">
      <w:pPr>
        <w:pStyle w:val="Default"/>
        <w:rPr>
          <w:sz w:val="20"/>
          <w:szCs w:val="20"/>
        </w:rPr>
      </w:pPr>
      <w:r w:rsidRPr="00E24DF9">
        <w:rPr>
          <w:sz w:val="20"/>
          <w:szCs w:val="20"/>
        </w:rPr>
        <w:t>A) Madencilik</w:t>
      </w:r>
      <w:r w:rsidRPr="00E24DF9">
        <w:rPr>
          <w:sz w:val="20"/>
          <w:szCs w:val="20"/>
        </w:rPr>
        <w:tab/>
      </w:r>
      <w:r w:rsidRPr="00E24DF9">
        <w:rPr>
          <w:sz w:val="20"/>
          <w:szCs w:val="20"/>
        </w:rPr>
        <w:tab/>
      </w:r>
      <w:r w:rsidRPr="00E24DF9">
        <w:rPr>
          <w:sz w:val="20"/>
          <w:szCs w:val="20"/>
        </w:rPr>
        <w:tab/>
        <w:t>B) Ticaret</w:t>
      </w:r>
    </w:p>
    <w:p w:rsidR="00733B61" w:rsidRPr="00E24DF9" w:rsidRDefault="00733B61" w:rsidP="00E24DF9">
      <w:pPr>
        <w:pStyle w:val="Default"/>
        <w:rPr>
          <w:sz w:val="20"/>
          <w:szCs w:val="20"/>
        </w:rPr>
      </w:pPr>
      <w:r w:rsidRPr="00E24DF9">
        <w:rPr>
          <w:sz w:val="20"/>
          <w:szCs w:val="20"/>
        </w:rPr>
        <w:t>C) Oymacılık</w:t>
      </w:r>
      <w:r w:rsidRPr="00E24DF9">
        <w:rPr>
          <w:sz w:val="20"/>
          <w:szCs w:val="20"/>
        </w:rPr>
        <w:tab/>
      </w:r>
      <w:r w:rsidRPr="00E24DF9">
        <w:rPr>
          <w:sz w:val="20"/>
          <w:szCs w:val="20"/>
        </w:rPr>
        <w:tab/>
      </w:r>
      <w:r w:rsidRPr="00E24DF9">
        <w:rPr>
          <w:sz w:val="20"/>
          <w:szCs w:val="20"/>
        </w:rPr>
        <w:tab/>
        <w:t>D) Tarım</w:t>
      </w:r>
    </w:p>
    <w:p w:rsidR="00733B61" w:rsidRPr="005F4A75" w:rsidRDefault="00733B61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45116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  <w:r>
        <w:rPr>
          <w:noProof/>
        </w:rPr>
        <w:pict>
          <v:shape id="Resim 181" o:spid="_x0000_s1035" type="#_x0000_t75" style="position:absolute;margin-left:28.85pt;margin-top:1.95pt;width:195.9pt;height:90.7pt;z-index:251655680;visibility:visible">
            <v:imagedata r:id="rId11" o:title=""/>
          </v:shape>
        </w:pict>
      </w:r>
      <w:r w:rsidRPr="005F4A75">
        <w:rPr>
          <w:rFonts w:ascii="Arial" w:hAnsi="Arial" w:cs="Arial"/>
        </w:rPr>
        <w:t>9)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  </w:t>
      </w: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563279">
      <w:pPr>
        <w:pStyle w:val="Default"/>
      </w:pPr>
      <w:r w:rsidRPr="005F4A75">
        <w:rPr>
          <w:b/>
          <w:bCs/>
          <w:sz w:val="20"/>
          <w:szCs w:val="20"/>
        </w:rPr>
        <w:t xml:space="preserve">Yukarıdaki haritada numaralandırılan yerlerden hangisinde kış mevsimi </w:t>
      </w:r>
      <w:r w:rsidRPr="005F4A75">
        <w:rPr>
          <w:b/>
          <w:bCs/>
          <w:sz w:val="20"/>
          <w:szCs w:val="20"/>
          <w:u w:val="single"/>
        </w:rPr>
        <w:t>daha sıcak</w:t>
      </w:r>
      <w:r w:rsidRPr="005F4A75">
        <w:rPr>
          <w:b/>
          <w:bCs/>
          <w:sz w:val="20"/>
          <w:szCs w:val="20"/>
        </w:rPr>
        <w:t xml:space="preserve"> geçer? </w:t>
      </w:r>
    </w:p>
    <w:p w:rsidR="00733B61" w:rsidRPr="005F4A75" w:rsidRDefault="00733B61" w:rsidP="00CE10D7">
      <w:pPr>
        <w:rPr>
          <w:rFonts w:ascii="Arial" w:hAnsi="Arial" w:cs="Arial"/>
          <w:sz w:val="4"/>
          <w:szCs w:val="4"/>
        </w:rPr>
      </w:pPr>
    </w:p>
    <w:p w:rsidR="00733B61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1            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2                   </w:t>
      </w:r>
    </w:p>
    <w:p w:rsidR="00733B61" w:rsidRPr="005F4A75" w:rsidRDefault="00733B61" w:rsidP="00CE10D7">
      <w:pPr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3           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4</w:t>
      </w:r>
      <w:r w:rsidRPr="005F4A75">
        <w:rPr>
          <w:rFonts w:ascii="Arial" w:hAnsi="Arial" w:cs="Arial"/>
        </w:rPr>
        <w:t xml:space="preserve"> </w:t>
      </w:r>
    </w:p>
    <w:p w:rsidR="00733B61" w:rsidRPr="005F4A75" w:rsidRDefault="00733B61" w:rsidP="00CE10D7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733B61" w:rsidRPr="005F4A75" w:rsidRDefault="00733B61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20"/>
          <w:szCs w:val="20"/>
        </w:rPr>
        <w:t>10)</w:t>
      </w:r>
      <w:r w:rsidRPr="005F4A75">
        <w:rPr>
          <w:b/>
          <w:bCs/>
          <w:sz w:val="18"/>
          <w:szCs w:val="18"/>
        </w:rPr>
        <w:t xml:space="preserve">  </w:t>
      </w:r>
      <w:r w:rsidRPr="005F4A75">
        <w:rPr>
          <w:sz w:val="18"/>
          <w:szCs w:val="18"/>
        </w:rPr>
        <w:t xml:space="preserve">Doğu Anadolu’da yaşayan insanlar kış için uzun hazırlıklar yaparlar. Çok miktarda yiyecek ve yakacak edinmeye çalışırlar. </w:t>
      </w:r>
    </w:p>
    <w:p w:rsidR="00733B61" w:rsidRPr="005F4A75" w:rsidRDefault="00733B61" w:rsidP="007A76D0">
      <w:pPr>
        <w:pStyle w:val="Default"/>
        <w:rPr>
          <w:b/>
          <w:bCs/>
          <w:sz w:val="4"/>
          <w:szCs w:val="4"/>
        </w:rPr>
      </w:pPr>
    </w:p>
    <w:p w:rsidR="00733B61" w:rsidRPr="005F4A75" w:rsidRDefault="00733B61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 xml:space="preserve">Bu durumun </w:t>
      </w:r>
      <w:r w:rsidRPr="005F4A75">
        <w:rPr>
          <w:b/>
          <w:bCs/>
          <w:sz w:val="18"/>
          <w:szCs w:val="18"/>
          <w:u w:val="single"/>
        </w:rPr>
        <w:t>temel nedeni</w:t>
      </w:r>
      <w:r w:rsidRPr="005F4A75">
        <w:rPr>
          <w:b/>
          <w:bCs/>
          <w:sz w:val="18"/>
          <w:szCs w:val="18"/>
        </w:rPr>
        <w:t xml:space="preserve"> aşağıdakilerden hangisidir? </w:t>
      </w:r>
    </w:p>
    <w:p w:rsidR="00733B61" w:rsidRPr="005F4A75" w:rsidRDefault="00733B61" w:rsidP="007A76D0">
      <w:pPr>
        <w:pStyle w:val="Default"/>
        <w:rPr>
          <w:sz w:val="4"/>
          <w:szCs w:val="4"/>
        </w:rPr>
      </w:pPr>
    </w:p>
    <w:p w:rsidR="00733B61" w:rsidRPr="005F4A75" w:rsidRDefault="00733B61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a)</w:t>
      </w:r>
      <w:r w:rsidRPr="005F4A75">
        <w:rPr>
          <w:sz w:val="18"/>
          <w:szCs w:val="18"/>
        </w:rPr>
        <w:t xml:space="preserve"> Nüfusun az olması </w:t>
      </w:r>
    </w:p>
    <w:p w:rsidR="00733B61" w:rsidRPr="005F4A75" w:rsidRDefault="00733B61" w:rsidP="007A76D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b)</w:t>
      </w:r>
      <w:r w:rsidRPr="005F4A75">
        <w:rPr>
          <w:sz w:val="18"/>
          <w:szCs w:val="18"/>
        </w:rPr>
        <w:t xml:space="preserve"> Yiyecek ve yakacak miktarının az olması </w:t>
      </w:r>
    </w:p>
    <w:p w:rsidR="00733B61" w:rsidRPr="005F4A75" w:rsidRDefault="00733B61" w:rsidP="001102B3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c)</w:t>
      </w:r>
      <w:r w:rsidRPr="005F4A75">
        <w:rPr>
          <w:sz w:val="18"/>
          <w:szCs w:val="18"/>
        </w:rPr>
        <w:t xml:space="preserve"> Tarım ve hayvancılıkla geçinmeleri </w:t>
      </w:r>
    </w:p>
    <w:p w:rsidR="00733B61" w:rsidRPr="005F4A75" w:rsidRDefault="00733B61" w:rsidP="00303DA0">
      <w:pPr>
        <w:pStyle w:val="Default"/>
        <w:rPr>
          <w:sz w:val="18"/>
          <w:szCs w:val="18"/>
        </w:rPr>
      </w:pPr>
      <w:r w:rsidRPr="005F4A75">
        <w:rPr>
          <w:b/>
          <w:bCs/>
          <w:sz w:val="18"/>
          <w:szCs w:val="18"/>
        </w:rPr>
        <w:t>d)</w:t>
      </w:r>
      <w:r w:rsidRPr="005F4A75">
        <w:rPr>
          <w:sz w:val="18"/>
          <w:szCs w:val="18"/>
        </w:rPr>
        <w:t xml:space="preserve"> Kış mevsiminin uzun sürmesi ve soğuk geçmesi </w:t>
      </w:r>
    </w:p>
    <w:p w:rsidR="00733B61" w:rsidRDefault="00733B61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Default="00733B61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11) </w:t>
      </w:r>
      <w:r w:rsidRPr="00B624AD">
        <w:rPr>
          <w:rFonts w:ascii="Arial" w:hAnsi="Arial" w:cs="Arial"/>
        </w:rPr>
        <w:t>Aşağıda verilen halk oyunları ile, oynandığı il eşleştirmelerinden hangisi doğrudur?</w:t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u w:val="single"/>
        </w:rPr>
      </w:pPr>
      <w:r w:rsidRPr="00B624AD">
        <w:rPr>
          <w:rFonts w:ascii="Arial" w:hAnsi="Arial" w:cs="Arial"/>
          <w:b w:val="0"/>
          <w:bCs w:val="0"/>
        </w:rPr>
        <w:t xml:space="preserve">            </w:t>
      </w:r>
      <w:r w:rsidRPr="00B624AD">
        <w:rPr>
          <w:rFonts w:ascii="Arial" w:hAnsi="Arial" w:cs="Arial"/>
          <w:b w:val="0"/>
          <w:bCs w:val="0"/>
          <w:u w:val="single"/>
        </w:rPr>
        <w:t>Halk oyunu                         Oynandığı il</w:t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A)        Hora                                     Elazığ</w:t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B)        Zeybek                                 Erzurum</w:t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C)        Horon                                   Trabzon</w:t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B624AD">
        <w:rPr>
          <w:rFonts w:ascii="Arial" w:hAnsi="Arial" w:cs="Arial"/>
          <w:b w:val="0"/>
          <w:bCs w:val="0"/>
        </w:rPr>
        <w:t>D)        Çayda çıra                            Isparta</w:t>
      </w:r>
    </w:p>
    <w:p w:rsidR="00733B61" w:rsidRDefault="00733B61" w:rsidP="00CF328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710F5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</w:rPr>
        <w:pict>
          <v:polyline id="_x0000_s1036" style="position:absolute;z-index:251660800" points="260.4pt,-22.55pt,260.85pt,741.5pt" coordsize="9,15281" filled="f" strokeweight=".25pt">
            <v:path arrowok="t"/>
          </v:polyline>
        </w:pict>
      </w:r>
      <w:r>
        <w:rPr>
          <w:noProof/>
        </w:rPr>
        <w:pict>
          <v:shape id="Resim 189" o:spid="_x0000_s1037" type="#_x0000_t75" style="position:absolute;margin-left:36pt;margin-top:0;width:149.1pt;height:79.1pt;z-index:251656704;visibility:visible">
            <v:imagedata r:id="rId12" o:title="" blacklevel="-2621f"/>
          </v:shape>
        </w:pict>
      </w:r>
      <w:r>
        <w:rPr>
          <w:rFonts w:ascii="Arial" w:hAnsi="Arial" w:cs="Arial"/>
        </w:rPr>
        <w:t>12</w:t>
      </w:r>
      <w:r w:rsidRPr="005F4A75">
        <w:rPr>
          <w:rFonts w:ascii="Arial" w:hAnsi="Arial" w:cs="Arial"/>
        </w:rPr>
        <w:t xml:space="preserve">)  </w:t>
      </w:r>
    </w:p>
    <w:p w:rsidR="00733B61" w:rsidRPr="005F4A75" w:rsidRDefault="00733B6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733B61" w:rsidRPr="005F4A75" w:rsidRDefault="00733B6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733B61" w:rsidRPr="005F4A75" w:rsidRDefault="00733B61" w:rsidP="00710F5F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99pt;margin-top:3.75pt;width:54pt;height:18pt;z-index:251658752" filled="f" stroked="f">
            <v:textbox style="mso-next-textbox:#_x0000_s1038">
              <w:txbxContent>
                <w:p w:rsidR="00733B61" w:rsidRPr="00364CDB" w:rsidRDefault="00733B61" w:rsidP="00364CDB">
                  <w:pPr>
                    <w:ind w:right="-104"/>
                    <w:rPr>
                      <w:sz w:val="16"/>
                      <w:szCs w:val="16"/>
                      <w:u w:val="single"/>
                    </w:rPr>
                  </w:pPr>
                  <w:r w:rsidRPr="00364CDB">
                    <w:rPr>
                      <w:sz w:val="16"/>
                      <w:szCs w:val="16"/>
                      <w:u w:val="single"/>
                    </w:rPr>
                    <w:t>PYBS</w:t>
                  </w:r>
                  <w:r>
                    <w:rPr>
                      <w:sz w:val="16"/>
                      <w:szCs w:val="16"/>
                      <w:u w:val="single"/>
                    </w:rPr>
                    <w:t xml:space="preserve"> 2012</w:t>
                  </w:r>
                </w:p>
              </w:txbxContent>
            </v:textbox>
          </v:shape>
        </w:pict>
      </w:r>
    </w:p>
    <w:p w:rsidR="00733B61" w:rsidRPr="005F4A75" w:rsidRDefault="00733B6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733B61" w:rsidRPr="005F4A75" w:rsidRDefault="00733B6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733B61" w:rsidRPr="005F4A75" w:rsidRDefault="00733B61" w:rsidP="00710F5F">
      <w:pPr>
        <w:autoSpaceDE w:val="0"/>
        <w:autoSpaceDN w:val="0"/>
        <w:adjustRightInd w:val="0"/>
        <w:rPr>
          <w:rFonts w:ascii="Arial" w:hAnsi="Arial" w:cs="Arial"/>
        </w:rPr>
      </w:pP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 xml:space="preserve">Haritada numaralandırılarak verilen alanlarla burada görülen afetler, aşağıdakilerden hangisinde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doğru olarak</w:t>
      </w:r>
      <w:r w:rsidRPr="005F4A75">
        <w:rPr>
          <w:rFonts w:ascii="Arial-BoldMT" w:hAnsi="Arial-BoldMT" w:cs="Arial-BoldMT"/>
          <w:sz w:val="18"/>
          <w:szCs w:val="18"/>
        </w:rPr>
        <w:t xml:space="preserve"> eşleştirilmiştir?</w:t>
      </w: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-BoldMT" w:hAnsi="Arial-BoldMT" w:cs="Arial-BoldMT"/>
          <w:sz w:val="4"/>
          <w:szCs w:val="4"/>
        </w:rPr>
      </w:pPr>
    </w:p>
    <w:p w:rsidR="00733B61" w:rsidRPr="005F4A75" w:rsidRDefault="00733B61" w:rsidP="00C02626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 xml:space="preserve">            </w:t>
      </w:r>
      <w:r w:rsidRPr="005F4A75">
        <w:rPr>
          <w:rFonts w:ascii="Arial-BoldMT" w:hAnsi="Arial-BoldMT" w:cs="Arial-BoldMT"/>
          <w:sz w:val="18"/>
          <w:szCs w:val="18"/>
          <w:u w:val="single"/>
        </w:rPr>
        <w:t xml:space="preserve">    I 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            </w:t>
      </w:r>
      <w:r w:rsidRPr="005F4A75">
        <w:rPr>
          <w:rFonts w:ascii="Arial-BoldMT" w:hAnsi="Arial-BoldMT" w:cs="Arial-BoldMT"/>
          <w:sz w:val="18"/>
          <w:szCs w:val="18"/>
          <w:u w:val="single"/>
        </w:rPr>
        <w:t xml:space="preserve">    II     </w:t>
      </w:r>
      <w:r w:rsidRPr="005F4A75">
        <w:rPr>
          <w:rFonts w:ascii="Arial-BoldMT" w:hAnsi="Arial-BoldMT" w:cs="Arial-BoldMT"/>
          <w:sz w:val="18"/>
          <w:szCs w:val="18"/>
        </w:rPr>
        <w:t xml:space="preserve">                    </w:t>
      </w:r>
      <w:r w:rsidRPr="005F4A75">
        <w:rPr>
          <w:rFonts w:ascii="Arial-BoldMT" w:hAnsi="Arial-BoldMT" w:cs="Arial-BoldMT"/>
          <w:sz w:val="18"/>
          <w:szCs w:val="18"/>
          <w:u w:val="single"/>
        </w:rPr>
        <w:t xml:space="preserve">    III.     </w:t>
      </w:r>
      <w:r w:rsidRPr="005F4A75">
        <w:rPr>
          <w:rFonts w:ascii="Arial-BoldMT" w:hAnsi="Arial-BoldMT" w:cs="Arial-BoldMT"/>
          <w:sz w:val="18"/>
          <w:szCs w:val="18"/>
        </w:rPr>
        <w:t xml:space="preserve">       ..</w:t>
      </w:r>
      <w:r w:rsidRPr="005F4A75">
        <w:rPr>
          <w:rFonts w:ascii="Arial-BoldMT" w:hAnsi="Arial-BoldMT" w:cs="Arial-BoldMT"/>
          <w:sz w:val="18"/>
          <w:szCs w:val="18"/>
          <w:u w:val="single"/>
        </w:rPr>
        <w:t xml:space="preserve">               </w:t>
      </w:r>
      <w:r w:rsidRPr="005F4A75">
        <w:rPr>
          <w:rFonts w:ascii="Arial-BoldMT" w:hAnsi="Arial-BoldMT" w:cs="Arial-BoldMT"/>
          <w:sz w:val="18"/>
          <w:szCs w:val="18"/>
        </w:rPr>
        <w:t xml:space="preserve">       </w:t>
      </w: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MT" w:hAnsi="ArialMT" w:cs="ArialMT"/>
          <w:sz w:val="4"/>
          <w:szCs w:val="4"/>
        </w:rPr>
      </w:pP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sz w:val="18"/>
          <w:szCs w:val="18"/>
        </w:rPr>
        <w:t>a)</w:t>
      </w:r>
      <w:r w:rsidRPr="005F4A75">
        <w:rPr>
          <w:rFonts w:ascii="ArialMT Tur" w:hAnsi="ArialMT Tur" w:cs="ArialMT Tur"/>
          <w:b w:val="0"/>
          <w:bCs w:val="0"/>
          <w:sz w:val="18"/>
          <w:szCs w:val="18"/>
        </w:rPr>
        <w:t xml:space="preserve"> 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…..……..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Deprem…………….Heyelan</w:t>
      </w: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sz w:val="18"/>
          <w:szCs w:val="18"/>
        </w:rPr>
        <w:t>b)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………...……</w:t>
      </w:r>
      <w:r w:rsidRPr="005F4A75">
        <w:rPr>
          <w:rFonts w:ascii="ArialMT Tur" w:hAnsi="ArialMT Tur" w:cs="ArialMT Tur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…….…..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sz w:val="18"/>
          <w:szCs w:val="18"/>
        </w:rPr>
        <w:t>c)</w:t>
      </w:r>
      <w:r w:rsidRPr="005F4A75">
        <w:rPr>
          <w:rFonts w:ascii="ArialMT Tur" w:hAnsi="ArialMT Tur" w:cs="ArialMT Tur"/>
          <w:b w:val="0"/>
          <w:bCs w:val="0"/>
          <w:sz w:val="18"/>
          <w:szCs w:val="18"/>
        </w:rPr>
        <w:t xml:space="preserve"> 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Heyelan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MT" w:hAnsi="ArialMT" w:cs="ArialMT"/>
          <w:sz w:val="18"/>
          <w:szCs w:val="18"/>
        </w:rPr>
        <w:t>d)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Heyelan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……………...</w:t>
      </w:r>
      <w:r w:rsidRPr="005F4A75">
        <w:rPr>
          <w:rFonts w:ascii="ArialMT Tur" w:hAnsi="ArialMT Tur" w:cs="ArialMT Tur"/>
          <w:b w:val="0"/>
          <w:bCs w:val="0"/>
          <w:sz w:val="18"/>
          <w:szCs w:val="18"/>
        </w:rPr>
        <w:t>Orman Yangını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>………...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>Deprem</w:t>
      </w:r>
    </w:p>
    <w:p w:rsidR="00733B61" w:rsidRPr="005F4A75" w:rsidRDefault="00733B61" w:rsidP="00E04541">
      <w:pPr>
        <w:pStyle w:val="Default"/>
      </w:pPr>
    </w:p>
    <w:p w:rsidR="00733B61" w:rsidRPr="005F4A75" w:rsidRDefault="00733B61" w:rsidP="002800C8">
      <w:pPr>
        <w:pStyle w:val="Default"/>
        <w:rPr>
          <w:sz w:val="18"/>
          <w:szCs w:val="18"/>
        </w:rPr>
      </w:pPr>
      <w:r w:rsidRPr="005F4A75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3</w:t>
      </w:r>
      <w:r w:rsidRPr="005F4A75">
        <w:rPr>
          <w:b/>
          <w:bCs/>
          <w:sz w:val="20"/>
          <w:szCs w:val="20"/>
        </w:rPr>
        <w:t>)</w:t>
      </w:r>
      <w:r w:rsidRPr="005F4A75">
        <w:t xml:space="preserve"> </w:t>
      </w:r>
      <w:r w:rsidRPr="005F4A75">
        <w:rPr>
          <w:sz w:val="18"/>
          <w:szCs w:val="18"/>
        </w:rPr>
        <w:t>Ayşe okul ödevi için aşağıdaki tabloyu hazırlamıştır:</w:t>
      </w:r>
    </w:p>
    <w:p w:rsidR="00733B61" w:rsidRPr="005F4A75" w:rsidRDefault="00733B6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Resim 193" o:spid="_x0000_s1039" type="#_x0000_t75" style="position:absolute;margin-left:17.85pt;margin-top:4.25pt;width:177.75pt;height:77.7pt;z-index:251657728;visibility:visible">
            <v:imagedata r:id="rId13" o:title="" blacklevel="1311f"/>
          </v:shape>
        </w:pict>
      </w:r>
    </w:p>
    <w:p w:rsidR="00733B61" w:rsidRPr="005F4A75" w:rsidRDefault="00733B6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40" type="#_x0000_t202" style="position:absolute;margin-left:198pt;margin-top:11.25pt;width:54pt;height:17.85pt;z-index:-251656704" stroked="f">
            <v:textbox style="mso-next-textbox:#_x0000_s1040">
              <w:txbxContent>
                <w:p w:rsidR="00733B61" w:rsidRPr="00364CDB" w:rsidRDefault="00733B61" w:rsidP="00364CDB">
                  <w:pPr>
                    <w:ind w:right="-104" w:hanging="180"/>
                    <w:rPr>
                      <w:sz w:val="16"/>
                      <w:szCs w:val="16"/>
                      <w:u w:val="single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364CDB">
                    <w:rPr>
                      <w:sz w:val="16"/>
                      <w:szCs w:val="16"/>
                      <w:u w:val="single"/>
                    </w:rPr>
                    <w:t>PYBS 2012</w:t>
                  </w:r>
                </w:p>
              </w:txbxContent>
            </v:textbox>
          </v:shape>
        </w:pict>
      </w:r>
    </w:p>
    <w:p w:rsidR="00733B61" w:rsidRPr="005F4A75" w:rsidRDefault="00733B6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0F438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-BoldMT" w:hAnsi="Arial-BoldMT" w:cs="Arial-BoldMT"/>
          <w:sz w:val="18"/>
          <w:szCs w:val="18"/>
        </w:rPr>
      </w:pPr>
      <w:r w:rsidRPr="005F4A75">
        <w:rPr>
          <w:rFonts w:ascii="Arial-BoldMT" w:hAnsi="Arial-BoldMT" w:cs="Arial-BoldMT"/>
          <w:sz w:val="18"/>
          <w:szCs w:val="18"/>
        </w:rPr>
        <w:t xml:space="preserve">Bu tabloya göre hangi doğal afet için verdiği öneri uygun </w:t>
      </w:r>
      <w:r w:rsidRPr="005F4A75">
        <w:rPr>
          <w:rFonts w:ascii="Arial-BoldMT" w:hAnsi="Arial-BoldMT" w:cs="Arial-BoldMT"/>
          <w:sz w:val="18"/>
          <w:szCs w:val="18"/>
          <w:u w:val="single"/>
        </w:rPr>
        <w:t>değildir</w:t>
      </w:r>
      <w:r w:rsidRPr="005F4A75">
        <w:rPr>
          <w:rFonts w:ascii="Arial-BoldMT" w:hAnsi="Arial-BoldMT" w:cs="Arial-BoldMT"/>
          <w:sz w:val="18"/>
          <w:szCs w:val="18"/>
        </w:rPr>
        <w:t>?</w:t>
      </w: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MT" w:hAnsi="ArialMT" w:cs="ArialMT"/>
          <w:sz w:val="4"/>
          <w:szCs w:val="4"/>
        </w:rPr>
      </w:pPr>
    </w:p>
    <w:p w:rsidR="00733B61" w:rsidRPr="005F4A75" w:rsidRDefault="00733B61" w:rsidP="00B63101">
      <w:pPr>
        <w:tabs>
          <w:tab w:val="left" w:pos="2520"/>
        </w:tabs>
        <w:autoSpaceDE w:val="0"/>
        <w:autoSpaceDN w:val="0"/>
        <w:adjustRightInd w:val="0"/>
        <w:rPr>
          <w:rFonts w:ascii="ArialMT" w:hAnsi="ArialMT" w:cs="ArialMT"/>
          <w:b w:val="0"/>
          <w:bCs w:val="0"/>
          <w:sz w:val="18"/>
          <w:szCs w:val="18"/>
        </w:rPr>
      </w:pPr>
      <w:r w:rsidRPr="005F4A75">
        <w:rPr>
          <w:rFonts w:ascii="ArialMT" w:hAnsi="ArialMT" w:cs="ArialMT"/>
          <w:sz w:val="18"/>
          <w:szCs w:val="18"/>
        </w:rPr>
        <w:t>a)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Deprem                                  </w:t>
      </w:r>
      <w:r w:rsidRPr="005F4A75">
        <w:rPr>
          <w:rFonts w:ascii="ArialMT" w:hAnsi="ArialMT" w:cs="ArialMT"/>
          <w:sz w:val="18"/>
          <w:szCs w:val="18"/>
        </w:rPr>
        <w:t>b)</w:t>
      </w:r>
      <w:r w:rsidRPr="005F4A75">
        <w:rPr>
          <w:rFonts w:ascii="ArialMT Tur" w:hAnsi="ArialMT Tur" w:cs="ArialMT Tur"/>
          <w:b w:val="0"/>
          <w:bCs w:val="0"/>
          <w:sz w:val="18"/>
          <w:szCs w:val="18"/>
        </w:rPr>
        <w:t xml:space="preserve"> Kuraklık</w:t>
      </w:r>
    </w:p>
    <w:p w:rsidR="00733B61" w:rsidRPr="005F4A75" w:rsidRDefault="00733B61" w:rsidP="00E0454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MT" w:hAnsi="ArialMT" w:cs="ArialMT"/>
          <w:sz w:val="18"/>
          <w:szCs w:val="18"/>
        </w:rPr>
        <w:t>c)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Erozyon                    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6"/>
          <w:szCs w:val="16"/>
        </w:rPr>
        <w:t xml:space="preserve">   </w:t>
      </w:r>
      <w:r w:rsidRPr="005F4A75">
        <w:rPr>
          <w:rFonts w:ascii="ArialMT" w:hAnsi="ArialMT" w:cs="ArialMT"/>
          <w:b w:val="0"/>
          <w:bCs w:val="0"/>
          <w:sz w:val="18"/>
          <w:szCs w:val="18"/>
        </w:rPr>
        <w:t xml:space="preserve">  </w:t>
      </w:r>
      <w:r w:rsidRPr="005F4A75">
        <w:rPr>
          <w:rFonts w:ascii="ArialMT" w:hAnsi="ArialMT" w:cs="ArialMT"/>
          <w:sz w:val="18"/>
          <w:szCs w:val="18"/>
        </w:rPr>
        <w:t>d)</w:t>
      </w:r>
      <w:r w:rsidRPr="005F4A75">
        <w:rPr>
          <w:rFonts w:ascii="ArialMT Tur" w:hAnsi="ArialMT Tur" w:cs="ArialMT Tur"/>
          <w:b w:val="0"/>
          <w:bCs w:val="0"/>
          <w:sz w:val="18"/>
          <w:szCs w:val="18"/>
        </w:rPr>
        <w:t xml:space="preserve"> Orman yangını</w:t>
      </w:r>
    </w:p>
    <w:p w:rsidR="00733B61" w:rsidRPr="005F4A75" w:rsidRDefault="00733B61" w:rsidP="00920B7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B624AD">
        <w:rPr>
          <w:rFonts w:ascii="Arial" w:hAnsi="Arial" w:cs="Arial"/>
          <w:b w:val="0"/>
          <w:bCs w:val="0"/>
          <w:sz w:val="18"/>
          <w:szCs w:val="18"/>
        </w:rPr>
        <w:t xml:space="preserve">Bir bölgedeki iklim koşulları, aşağıdakilerden hangisini </w:t>
      </w:r>
      <w:r w:rsidRPr="00B624AD">
        <w:rPr>
          <w:rFonts w:ascii="Arial" w:hAnsi="Arial" w:cs="Arial"/>
          <w:b w:val="0"/>
          <w:bCs w:val="0"/>
          <w:sz w:val="18"/>
          <w:szCs w:val="18"/>
          <w:u w:val="single"/>
        </w:rPr>
        <w:t>etkilemez</w:t>
      </w:r>
      <w:r w:rsidRPr="00B624AD">
        <w:rPr>
          <w:rFonts w:ascii="Arial" w:hAnsi="Arial" w:cs="Arial"/>
          <w:b w:val="0"/>
          <w:bCs w:val="0"/>
          <w:sz w:val="18"/>
          <w:szCs w:val="18"/>
        </w:rPr>
        <w:t>?</w:t>
      </w:r>
    </w:p>
    <w:p w:rsidR="00733B61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A) U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laşımı        </w:t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  <w:r>
        <w:rPr>
          <w:rFonts w:ascii="Arial" w:hAnsi="Arial" w:cs="Arial"/>
          <w:b w:val="0"/>
          <w:bCs w:val="0"/>
          <w:sz w:val="18"/>
          <w:szCs w:val="18"/>
        </w:rPr>
        <w:tab/>
      </w:r>
    </w:p>
    <w:p w:rsidR="00733B61" w:rsidRPr="00B624AD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B) Tarımı</w:t>
      </w:r>
    </w:p>
    <w:p w:rsidR="00733B61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sz w:val="18"/>
          <w:szCs w:val="18"/>
        </w:rPr>
        <w:t xml:space="preserve">C) Maden çeşitlerini   </w:t>
      </w:r>
    </w:p>
    <w:p w:rsidR="00733B61" w:rsidRDefault="00733B61" w:rsidP="00B624A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B624AD">
        <w:rPr>
          <w:rFonts w:ascii="Arial" w:hAnsi="Arial" w:cs="Arial"/>
          <w:b w:val="0"/>
          <w:bCs w:val="0"/>
          <w:sz w:val="18"/>
          <w:szCs w:val="18"/>
        </w:rPr>
        <w:t>D) Ev yapımında kullanılan malzemeleri</w:t>
      </w:r>
    </w:p>
    <w:p w:rsidR="00733B61" w:rsidRPr="005F4A75" w:rsidRDefault="00733B61" w:rsidP="00B624A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920B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</w:rPr>
        <w:t>1</w:t>
      </w:r>
      <w:r>
        <w:rPr>
          <w:rFonts w:ascii="Arial" w:hAnsi="Arial" w:cs="Arial"/>
        </w:rPr>
        <w:t>5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sz w:val="18"/>
          <w:szCs w:val="18"/>
        </w:rPr>
        <w:t xml:space="preserve">  Marmara Bölgesi’nde bir bitkisel yağ fabrikası kurmak isteyen Mert Can Bey ham madde olarak aşağıdakilerden hangisini kullanabilir?</w:t>
      </w:r>
    </w:p>
    <w:p w:rsidR="00733B61" w:rsidRPr="005F4A75" w:rsidRDefault="00733B61" w:rsidP="00920B72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733B61" w:rsidRPr="005F4A75" w:rsidRDefault="00733B61" w:rsidP="00B755D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a)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Ayçiçeği</w:t>
      </w:r>
      <w:r w:rsidRPr="005F4A75">
        <w:rPr>
          <w:rFonts w:ascii="Arial" w:hAnsi="Arial" w:cs="Arial"/>
          <w:sz w:val="18"/>
          <w:szCs w:val="18"/>
        </w:rPr>
        <w:t xml:space="preserve">                                 b)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Üzüm</w:t>
      </w:r>
    </w:p>
    <w:p w:rsidR="00733B61" w:rsidRPr="005F4A75" w:rsidRDefault="00733B61" w:rsidP="0045116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c)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Şeker Pancarı</w:t>
      </w:r>
      <w:r w:rsidRPr="005F4A75">
        <w:rPr>
          <w:rFonts w:ascii="Arial" w:hAnsi="Arial" w:cs="Arial"/>
          <w:sz w:val="18"/>
          <w:szCs w:val="18"/>
        </w:rPr>
        <w:t xml:space="preserve">               </w:t>
      </w:r>
      <w:r w:rsidRPr="005F4A75">
        <w:rPr>
          <w:rFonts w:ascii="Arial" w:hAnsi="Arial" w:cs="Arial"/>
          <w:sz w:val="16"/>
          <w:szCs w:val="16"/>
        </w:rPr>
        <w:t xml:space="preserve">  </w:t>
      </w:r>
      <w:r w:rsidRPr="005F4A75">
        <w:rPr>
          <w:rFonts w:ascii="Arial" w:hAnsi="Arial" w:cs="Arial"/>
          <w:sz w:val="18"/>
          <w:szCs w:val="18"/>
        </w:rPr>
        <w:t xml:space="preserve"> </w:t>
      </w:r>
      <w:r w:rsidRPr="005F4A75">
        <w:rPr>
          <w:rFonts w:ascii="Arial" w:hAnsi="Arial" w:cs="Arial"/>
          <w:sz w:val="16"/>
          <w:szCs w:val="16"/>
        </w:rPr>
        <w:t xml:space="preserve">   </w:t>
      </w:r>
      <w:r w:rsidRPr="005F4A75">
        <w:rPr>
          <w:rFonts w:ascii="Arial" w:hAnsi="Arial" w:cs="Arial"/>
          <w:sz w:val="18"/>
          <w:szCs w:val="18"/>
        </w:rPr>
        <w:t xml:space="preserve">   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İncir</w:t>
      </w:r>
    </w:p>
    <w:p w:rsidR="00733B61" w:rsidRPr="005F4A75" w:rsidRDefault="00733B6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 Bir yerde hangi alanda üretim yaygınsa, o üretim alanı ile ilgili meslekler daha yaygındır.</w:t>
      </w:r>
    </w:p>
    <w:p w:rsidR="00733B61" w:rsidRPr="005F4A75" w:rsidRDefault="00733B6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733B61" w:rsidRPr="005F4A75" w:rsidRDefault="00733B6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Buna göre, Trabzon’da aşağıdaki mesleklerden hangisinin yaygın olması beklenir?</w:t>
      </w:r>
    </w:p>
    <w:p w:rsidR="00733B61" w:rsidRPr="005F4A75" w:rsidRDefault="00733B6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733B61" w:rsidRPr="005F4A75" w:rsidRDefault="00733B61" w:rsidP="00C0753A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Turist rehberliği                      </w:t>
      </w: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Çinicilik</w:t>
      </w:r>
    </w:p>
    <w:p w:rsidR="00733B61" w:rsidRPr="005F4A75" w:rsidRDefault="00733B61" w:rsidP="0061098C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Balıkçılık           </w:t>
      </w:r>
      <w:r w:rsidRPr="005F4A75">
        <w:rPr>
          <w:rFonts w:ascii="Arial" w:hAnsi="Arial" w:cs="Arial"/>
          <w:b w:val="0"/>
          <w:bCs w:val="0"/>
          <w:sz w:val="16"/>
          <w:szCs w:val="16"/>
        </w:rPr>
        <w:t xml:space="preserve">  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5F4A75">
        <w:rPr>
          <w:rFonts w:ascii="Arial" w:hAnsi="Arial" w:cs="Arial"/>
          <w:b w:val="0"/>
          <w:bCs w:val="0"/>
          <w:sz w:val="16"/>
          <w:szCs w:val="16"/>
        </w:rPr>
        <w:t xml:space="preserve"> 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     </w:t>
      </w:r>
      <w:r w:rsidRPr="005F4A75">
        <w:rPr>
          <w:rFonts w:ascii="Arial" w:hAnsi="Arial" w:cs="Arial"/>
          <w:b w:val="0"/>
          <w:bCs w:val="0"/>
          <w:sz w:val="16"/>
          <w:szCs w:val="16"/>
        </w:rPr>
        <w:t xml:space="preserve"> 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5F4A75">
        <w:rPr>
          <w:rFonts w:ascii="Arial" w:hAnsi="Arial" w:cs="Arial"/>
          <w:b w:val="0"/>
          <w:bCs w:val="0"/>
          <w:sz w:val="16"/>
          <w:szCs w:val="16"/>
        </w:rPr>
        <w:t xml:space="preserve">  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5F4A75">
        <w:rPr>
          <w:rFonts w:ascii="Arial" w:hAnsi="Arial" w:cs="Arial"/>
          <w:sz w:val="18"/>
          <w:szCs w:val="18"/>
        </w:rPr>
        <w:t>d)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Öğretmenlik</w:t>
      </w:r>
    </w:p>
    <w:p w:rsidR="00733B61" w:rsidRPr="005F4A75" w:rsidRDefault="00733B61" w:rsidP="00987F0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733B61" w:rsidRPr="005F4A75" w:rsidRDefault="00733B61" w:rsidP="00987F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17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sz w:val="18"/>
          <w:szCs w:val="18"/>
        </w:rPr>
        <w:t xml:space="preserve">  Akdeniz Bölgesi ile ilgili aşağıda verilen bilgilerden hangisi </w:t>
      </w:r>
      <w:r w:rsidRPr="005F4A75">
        <w:rPr>
          <w:rFonts w:ascii="Arial" w:hAnsi="Arial" w:cs="Arial"/>
          <w:sz w:val="18"/>
          <w:szCs w:val="18"/>
          <w:u w:val="single"/>
        </w:rPr>
        <w:t>yanlıştır</w:t>
      </w:r>
      <w:r w:rsidRPr="005F4A75">
        <w:rPr>
          <w:rFonts w:ascii="Arial" w:hAnsi="Arial" w:cs="Arial"/>
          <w:sz w:val="18"/>
          <w:szCs w:val="18"/>
        </w:rPr>
        <w:t>?</w:t>
      </w:r>
    </w:p>
    <w:p w:rsidR="00733B61" w:rsidRPr="005F4A75" w:rsidRDefault="00733B61" w:rsidP="00987F0A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733B61" w:rsidRPr="005F4A75" w:rsidRDefault="00733B61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a)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Dağlık alanlar geniş yer kaplar.</w:t>
      </w:r>
    </w:p>
    <w:p w:rsidR="00733B61" w:rsidRPr="005F4A75" w:rsidRDefault="00733B61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b)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Karadeniz İklimi görülür.</w:t>
      </w:r>
    </w:p>
    <w:p w:rsidR="00733B61" w:rsidRPr="005F4A75" w:rsidRDefault="00733B61" w:rsidP="00987F0A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c)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 xml:space="preserve"> Ülkemizin en verimli ovası olan Çukurova bu bölgededir.</w:t>
      </w:r>
    </w:p>
    <w:p w:rsidR="00733B61" w:rsidRPr="005F4A75" w:rsidRDefault="00733B61" w:rsidP="00987F0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d)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Antalya ve çevresinde turizm yaygındır.</w:t>
      </w: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18) </w:t>
      </w:r>
      <w:r w:rsidRPr="00E24DF9">
        <w:rPr>
          <w:rFonts w:ascii="Calibri" w:hAnsi="Calibri" w:cs="Calibri"/>
        </w:rPr>
        <w:t>Aşağıdaki tablodaki açıklamaları okuyup karşısındaki kutuya hangi uygarlık olduğunu aşağıdaki kutudan seçerek yazınız.</w:t>
      </w:r>
    </w:p>
    <w:p w:rsidR="00733B61" w:rsidRPr="00E24DF9" w:rsidRDefault="00733B61" w:rsidP="00837224">
      <w:pPr>
        <w:rPr>
          <w:rFonts w:ascii="Calibri" w:hAnsi="Calibri" w:cs="Calibri"/>
        </w:rPr>
      </w:pPr>
    </w:p>
    <w:tbl>
      <w:tblPr>
        <w:tblW w:w="55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86"/>
        <w:gridCol w:w="1563"/>
      </w:tblGrid>
      <w:tr w:rsidR="00733B61" w:rsidRPr="00E24DF9">
        <w:trPr>
          <w:trHeight w:val="315"/>
        </w:trPr>
        <w:tc>
          <w:tcPr>
            <w:tcW w:w="3986" w:type="dxa"/>
          </w:tcPr>
          <w:p w:rsidR="00733B61" w:rsidRPr="002D7E03" w:rsidRDefault="00733B61" w:rsidP="00F269CA">
            <w:pPr>
              <w:pStyle w:val="NoSpacing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  <w:r w:rsidRPr="002D7E03">
              <w:rPr>
                <w:b/>
                <w:bCs/>
                <w:sz w:val="20"/>
                <w:szCs w:val="20"/>
                <w:lang w:eastAsia="tr-TR"/>
              </w:rPr>
              <w:t>Frigler / Hititler / Lidyalılar / İyonyalılar/ Babilliler/ Sümerler</w:t>
            </w:r>
          </w:p>
          <w:p w:rsidR="00733B61" w:rsidRPr="002D7E03" w:rsidRDefault="00733B61" w:rsidP="00F269CA">
            <w:pPr>
              <w:pStyle w:val="NoSpacing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63" w:type="dxa"/>
          </w:tcPr>
          <w:p w:rsidR="00733B61" w:rsidRPr="002D7E03" w:rsidRDefault="00733B61" w:rsidP="00F269CA">
            <w:pPr>
              <w:pStyle w:val="NoSpacing"/>
              <w:rPr>
                <w:b/>
                <w:bCs/>
                <w:sz w:val="20"/>
                <w:szCs w:val="20"/>
                <w:lang w:eastAsia="tr-TR"/>
              </w:rPr>
            </w:pPr>
            <w:r w:rsidRPr="002D7E03">
              <w:rPr>
                <w:b/>
                <w:bCs/>
                <w:sz w:val="20"/>
                <w:szCs w:val="20"/>
                <w:lang w:eastAsia="tr-TR"/>
              </w:rPr>
              <w:t>BEN HANGİ UYGARLIĞIM?</w:t>
            </w:r>
          </w:p>
        </w:tc>
      </w:tr>
      <w:tr w:rsidR="00733B61" w:rsidRPr="00E24DF9">
        <w:trPr>
          <w:trHeight w:val="315"/>
        </w:trPr>
        <w:tc>
          <w:tcPr>
            <w:tcW w:w="3986" w:type="dxa"/>
          </w:tcPr>
          <w:p w:rsidR="00733B61" w:rsidRPr="002D7E03" w:rsidRDefault="00733B61" w:rsidP="00F269CA">
            <w:pPr>
              <w:pStyle w:val="NoSpacing"/>
              <w:rPr>
                <w:color w:val="000000"/>
                <w:sz w:val="20"/>
                <w:szCs w:val="20"/>
                <w:lang w:eastAsia="tr-TR"/>
              </w:rPr>
            </w:pPr>
            <w:r w:rsidRPr="002D7E03">
              <w:rPr>
                <w:color w:val="000000"/>
                <w:sz w:val="20"/>
                <w:szCs w:val="20"/>
                <w:lang w:eastAsia="tr-TR"/>
              </w:rPr>
              <w:t xml:space="preserve">Tarım çok önemli olduğu için tarıma dayalı cezalarımız çok ağırdır. </w:t>
            </w:r>
          </w:p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  <w:r w:rsidRPr="002D7E03">
              <w:rPr>
                <w:color w:val="000000"/>
                <w:sz w:val="20"/>
                <w:szCs w:val="20"/>
                <w:lang w:eastAsia="tr-TR"/>
              </w:rPr>
              <w:t>Ör: tarım aletlerini kırana ağır cezalar verilir?</w:t>
            </w:r>
          </w:p>
        </w:tc>
        <w:tc>
          <w:tcPr>
            <w:tcW w:w="1563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</w:p>
        </w:tc>
      </w:tr>
      <w:tr w:rsidR="00733B61" w:rsidRPr="00E24DF9">
        <w:trPr>
          <w:trHeight w:val="315"/>
        </w:trPr>
        <w:tc>
          <w:tcPr>
            <w:tcW w:w="3986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  <w:r w:rsidRPr="002D7E03">
              <w:rPr>
                <w:color w:val="000000"/>
                <w:sz w:val="20"/>
                <w:szCs w:val="20"/>
                <w:lang w:eastAsia="tr-TR"/>
              </w:rPr>
              <w:t xml:space="preserve">Tarihte madeni parayı ilk defa biz kullandık ve böylelikle </w:t>
            </w:r>
            <w:r w:rsidRPr="002D7E03">
              <w:rPr>
                <w:sz w:val="20"/>
                <w:szCs w:val="20"/>
                <w:lang w:eastAsia="tr-TR"/>
              </w:rPr>
              <w:t>takas usulüne son verdik.</w:t>
            </w:r>
          </w:p>
        </w:tc>
        <w:tc>
          <w:tcPr>
            <w:tcW w:w="1563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</w:p>
        </w:tc>
      </w:tr>
      <w:tr w:rsidR="00733B61" w:rsidRPr="00E24DF9">
        <w:trPr>
          <w:trHeight w:val="323"/>
        </w:trPr>
        <w:tc>
          <w:tcPr>
            <w:tcW w:w="3986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  <w:r w:rsidRPr="002D7E03">
              <w:rPr>
                <w:color w:val="000000"/>
                <w:sz w:val="20"/>
                <w:szCs w:val="20"/>
                <w:lang w:eastAsia="tr-TR"/>
              </w:rPr>
              <w:t>Matematikte Pisagor ve Tales, Tıpta Hipokrat, Tarihte Heredot, Felsefede Diyojen, Edebiyatta Homeros gibi bilim adamları yetiştirdik.</w:t>
            </w:r>
          </w:p>
        </w:tc>
        <w:tc>
          <w:tcPr>
            <w:tcW w:w="1563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</w:p>
        </w:tc>
      </w:tr>
      <w:tr w:rsidR="00733B61" w:rsidRPr="00E24DF9">
        <w:trPr>
          <w:trHeight w:val="481"/>
        </w:trPr>
        <w:tc>
          <w:tcPr>
            <w:tcW w:w="3986" w:type="dxa"/>
          </w:tcPr>
          <w:p w:rsidR="00733B61" w:rsidRPr="002D7E03" w:rsidRDefault="00733B61" w:rsidP="00E24DF9">
            <w:pPr>
              <w:pStyle w:val="NoSpacing"/>
              <w:rPr>
                <w:sz w:val="20"/>
                <w:szCs w:val="20"/>
                <w:lang w:eastAsia="tr-TR"/>
              </w:rPr>
            </w:pPr>
            <w:r w:rsidRPr="002D7E03">
              <w:rPr>
                <w:sz w:val="20"/>
                <w:szCs w:val="20"/>
                <w:lang w:eastAsia="tr-TR"/>
              </w:rPr>
              <w:t xml:space="preserve">Tavananna denilen kraliçeler yönetimde söz sahibiydi. Pankuş denilen soylular meclisi kararlar alırdı. Mısırlılarla tarihin ilk yazılı antlaşması olan </w:t>
            </w:r>
            <w:r w:rsidRPr="002D7E03">
              <w:rPr>
                <w:b/>
                <w:bCs/>
                <w:sz w:val="20"/>
                <w:szCs w:val="20"/>
                <w:lang w:eastAsia="tr-TR"/>
              </w:rPr>
              <w:t>KADEŞ</w:t>
            </w:r>
            <w:r w:rsidRPr="002D7E03">
              <w:rPr>
                <w:sz w:val="20"/>
                <w:szCs w:val="20"/>
                <w:lang w:eastAsia="tr-TR"/>
              </w:rPr>
              <w:t xml:space="preserve"> antlaşmasını yaptılar.</w:t>
            </w:r>
          </w:p>
        </w:tc>
        <w:tc>
          <w:tcPr>
            <w:tcW w:w="1563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</w:p>
        </w:tc>
      </w:tr>
      <w:tr w:rsidR="00733B61" w:rsidRPr="00E24DF9">
        <w:trPr>
          <w:trHeight w:val="448"/>
        </w:trPr>
        <w:tc>
          <w:tcPr>
            <w:tcW w:w="3986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  <w:r w:rsidRPr="002D7E03">
              <w:rPr>
                <w:b/>
                <w:bCs/>
                <w:sz w:val="20"/>
                <w:szCs w:val="20"/>
                <w:lang w:eastAsia="tr-TR"/>
              </w:rPr>
              <w:t xml:space="preserve">Çivi yazısını </w:t>
            </w:r>
            <w:r w:rsidRPr="002D7E03">
              <w:rPr>
                <w:sz w:val="20"/>
                <w:szCs w:val="20"/>
                <w:lang w:eastAsia="tr-TR"/>
              </w:rPr>
              <w:t>bularak tarihi devirleri başlattık.</w:t>
            </w:r>
          </w:p>
        </w:tc>
        <w:tc>
          <w:tcPr>
            <w:tcW w:w="1563" w:type="dxa"/>
          </w:tcPr>
          <w:p w:rsidR="00733B61" w:rsidRPr="002D7E03" w:rsidRDefault="00733B61" w:rsidP="00F269CA">
            <w:pPr>
              <w:pStyle w:val="NoSpacing"/>
              <w:rPr>
                <w:sz w:val="20"/>
                <w:szCs w:val="20"/>
                <w:lang w:eastAsia="tr-TR"/>
              </w:rPr>
            </w:pPr>
          </w:p>
        </w:tc>
      </w:tr>
    </w:tbl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Pr="005F4A75" w:rsidRDefault="00733B61" w:rsidP="00837224">
      <w:pPr>
        <w:rPr>
          <w:rFonts w:ascii="Arial" w:hAnsi="Arial" w:cs="Arial"/>
          <w:sz w:val="28"/>
          <w:szCs w:val="28"/>
        </w:rPr>
      </w:pPr>
    </w:p>
    <w:p w:rsidR="00733B61" w:rsidRPr="005F4A75" w:rsidRDefault="00733B61" w:rsidP="0083722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>19</w:t>
      </w:r>
      <w:r w:rsidRPr="005F4A75">
        <w:rPr>
          <w:rFonts w:ascii="Arial" w:hAnsi="Arial" w:cs="Arial"/>
        </w:rPr>
        <w:t>)</w:t>
      </w:r>
      <w:r w:rsidRPr="005F4A75">
        <w:rPr>
          <w:rFonts w:ascii="Arial" w:hAnsi="Arial" w:cs="Arial"/>
          <w:sz w:val="18"/>
          <w:szCs w:val="18"/>
        </w:rPr>
        <w:t xml:space="preserve">  Aşağıdaki sorular “Doğru-Yanlış” sorularıdır. Verilen önerme doğru ise parantez içine ( D ) yanlış ise ( Y ) yazınız.</w:t>
      </w:r>
    </w:p>
    <w:p w:rsidR="00733B61" w:rsidRPr="005F4A75" w:rsidRDefault="00733B61" w:rsidP="00837224">
      <w:pPr>
        <w:rPr>
          <w:rFonts w:ascii="Arial" w:hAnsi="Arial" w:cs="Arial"/>
          <w:sz w:val="6"/>
          <w:szCs w:val="6"/>
        </w:rPr>
      </w:pPr>
    </w:p>
    <w:p w:rsidR="00733B61" w:rsidRPr="005F4A75" w:rsidRDefault="00733B61" w:rsidP="00847C5E">
      <w:pPr>
        <w:pStyle w:val="Default"/>
        <w:rPr>
          <w:rFonts w:ascii="Calibri" w:hAnsi="Calibri" w:cs="Calibri"/>
        </w:rPr>
      </w:pPr>
      <w:r w:rsidRPr="005F4A75">
        <w:rPr>
          <w:b/>
          <w:bCs/>
          <w:sz w:val="18"/>
          <w:szCs w:val="18"/>
        </w:rPr>
        <w:t>a)</w:t>
      </w:r>
      <w:r w:rsidRPr="005F4A75">
        <w:rPr>
          <w:sz w:val="18"/>
          <w:szCs w:val="18"/>
        </w:rPr>
        <w:t xml:space="preserve"> </w:t>
      </w:r>
      <w:r w:rsidRPr="005F4A75">
        <w:rPr>
          <w:b/>
          <w:bCs/>
          <w:sz w:val="18"/>
          <w:szCs w:val="18"/>
        </w:rPr>
        <w:t>(    )</w:t>
      </w:r>
      <w:r w:rsidRPr="005F4A75">
        <w:rPr>
          <w:sz w:val="18"/>
          <w:szCs w:val="18"/>
        </w:rPr>
        <w:t xml:space="preserve"> </w:t>
      </w:r>
      <w:r w:rsidRPr="00036D62">
        <w:rPr>
          <w:sz w:val="18"/>
          <w:szCs w:val="18"/>
        </w:rPr>
        <w:t xml:space="preserve">Akarsular tarafından yarılmış yüksekte bulunan düzlüklere  </w:t>
      </w:r>
      <w:r>
        <w:rPr>
          <w:sz w:val="18"/>
          <w:szCs w:val="18"/>
        </w:rPr>
        <w:t>plato</w:t>
      </w:r>
      <w:r w:rsidRPr="00036D62">
        <w:rPr>
          <w:sz w:val="18"/>
          <w:szCs w:val="18"/>
        </w:rPr>
        <w:t xml:space="preserve"> denir.</w:t>
      </w: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b) (    ) </w:t>
      </w:r>
      <w:r w:rsidRPr="00036D62">
        <w:rPr>
          <w:rFonts w:ascii="Arial" w:hAnsi="Arial" w:cs="Arial"/>
          <w:b w:val="0"/>
          <w:bCs w:val="0"/>
          <w:sz w:val="18"/>
          <w:szCs w:val="18"/>
        </w:rPr>
        <w:t xml:space="preserve">Çevresine göre alçakta bulunan geniş ve verimli düzlüklere </w:t>
      </w:r>
      <w:r>
        <w:rPr>
          <w:rFonts w:ascii="Arial" w:hAnsi="Arial" w:cs="Arial"/>
          <w:b w:val="0"/>
          <w:bCs w:val="0"/>
          <w:sz w:val="18"/>
          <w:szCs w:val="18"/>
        </w:rPr>
        <w:t>vadi</w:t>
      </w:r>
      <w:r w:rsidRPr="00036D62">
        <w:rPr>
          <w:rFonts w:ascii="Arial" w:hAnsi="Arial" w:cs="Arial"/>
          <w:b w:val="0"/>
          <w:bCs w:val="0"/>
          <w:sz w:val="18"/>
          <w:szCs w:val="18"/>
        </w:rPr>
        <w:t xml:space="preserve"> denir.</w:t>
      </w: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733B61" w:rsidRPr="005F4A75" w:rsidRDefault="00733B61" w:rsidP="001E42F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c) (    ) 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Ağrı Dağı, Ege Bölgesi’nde bulunur.</w:t>
      </w: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733B61" w:rsidRPr="005F4A75" w:rsidRDefault="00733B61" w:rsidP="001E42F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d) (    ) </w:t>
      </w:r>
      <w:r w:rsidRPr="00036D62">
        <w:rPr>
          <w:rFonts w:ascii="Arial" w:hAnsi="Arial" w:cs="Arial"/>
          <w:b w:val="0"/>
          <w:bCs w:val="0"/>
          <w:sz w:val="18"/>
          <w:szCs w:val="18"/>
        </w:rPr>
        <w:t xml:space="preserve">İklimin insanların yaşamında önemli </w:t>
      </w:r>
      <w:r>
        <w:rPr>
          <w:rFonts w:ascii="Arial" w:hAnsi="Arial" w:cs="Arial"/>
          <w:b w:val="0"/>
          <w:bCs w:val="0"/>
          <w:sz w:val="18"/>
          <w:szCs w:val="18"/>
        </w:rPr>
        <w:t>bir etkisi</w:t>
      </w:r>
      <w:r w:rsidRPr="00036D62">
        <w:rPr>
          <w:rFonts w:ascii="Arial" w:hAnsi="Arial" w:cs="Arial"/>
          <w:b w:val="0"/>
          <w:bCs w:val="0"/>
          <w:sz w:val="18"/>
          <w:szCs w:val="18"/>
        </w:rPr>
        <w:t xml:space="preserve"> yoktur.</w:t>
      </w: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 xml:space="preserve">e) (    ) </w:t>
      </w:r>
      <w:r w:rsidRPr="00B624AD">
        <w:rPr>
          <w:rFonts w:ascii="Arial" w:hAnsi="Arial" w:cs="Arial"/>
          <w:b w:val="0"/>
          <w:bCs w:val="0"/>
          <w:sz w:val="18"/>
          <w:szCs w:val="18"/>
        </w:rPr>
        <w:t>Karadeniz ikliminde bozkırlar geniş yer tutar.</w:t>
      </w: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8"/>
          <w:szCs w:val="28"/>
        </w:rPr>
      </w:pPr>
    </w:p>
    <w:p w:rsidR="00733B61" w:rsidRPr="005F4A75" w:rsidRDefault="00733B61" w:rsidP="0083722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33B61" w:rsidRDefault="00733B61" w:rsidP="00036D6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</w:t>
      </w:r>
      <w:r w:rsidRPr="005F4A75">
        <w:rPr>
          <w:rFonts w:ascii="Arial" w:hAnsi="Arial" w:cs="Arial"/>
          <w:sz w:val="18"/>
          <w:szCs w:val="18"/>
        </w:rPr>
        <w:t xml:space="preserve">CEVAP </w:t>
      </w:r>
      <w:r>
        <w:rPr>
          <w:rFonts w:ascii="Arial" w:hAnsi="Arial" w:cs="Arial"/>
          <w:sz w:val="18"/>
          <w:szCs w:val="18"/>
        </w:rPr>
        <w:t>ANAHTARI</w:t>
      </w:r>
    </w:p>
    <w:p w:rsidR="00733B61" w:rsidRDefault="00733B61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733B61" w:rsidRDefault="00733B61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733B61" w:rsidRDefault="00733B61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p w:rsidR="00733B61" w:rsidRPr="005F4A75" w:rsidRDefault="00733B61" w:rsidP="00837224">
      <w:pPr>
        <w:autoSpaceDE w:val="0"/>
        <w:autoSpaceDN w:val="0"/>
        <w:adjustRightInd w:val="0"/>
        <w:jc w:val="center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page" w:horzAnchor="page" w:tblpX="7555" w:tblpY="98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"/>
        <w:gridCol w:w="382"/>
        <w:gridCol w:w="382"/>
        <w:gridCol w:w="382"/>
        <w:gridCol w:w="383"/>
      </w:tblGrid>
      <w:tr w:rsidR="00733B61" w:rsidRPr="005F4A75">
        <w:trPr>
          <w:trHeight w:val="18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7E03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7E03">
              <w:rPr>
                <w:rFonts w:ascii="Arial" w:hAnsi="Arial" w:cs="Arial"/>
                <w:sz w:val="14"/>
                <w:szCs w:val="14"/>
              </w:rPr>
              <w:t>B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7E03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7E03">
              <w:rPr>
                <w:rFonts w:ascii="Arial" w:hAnsi="Arial" w:cs="Arial"/>
                <w:sz w:val="14"/>
                <w:szCs w:val="14"/>
              </w:rPr>
              <w:t>D</w:t>
            </w: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7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3B61" w:rsidRPr="005F4A75">
        <w:trPr>
          <w:trHeight w:val="258"/>
        </w:trPr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7E0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3" w:type="dxa"/>
            <w:vAlign w:val="center"/>
          </w:tcPr>
          <w:p w:rsidR="00733B61" w:rsidRPr="002D7E03" w:rsidRDefault="00733B61" w:rsidP="002D7E03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3B61" w:rsidRPr="005F4A75" w:rsidRDefault="00733B61" w:rsidP="00837224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83722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733B61" w:rsidRPr="005F4A75" w:rsidRDefault="00733B61" w:rsidP="0045116C">
      <w:pPr>
        <w:tabs>
          <w:tab w:val="left" w:pos="2520"/>
        </w:tabs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  <w:r w:rsidRPr="005F4A75">
        <w:rPr>
          <w:rFonts w:ascii="Arial" w:hAnsi="Arial" w:cs="Arial"/>
          <w:sz w:val="18"/>
          <w:szCs w:val="18"/>
        </w:rPr>
        <w:t>D: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…..</w:t>
      </w:r>
      <w:r w:rsidRPr="005F4A75">
        <w:rPr>
          <w:rFonts w:ascii="Arial" w:hAnsi="Arial" w:cs="Arial"/>
          <w:sz w:val="18"/>
          <w:szCs w:val="18"/>
        </w:rPr>
        <w:t xml:space="preserve">  Y: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…..</w:t>
      </w:r>
      <w:r w:rsidRPr="005F4A75">
        <w:rPr>
          <w:rFonts w:ascii="Arial" w:hAnsi="Arial" w:cs="Arial"/>
          <w:sz w:val="18"/>
          <w:szCs w:val="18"/>
        </w:rPr>
        <w:t xml:space="preserve">  P:</w:t>
      </w:r>
      <w:r w:rsidRPr="005F4A75">
        <w:rPr>
          <w:rFonts w:ascii="Arial" w:hAnsi="Arial" w:cs="Arial"/>
          <w:b w:val="0"/>
          <w:bCs w:val="0"/>
          <w:sz w:val="18"/>
          <w:szCs w:val="18"/>
        </w:rPr>
        <w:t>…..</w:t>
      </w:r>
    </w:p>
    <w:sectPr w:rsidR="00733B61" w:rsidRPr="005F4A75" w:rsidSect="000F438C">
      <w:type w:val="continuous"/>
      <w:pgSz w:w="11906" w:h="16838"/>
      <w:pgMar w:top="540" w:right="746" w:bottom="540" w:left="540" w:header="708" w:footer="708" w:gutter="0"/>
      <w:cols w:num="2" w:space="708" w:equalWidth="0">
        <w:col w:w="504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B61" w:rsidRDefault="00733B61">
      <w:r>
        <w:separator/>
      </w:r>
    </w:p>
  </w:endnote>
  <w:endnote w:type="continuationSeparator" w:id="0">
    <w:p w:rsidR="00733B61" w:rsidRDefault="00733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 Tu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B61" w:rsidRDefault="00733B61">
      <w:r>
        <w:separator/>
      </w:r>
    </w:p>
  </w:footnote>
  <w:footnote w:type="continuationSeparator" w:id="0">
    <w:p w:rsidR="00733B61" w:rsidRDefault="00733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495F1661"/>
    <w:multiLevelType w:val="hybridMultilevel"/>
    <w:tmpl w:val="AFA2566E"/>
    <w:lvl w:ilvl="0" w:tplc="D9EA9982">
      <w:start w:val="18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614"/>
    <w:rsid w:val="00003351"/>
    <w:rsid w:val="00007F12"/>
    <w:rsid w:val="00023017"/>
    <w:rsid w:val="00026E84"/>
    <w:rsid w:val="0002712C"/>
    <w:rsid w:val="00036D62"/>
    <w:rsid w:val="000511B9"/>
    <w:rsid w:val="000664D7"/>
    <w:rsid w:val="00070919"/>
    <w:rsid w:val="00090FC6"/>
    <w:rsid w:val="00094CB4"/>
    <w:rsid w:val="000A2DDB"/>
    <w:rsid w:val="000B2C57"/>
    <w:rsid w:val="000C012B"/>
    <w:rsid w:val="000E1B84"/>
    <w:rsid w:val="000E719F"/>
    <w:rsid w:val="000E76CA"/>
    <w:rsid w:val="000F0456"/>
    <w:rsid w:val="000F27F1"/>
    <w:rsid w:val="000F3DC4"/>
    <w:rsid w:val="000F438C"/>
    <w:rsid w:val="00101C8D"/>
    <w:rsid w:val="001102B3"/>
    <w:rsid w:val="0011378E"/>
    <w:rsid w:val="00114700"/>
    <w:rsid w:val="001153EC"/>
    <w:rsid w:val="00121B6B"/>
    <w:rsid w:val="00145F64"/>
    <w:rsid w:val="00147C23"/>
    <w:rsid w:val="00152D2E"/>
    <w:rsid w:val="00172B73"/>
    <w:rsid w:val="001808E8"/>
    <w:rsid w:val="00183AF2"/>
    <w:rsid w:val="00184AE0"/>
    <w:rsid w:val="001A139F"/>
    <w:rsid w:val="001A5CC6"/>
    <w:rsid w:val="001B2FFC"/>
    <w:rsid w:val="001B4A7A"/>
    <w:rsid w:val="001C1DC4"/>
    <w:rsid w:val="001C49A8"/>
    <w:rsid w:val="001D51C7"/>
    <w:rsid w:val="001E42FD"/>
    <w:rsid w:val="001E68CC"/>
    <w:rsid w:val="001E70D4"/>
    <w:rsid w:val="001E7B94"/>
    <w:rsid w:val="001F0795"/>
    <w:rsid w:val="0020479C"/>
    <w:rsid w:val="0021447C"/>
    <w:rsid w:val="00225FEE"/>
    <w:rsid w:val="00235C3A"/>
    <w:rsid w:val="00245D98"/>
    <w:rsid w:val="00246DCE"/>
    <w:rsid w:val="002530DB"/>
    <w:rsid w:val="00253A4D"/>
    <w:rsid w:val="00260C20"/>
    <w:rsid w:val="00272EFE"/>
    <w:rsid w:val="00273DF8"/>
    <w:rsid w:val="002800C8"/>
    <w:rsid w:val="002B0302"/>
    <w:rsid w:val="002B4035"/>
    <w:rsid w:val="002C5756"/>
    <w:rsid w:val="002C6C0A"/>
    <w:rsid w:val="002D064E"/>
    <w:rsid w:val="002D1B13"/>
    <w:rsid w:val="002D7E03"/>
    <w:rsid w:val="002E00BA"/>
    <w:rsid w:val="002E3174"/>
    <w:rsid w:val="002F2B22"/>
    <w:rsid w:val="002F6334"/>
    <w:rsid w:val="002F6BB7"/>
    <w:rsid w:val="00303DA0"/>
    <w:rsid w:val="00306AC9"/>
    <w:rsid w:val="00307C91"/>
    <w:rsid w:val="003240EA"/>
    <w:rsid w:val="00337B5C"/>
    <w:rsid w:val="00344FD8"/>
    <w:rsid w:val="003553CF"/>
    <w:rsid w:val="00357A3A"/>
    <w:rsid w:val="00364CDB"/>
    <w:rsid w:val="00367B68"/>
    <w:rsid w:val="003754C9"/>
    <w:rsid w:val="00375F59"/>
    <w:rsid w:val="00383AF7"/>
    <w:rsid w:val="00384C41"/>
    <w:rsid w:val="003921E8"/>
    <w:rsid w:val="003A208F"/>
    <w:rsid w:val="003A5843"/>
    <w:rsid w:val="003B359A"/>
    <w:rsid w:val="003F0ED3"/>
    <w:rsid w:val="003F3DB1"/>
    <w:rsid w:val="003F7B34"/>
    <w:rsid w:val="00403926"/>
    <w:rsid w:val="004136FF"/>
    <w:rsid w:val="0041445F"/>
    <w:rsid w:val="004209E6"/>
    <w:rsid w:val="00420A79"/>
    <w:rsid w:val="00421F17"/>
    <w:rsid w:val="00422519"/>
    <w:rsid w:val="004353E1"/>
    <w:rsid w:val="00435476"/>
    <w:rsid w:val="00437614"/>
    <w:rsid w:val="00450587"/>
    <w:rsid w:val="0045116C"/>
    <w:rsid w:val="00465DAE"/>
    <w:rsid w:val="00467951"/>
    <w:rsid w:val="00476AF5"/>
    <w:rsid w:val="0048382D"/>
    <w:rsid w:val="00497294"/>
    <w:rsid w:val="004B58BC"/>
    <w:rsid w:val="004B7AF2"/>
    <w:rsid w:val="004D3379"/>
    <w:rsid w:val="004D7AEE"/>
    <w:rsid w:val="004E1015"/>
    <w:rsid w:val="005012FC"/>
    <w:rsid w:val="00503BD2"/>
    <w:rsid w:val="00504D25"/>
    <w:rsid w:val="00510C00"/>
    <w:rsid w:val="00511EB6"/>
    <w:rsid w:val="005160ED"/>
    <w:rsid w:val="0051613E"/>
    <w:rsid w:val="00531658"/>
    <w:rsid w:val="005406B9"/>
    <w:rsid w:val="0054205F"/>
    <w:rsid w:val="00563279"/>
    <w:rsid w:val="005651F5"/>
    <w:rsid w:val="005669A7"/>
    <w:rsid w:val="00570C66"/>
    <w:rsid w:val="00577802"/>
    <w:rsid w:val="00584E82"/>
    <w:rsid w:val="005A2E7C"/>
    <w:rsid w:val="005A5480"/>
    <w:rsid w:val="005B06BF"/>
    <w:rsid w:val="005E32CE"/>
    <w:rsid w:val="005E3BFB"/>
    <w:rsid w:val="005E5AE1"/>
    <w:rsid w:val="005E6269"/>
    <w:rsid w:val="005F1045"/>
    <w:rsid w:val="005F4A75"/>
    <w:rsid w:val="005F66D2"/>
    <w:rsid w:val="006042F9"/>
    <w:rsid w:val="00610234"/>
    <w:rsid w:val="0061098C"/>
    <w:rsid w:val="006160BA"/>
    <w:rsid w:val="00616165"/>
    <w:rsid w:val="00627395"/>
    <w:rsid w:val="006276BD"/>
    <w:rsid w:val="006308CC"/>
    <w:rsid w:val="00640BCA"/>
    <w:rsid w:val="00655658"/>
    <w:rsid w:val="00676C4B"/>
    <w:rsid w:val="0068341A"/>
    <w:rsid w:val="00686412"/>
    <w:rsid w:val="00687E9A"/>
    <w:rsid w:val="00694201"/>
    <w:rsid w:val="00697338"/>
    <w:rsid w:val="006A1296"/>
    <w:rsid w:val="006A3FAC"/>
    <w:rsid w:val="006A4795"/>
    <w:rsid w:val="006B40C4"/>
    <w:rsid w:val="006C7A78"/>
    <w:rsid w:val="006E0DD5"/>
    <w:rsid w:val="006E6CA6"/>
    <w:rsid w:val="006E7B17"/>
    <w:rsid w:val="007069A5"/>
    <w:rsid w:val="007101E6"/>
    <w:rsid w:val="00710F5F"/>
    <w:rsid w:val="00711CDA"/>
    <w:rsid w:val="0071632E"/>
    <w:rsid w:val="00733B61"/>
    <w:rsid w:val="00737BD8"/>
    <w:rsid w:val="00741868"/>
    <w:rsid w:val="00743B5A"/>
    <w:rsid w:val="007443AF"/>
    <w:rsid w:val="007514DD"/>
    <w:rsid w:val="00751F40"/>
    <w:rsid w:val="007547FE"/>
    <w:rsid w:val="00754F01"/>
    <w:rsid w:val="00762930"/>
    <w:rsid w:val="00764BA0"/>
    <w:rsid w:val="0076719D"/>
    <w:rsid w:val="00767313"/>
    <w:rsid w:val="00785A67"/>
    <w:rsid w:val="00786FFD"/>
    <w:rsid w:val="00790AE9"/>
    <w:rsid w:val="00793D4D"/>
    <w:rsid w:val="007A76D0"/>
    <w:rsid w:val="007B3D58"/>
    <w:rsid w:val="007C29AB"/>
    <w:rsid w:val="007C6CF9"/>
    <w:rsid w:val="007E4727"/>
    <w:rsid w:val="00800AC5"/>
    <w:rsid w:val="00805F5D"/>
    <w:rsid w:val="008161AD"/>
    <w:rsid w:val="00821234"/>
    <w:rsid w:val="00824100"/>
    <w:rsid w:val="00837224"/>
    <w:rsid w:val="00847C5E"/>
    <w:rsid w:val="008543CD"/>
    <w:rsid w:val="008562B0"/>
    <w:rsid w:val="0086462B"/>
    <w:rsid w:val="00866DE4"/>
    <w:rsid w:val="008773ED"/>
    <w:rsid w:val="008B5CAB"/>
    <w:rsid w:val="008C3A16"/>
    <w:rsid w:val="008D381E"/>
    <w:rsid w:val="008E086D"/>
    <w:rsid w:val="008E391C"/>
    <w:rsid w:val="008F04F9"/>
    <w:rsid w:val="008F4C4E"/>
    <w:rsid w:val="00906B4E"/>
    <w:rsid w:val="00912BCF"/>
    <w:rsid w:val="009135B7"/>
    <w:rsid w:val="009142A7"/>
    <w:rsid w:val="00915A49"/>
    <w:rsid w:val="00920B72"/>
    <w:rsid w:val="00931F70"/>
    <w:rsid w:val="00933CBF"/>
    <w:rsid w:val="00937227"/>
    <w:rsid w:val="009377D2"/>
    <w:rsid w:val="00937BE4"/>
    <w:rsid w:val="00943B1A"/>
    <w:rsid w:val="00946A60"/>
    <w:rsid w:val="00947A42"/>
    <w:rsid w:val="0095165E"/>
    <w:rsid w:val="0095278B"/>
    <w:rsid w:val="00954073"/>
    <w:rsid w:val="00963CC3"/>
    <w:rsid w:val="00967297"/>
    <w:rsid w:val="00974D34"/>
    <w:rsid w:val="00977471"/>
    <w:rsid w:val="00980EF8"/>
    <w:rsid w:val="009833D7"/>
    <w:rsid w:val="00985AD8"/>
    <w:rsid w:val="00987F0A"/>
    <w:rsid w:val="00997039"/>
    <w:rsid w:val="009A193A"/>
    <w:rsid w:val="009A2400"/>
    <w:rsid w:val="009B4CE5"/>
    <w:rsid w:val="009B5389"/>
    <w:rsid w:val="009D4843"/>
    <w:rsid w:val="009F281B"/>
    <w:rsid w:val="009F3C6E"/>
    <w:rsid w:val="00A14BDA"/>
    <w:rsid w:val="00A16367"/>
    <w:rsid w:val="00A2366D"/>
    <w:rsid w:val="00A2520A"/>
    <w:rsid w:val="00A305C9"/>
    <w:rsid w:val="00A31B2E"/>
    <w:rsid w:val="00A41227"/>
    <w:rsid w:val="00A5096D"/>
    <w:rsid w:val="00A641A6"/>
    <w:rsid w:val="00A6739F"/>
    <w:rsid w:val="00A70392"/>
    <w:rsid w:val="00A80735"/>
    <w:rsid w:val="00A81A5C"/>
    <w:rsid w:val="00A827B9"/>
    <w:rsid w:val="00A91A0F"/>
    <w:rsid w:val="00A92892"/>
    <w:rsid w:val="00A93137"/>
    <w:rsid w:val="00AB3676"/>
    <w:rsid w:val="00AC0FB7"/>
    <w:rsid w:val="00AC276B"/>
    <w:rsid w:val="00AD04BD"/>
    <w:rsid w:val="00AD3040"/>
    <w:rsid w:val="00AE5FC9"/>
    <w:rsid w:val="00AE6CF7"/>
    <w:rsid w:val="00AF2C02"/>
    <w:rsid w:val="00B0115E"/>
    <w:rsid w:val="00B03FE5"/>
    <w:rsid w:val="00B05988"/>
    <w:rsid w:val="00B0752E"/>
    <w:rsid w:val="00B07643"/>
    <w:rsid w:val="00B1642B"/>
    <w:rsid w:val="00B278ED"/>
    <w:rsid w:val="00B27A11"/>
    <w:rsid w:val="00B35951"/>
    <w:rsid w:val="00B371CC"/>
    <w:rsid w:val="00B624AD"/>
    <w:rsid w:val="00B63101"/>
    <w:rsid w:val="00B710CB"/>
    <w:rsid w:val="00B710EF"/>
    <w:rsid w:val="00B755DB"/>
    <w:rsid w:val="00B82ACB"/>
    <w:rsid w:val="00B83ACD"/>
    <w:rsid w:val="00B8797C"/>
    <w:rsid w:val="00B91A4C"/>
    <w:rsid w:val="00B97D2D"/>
    <w:rsid w:val="00BA3EF6"/>
    <w:rsid w:val="00BA750E"/>
    <w:rsid w:val="00BC460D"/>
    <w:rsid w:val="00BC6D0D"/>
    <w:rsid w:val="00BD5238"/>
    <w:rsid w:val="00BE0B9D"/>
    <w:rsid w:val="00BE4A65"/>
    <w:rsid w:val="00BE7450"/>
    <w:rsid w:val="00C02626"/>
    <w:rsid w:val="00C02BFE"/>
    <w:rsid w:val="00C03AFF"/>
    <w:rsid w:val="00C0753A"/>
    <w:rsid w:val="00C1486F"/>
    <w:rsid w:val="00C17615"/>
    <w:rsid w:val="00C47331"/>
    <w:rsid w:val="00C50154"/>
    <w:rsid w:val="00C52853"/>
    <w:rsid w:val="00C638D3"/>
    <w:rsid w:val="00CA1592"/>
    <w:rsid w:val="00CA7CD5"/>
    <w:rsid w:val="00CB01B5"/>
    <w:rsid w:val="00CB21F8"/>
    <w:rsid w:val="00CC2837"/>
    <w:rsid w:val="00CE10D7"/>
    <w:rsid w:val="00CE523D"/>
    <w:rsid w:val="00CF0978"/>
    <w:rsid w:val="00CF1704"/>
    <w:rsid w:val="00CF328B"/>
    <w:rsid w:val="00CF5706"/>
    <w:rsid w:val="00CF62DD"/>
    <w:rsid w:val="00CF6759"/>
    <w:rsid w:val="00D02EB9"/>
    <w:rsid w:val="00D13C57"/>
    <w:rsid w:val="00D15651"/>
    <w:rsid w:val="00D213A1"/>
    <w:rsid w:val="00D23A4E"/>
    <w:rsid w:val="00D24C7A"/>
    <w:rsid w:val="00D321C5"/>
    <w:rsid w:val="00D33C1A"/>
    <w:rsid w:val="00D356AA"/>
    <w:rsid w:val="00D62258"/>
    <w:rsid w:val="00D9686D"/>
    <w:rsid w:val="00DA47AB"/>
    <w:rsid w:val="00DB3EEF"/>
    <w:rsid w:val="00DC3DB1"/>
    <w:rsid w:val="00DC6129"/>
    <w:rsid w:val="00DC7AE3"/>
    <w:rsid w:val="00DC7EBC"/>
    <w:rsid w:val="00DF22CE"/>
    <w:rsid w:val="00DF3AA6"/>
    <w:rsid w:val="00E041E2"/>
    <w:rsid w:val="00E04541"/>
    <w:rsid w:val="00E24DF9"/>
    <w:rsid w:val="00E34253"/>
    <w:rsid w:val="00E37237"/>
    <w:rsid w:val="00E42644"/>
    <w:rsid w:val="00E534CA"/>
    <w:rsid w:val="00E75FE0"/>
    <w:rsid w:val="00E85751"/>
    <w:rsid w:val="00EA08DF"/>
    <w:rsid w:val="00EA5161"/>
    <w:rsid w:val="00EC00EF"/>
    <w:rsid w:val="00EE7DE6"/>
    <w:rsid w:val="00F158CC"/>
    <w:rsid w:val="00F16A3F"/>
    <w:rsid w:val="00F17D8A"/>
    <w:rsid w:val="00F269CA"/>
    <w:rsid w:val="00F26C79"/>
    <w:rsid w:val="00F305BE"/>
    <w:rsid w:val="00F34515"/>
    <w:rsid w:val="00F36A2E"/>
    <w:rsid w:val="00F416D8"/>
    <w:rsid w:val="00F46F0B"/>
    <w:rsid w:val="00F75977"/>
    <w:rsid w:val="00F75C27"/>
    <w:rsid w:val="00F82FCB"/>
    <w:rsid w:val="00F84CE7"/>
    <w:rsid w:val="00F96F23"/>
    <w:rsid w:val="00FA12E9"/>
    <w:rsid w:val="00FA26B3"/>
    <w:rsid w:val="00FA5AF7"/>
    <w:rsid w:val="00FA6024"/>
    <w:rsid w:val="00FC18DE"/>
    <w:rsid w:val="00FD2048"/>
    <w:rsid w:val="00FD7237"/>
    <w:rsid w:val="00FE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0BCA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color w:val="auto"/>
      <w:spacing w:val="-3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F56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D064E"/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041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54F56"/>
    <w:rPr>
      <w:rFonts w:ascii="Tahoma" w:hAnsi="Tahoma" w:cs="Tahoma"/>
      <w:b/>
      <w:bCs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rsid w:val="00E041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54F56"/>
    <w:rPr>
      <w:rFonts w:ascii="Tahoma" w:hAnsi="Tahoma" w:cs="Tahoma"/>
      <w:b/>
      <w:bCs/>
      <w:color w:val="000000"/>
      <w:sz w:val="20"/>
      <w:szCs w:val="20"/>
    </w:rPr>
  </w:style>
  <w:style w:type="paragraph" w:customStyle="1" w:styleId="Default">
    <w:name w:val="Default"/>
    <w:uiPriority w:val="99"/>
    <w:rsid w:val="005E62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35">
    <w:name w:val="Pa35"/>
    <w:basedOn w:val="Default"/>
    <w:next w:val="Default"/>
    <w:uiPriority w:val="99"/>
    <w:rsid w:val="002800C8"/>
    <w:pPr>
      <w:spacing w:line="201" w:lineRule="atLeast"/>
    </w:pPr>
    <w:rPr>
      <w:color w:val="auto"/>
    </w:rPr>
  </w:style>
  <w:style w:type="character" w:styleId="Hyperlink">
    <w:name w:val="Hyperlink"/>
    <w:basedOn w:val="DefaultParagraphFont"/>
    <w:uiPriority w:val="99"/>
    <w:rsid w:val="00640BCA"/>
    <w:rPr>
      <w:color w:val="0000FF"/>
      <w:u w:val="single"/>
    </w:rPr>
  </w:style>
  <w:style w:type="paragraph" w:styleId="NoSpacing">
    <w:name w:val="No Spacing"/>
    <w:uiPriority w:val="99"/>
    <w:qFormat/>
    <w:rsid w:val="00E24DF9"/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85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1059</Words>
  <Characters>6038</Characters>
  <Application>Microsoft Office Outlook</Application>
  <DocSecurity>0</DocSecurity>
  <Lines>0</Lines>
  <Paragraphs>0</Paragraphs>
  <ScaleCrop>false</ScaleCrop>
  <Company>CASPER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BİLGİLER DERSİ 5. SINIF 1.DÖNEM 2.YAZILI SORULARI 2017-2018</dc:title>
  <dc:subject>SOSYAL BİLGİLER DERSİ 5. SINIF 1.DÖNEM 2.YAZILI SORULARI 2017-2018</dc:subject>
  <dc:creator>www.sosyaldeyince.com</dc:creator>
  <cp:keywords>SOSYAL BİLGİLER DERSİ 5. SINIF 1.DÖNEM 2.YAZILI SORULARI 2017-2018</cp:keywords>
  <dc:description>SOSYAL BİLGİLER DERSİ 5. SINIF 1.DÖNEM 2.YAZILI SORULARI 2017-2018</dc:description>
  <cp:lastModifiedBy>Edanur</cp:lastModifiedBy>
  <cp:revision>2</cp:revision>
  <cp:lastPrinted>2005-01-09T19:00:00Z</cp:lastPrinted>
  <dcterms:created xsi:type="dcterms:W3CDTF">2017-12-16T23:09:00Z</dcterms:created>
  <dcterms:modified xsi:type="dcterms:W3CDTF">2017-12-16T23:09:00Z</dcterms:modified>
  <cp:category>SOSYAL BİLGİLER DERSİ 5. SINIF 1.DÖNEM 2.YAZILI SORULARI 2017-2018</cp:category>
</cp:coreProperties>
</file>