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FD7" w:rsidRDefault="00826FD7" w:rsidP="005C0EAD">
      <w:pPr>
        <w:pStyle w:val="Subtitle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noProof/>
        </w:rPr>
        <w:pict>
          <v:roundrect id="Yuvarlatılmış Dikdörtgen 2" o:spid="_x0000_s1026" style="position:absolute;left:0;text-align:left;margin-left:6.7pt;margin-top:-54.55pt;width:535.3pt;height:73.8pt;z-index:251659264;visibility:visible;v-text-anchor:middle" arcsize="10923f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 style="mso-next-textbox:#Yuvarlatılmış Dikdörtgen 2">
              <w:txbxContent>
                <w:p w:rsidR="00826FD7" w:rsidRDefault="00826FD7" w:rsidP="00641C46">
                  <w:pPr>
                    <w:pStyle w:val="NoSpacing"/>
                    <w:rPr>
                      <w:rFonts w:ascii="Segoe UI" w:hAnsi="Segoe UI" w:cs="Segoe UI"/>
                      <w:b/>
                      <w:bCs/>
                    </w:rPr>
                  </w:pPr>
                  <w:r w:rsidRPr="00AA6530">
                    <w:rPr>
                      <w:rFonts w:ascii="Segoe UI" w:hAnsi="Segoe UI" w:cs="Segoe UI"/>
                    </w:rPr>
                    <w:t>ADI: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                 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 xml:space="preserve">                 2016-2017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EĞİTİM ÖĞRETİM YILI 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 xml:space="preserve">------------------------------  OO.          </w:t>
                  </w:r>
                  <w:r w:rsidRPr="00AA6530">
                    <w:rPr>
                      <w:rFonts w:ascii="Segoe UI" w:hAnsi="Segoe UI" w:cs="Segoe UI"/>
                    </w:rPr>
                    <w:t>SINIF:</w:t>
                  </w:r>
                  <w:r w:rsidRPr="00AA6530">
                    <w:rPr>
                      <w:rFonts w:ascii="Segoe UI" w:hAnsi="Segoe UI" w:cs="Segoe UI"/>
                    </w:rPr>
                    <w:br/>
                    <w:t>SOYADI: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 </w:t>
                  </w:r>
                </w:p>
                <w:p w:rsidR="00826FD7" w:rsidRPr="00AA6530" w:rsidRDefault="00826FD7" w:rsidP="00641C46">
                  <w:pPr>
                    <w:pStyle w:val="NoSpacing"/>
                    <w:rPr>
                      <w:rFonts w:ascii="Segoe UI" w:hAnsi="Segoe UI" w:cs="Segoe UI"/>
                      <w:b/>
                      <w:bCs/>
                    </w:rPr>
                  </w:pPr>
                  <w:r>
                    <w:rPr>
                      <w:rFonts w:ascii="Segoe UI" w:hAnsi="Segoe UI" w:cs="Segoe UI"/>
                      <w:b/>
                      <w:bCs/>
                    </w:rPr>
                    <w:t>NO: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            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 xml:space="preserve">                        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>5</w:t>
                  </w:r>
                  <w:r>
                    <w:rPr>
                      <w:rFonts w:ascii="Segoe UI" w:hAnsi="Segoe UI" w:cs="Segoe UI"/>
                      <w:b/>
                      <w:bCs/>
                    </w:rPr>
                    <w:t>.SINIF SOSYAL BİLGİLER 1.DÖNEM 2</w:t>
                  </w:r>
                  <w:r w:rsidRPr="00AA6530">
                    <w:rPr>
                      <w:rFonts w:ascii="Segoe UI" w:hAnsi="Segoe UI" w:cs="Segoe UI"/>
                      <w:b/>
                      <w:bCs/>
                    </w:rPr>
                    <w:t xml:space="preserve">.YAZILI                       </w:t>
                  </w:r>
                  <w:r>
                    <w:rPr>
                      <w:rFonts w:ascii="Segoe UI" w:hAnsi="Segoe UI" w:cs="Segoe UI"/>
                    </w:rPr>
                    <w:t>PUAN</w:t>
                  </w:r>
                  <w:r w:rsidRPr="00AA6530">
                    <w:rPr>
                      <w:rFonts w:ascii="Segoe UI" w:hAnsi="Segoe UI" w:cs="Segoe UI"/>
                    </w:rPr>
                    <w:t>:</w:t>
                  </w:r>
                </w:p>
              </w:txbxContent>
            </v:textbox>
          </v:roundrect>
        </w:pict>
      </w:r>
    </w:p>
    <w:p w:rsidR="00826FD7" w:rsidRPr="00641C46" w:rsidRDefault="00826FD7" w:rsidP="005C0EAD">
      <w:pPr>
        <w:pStyle w:val="Subtitle"/>
        <w:rPr>
          <w:rFonts w:ascii="Times New Roman" w:hAnsi="Times New Roman" w:cs="Times New Roman"/>
          <w:b/>
          <w:bCs/>
          <w:sz w:val="22"/>
          <w:szCs w:val="22"/>
        </w:rPr>
      </w:pPr>
    </w:p>
    <w:p w:rsidR="00826FD7" w:rsidRPr="00641C46" w:rsidRDefault="00826FD7" w:rsidP="0065207C">
      <w:pPr>
        <w:spacing w:after="40"/>
        <w:rPr>
          <w:rFonts w:ascii="Times New Roman" w:hAnsi="Times New Roman" w:cs="Times New Roman"/>
          <w:b/>
          <w:bCs/>
          <w:color w:val="000000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lang w:eastAsia="en-US"/>
        </w:rPr>
        <w:t>A</w:t>
      </w:r>
      <w:r w:rsidRPr="00641C46">
        <w:rPr>
          <w:rFonts w:ascii="Times New Roman" w:hAnsi="Times New Roman" w:cs="Times New Roman"/>
          <w:b/>
          <w:bCs/>
          <w:color w:val="000000"/>
          <w:lang w:eastAsia="en-US"/>
        </w:rPr>
        <w:t>) Aşağıdaki Türkiye haritasında numaralandırılmış bölgeleri yan tarafa yazınız. (7x2=14 puan)</w:t>
      </w:r>
    </w:p>
    <w:p w:rsidR="00826FD7" w:rsidRPr="00641C46" w:rsidRDefault="00826FD7" w:rsidP="0065207C">
      <w:pPr>
        <w:spacing w:after="40"/>
        <w:rPr>
          <w:rFonts w:ascii="Times New Roman" w:hAnsi="Times New Roman" w:cs="Times New Roman"/>
          <w:color w:val="000000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margin-left:8.1pt;margin-top:3.95pt;width:297.55pt;height:108.1pt;z-index:-251659264;visibility:visible">
            <v:imagedata r:id="rId7" o:title="" grayscale="t"/>
          </v:shape>
        </w:pict>
      </w:r>
      <w:r w:rsidRPr="00641C46">
        <w:rPr>
          <w:rFonts w:ascii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1.)………………………………………</w:t>
      </w:r>
    </w:p>
    <w:p w:rsidR="00826FD7" w:rsidRPr="00641C46" w:rsidRDefault="00826FD7" w:rsidP="0065207C">
      <w:pPr>
        <w:tabs>
          <w:tab w:val="left" w:pos="8400"/>
        </w:tabs>
        <w:spacing w:line="360" w:lineRule="auto"/>
        <w:ind w:right="-1009"/>
        <w:rPr>
          <w:rFonts w:ascii="Times New Roman" w:hAnsi="Times New Roman" w:cs="Times New Roman"/>
          <w:color w:val="000000"/>
          <w:lang w:eastAsia="en-US"/>
        </w:rPr>
      </w:pPr>
      <w:r w:rsidRPr="00641C46">
        <w:rPr>
          <w:rFonts w:ascii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2.)………………………………………</w:t>
      </w:r>
    </w:p>
    <w:p w:rsidR="00826FD7" w:rsidRPr="00641C46" w:rsidRDefault="00826FD7" w:rsidP="0065207C">
      <w:pPr>
        <w:tabs>
          <w:tab w:val="left" w:pos="8400"/>
        </w:tabs>
        <w:spacing w:line="360" w:lineRule="auto"/>
        <w:ind w:right="-1009"/>
        <w:rPr>
          <w:rFonts w:ascii="Times New Roman" w:hAnsi="Times New Roman" w:cs="Times New Roman"/>
          <w:color w:val="000000"/>
          <w:lang w:eastAsia="en-US"/>
        </w:rPr>
      </w:pPr>
      <w:r w:rsidRPr="00641C46">
        <w:rPr>
          <w:rFonts w:ascii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 3.)………………………………………</w:t>
      </w:r>
    </w:p>
    <w:p w:rsidR="00826FD7" w:rsidRPr="00641C46" w:rsidRDefault="00826FD7" w:rsidP="0065207C">
      <w:pPr>
        <w:tabs>
          <w:tab w:val="left" w:pos="8400"/>
        </w:tabs>
        <w:spacing w:line="360" w:lineRule="auto"/>
        <w:ind w:right="-1009"/>
        <w:rPr>
          <w:rFonts w:ascii="Times New Roman" w:hAnsi="Times New Roman" w:cs="Times New Roman"/>
          <w:color w:val="000000"/>
          <w:lang w:eastAsia="en-US"/>
        </w:rPr>
      </w:pPr>
      <w:r w:rsidRPr="00641C46">
        <w:rPr>
          <w:rFonts w:ascii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 4.)………………………………………</w:t>
      </w:r>
    </w:p>
    <w:p w:rsidR="00826FD7" w:rsidRPr="005C0EAD" w:rsidRDefault="00826FD7" w:rsidP="0065207C">
      <w:pPr>
        <w:tabs>
          <w:tab w:val="left" w:pos="8400"/>
        </w:tabs>
        <w:spacing w:line="360" w:lineRule="auto"/>
        <w:ind w:right="-1009"/>
        <w:rPr>
          <w:rFonts w:ascii="Times New Roman" w:hAnsi="Times New Roman" w:cs="Times New Roman"/>
          <w:color w:val="000000"/>
          <w:lang w:eastAsia="en-US"/>
        </w:rPr>
      </w:pPr>
      <w:r w:rsidRPr="00641C46">
        <w:rPr>
          <w:rFonts w:ascii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 5.)……………………………………… </w:t>
      </w:r>
      <w:r>
        <w:rPr>
          <w:rFonts w:ascii="Times New Roman" w:hAnsi="Times New Roman" w:cs="Times New Roman"/>
          <w:color w:val="000000"/>
          <w:lang w:eastAsia="en-US"/>
        </w:rPr>
        <w:t xml:space="preserve">                                 </w:t>
      </w:r>
      <w:r w:rsidRPr="00641C46">
        <w:rPr>
          <w:rFonts w:ascii="Times New Roman" w:hAnsi="Times New Roman" w:cs="Times New Roman"/>
          <w:color w:val="000000"/>
          <w:lang w:eastAsia="en-US"/>
        </w:rPr>
        <w:t>6.)………………………………………</w:t>
      </w:r>
      <w:r>
        <w:rPr>
          <w:rFonts w:ascii="Times New Roman" w:hAnsi="Times New Roman" w:cs="Times New Roman"/>
          <w:color w:val="000000"/>
          <w:lang w:eastAsia="en-US"/>
        </w:rPr>
        <w:t xml:space="preserve">          </w:t>
      </w:r>
      <w:r w:rsidRPr="00641C46">
        <w:rPr>
          <w:rFonts w:ascii="Times New Roman" w:hAnsi="Times New Roman" w:cs="Times New Roman"/>
          <w:color w:val="000000"/>
          <w:lang w:eastAsia="en-US"/>
        </w:rPr>
        <w:t xml:space="preserve">  7.)………………………………………</w:t>
      </w:r>
      <w:r w:rsidRPr="00641C46">
        <w:rPr>
          <w:rFonts w:ascii="Times New Roman" w:eastAsia="Batang" w:hAnsi="Times New Roman" w:cs="Times New Roman"/>
          <w:b/>
          <w:bCs/>
          <w:color w:val="FF0000"/>
        </w:rPr>
        <w:t xml:space="preserve">   </w:t>
      </w:r>
    </w:p>
    <w:p w:rsidR="00826FD7" w:rsidRPr="00641C46" w:rsidRDefault="00826FD7" w:rsidP="00C522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eastAsia="en-US"/>
        </w:rPr>
        <w:t>B</w:t>
      </w:r>
      <w:r w:rsidRPr="00641C46">
        <w:rPr>
          <w:rFonts w:ascii="Times New Roman" w:hAnsi="Times New Roman" w:cs="Times New Roman"/>
          <w:b/>
          <w:bCs/>
          <w:lang w:eastAsia="en-US"/>
        </w:rPr>
        <w:t>-)</w:t>
      </w:r>
      <w:r w:rsidRPr="00641C46">
        <w:rPr>
          <w:rFonts w:ascii="Times New Roman" w:hAnsi="Times New Roman" w:cs="Times New Roman"/>
          <w:lang w:eastAsia="en-US"/>
        </w:rPr>
        <w:t xml:space="preserve"> </w:t>
      </w:r>
      <w:r w:rsidRPr="00641C46">
        <w:rPr>
          <w:rFonts w:ascii="Times New Roman" w:hAnsi="Times New Roman" w:cs="Times New Roman"/>
          <w:b/>
          <w:bCs/>
          <w:lang w:eastAsia="en-US"/>
        </w:rPr>
        <w:t>Aşağıdaki ifadelerin yanındaki boşluğa doğru ise ‘’D’’ yanlış ise ‘’Y’’ harfini yazınız.(1X10=10puan)</w:t>
      </w:r>
    </w:p>
    <w:tbl>
      <w:tblPr>
        <w:tblW w:w="1092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5"/>
        <w:gridCol w:w="8624"/>
        <w:gridCol w:w="907"/>
        <w:gridCol w:w="908"/>
      </w:tblGrid>
      <w:tr w:rsidR="00826FD7" w:rsidRPr="00641C46">
        <w:trPr>
          <w:trHeight w:val="563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Doğru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Yanlış</w:t>
            </w:r>
          </w:p>
        </w:tc>
      </w:tr>
      <w:tr w:rsidR="00826FD7" w:rsidRPr="00641C46">
        <w:trPr>
          <w:trHeight w:val="278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Ülkemizde görülen iklim tipleri yaşantımızı ve ekonomik faaliyetlerimizi etkiler.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03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Akdeniz Bölgesinde  Karasal İklim görülür.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22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Her çocuğun sağlıklı beslenme, barınma ve iyi bir eğitim alma hakkı vardır.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305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Atatürk döneminde kadınlara hiçbir hak verilmemiştir.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62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5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İnsanlar doğal ortamdan faydalanmak için bir takım değişikler yapabilirler.(baraj vb.)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63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6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Türkiye’nin en büyük gölü Beyşehir Gölü’dür.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319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7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41C46">
              <w:rPr>
                <w:rFonts w:ascii="Times New Roman" w:hAnsi="Times New Roman" w:cs="Times New Roman"/>
              </w:rPr>
              <w:t>İstanbul, ülkemizde nüfusun en sık ve en fazla olduğu ildir.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60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Yükseltisi fazla, engebeli dağlık yerlerde olan yerlerde nüfus fazladır.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77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9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1C46">
              <w:rPr>
                <w:rFonts w:ascii="Times New Roman" w:hAnsi="Times New Roman" w:cs="Times New Roman"/>
                <w:color w:val="000000"/>
              </w:rPr>
              <w:t>İklimin soğuk olduğu yerlerde insanların daha kalın giysiler giyerler.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826FD7" w:rsidRPr="00641C46">
        <w:trPr>
          <w:trHeight w:val="202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641C46"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</w:rPr>
              <w:t>Akdeniz Bölgesinde  en çok yetiştirilen tarım ürünü çaydır.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:rsidR="00826FD7" w:rsidRDefault="00826FD7" w:rsidP="00C52279">
      <w:pPr>
        <w:spacing w:line="240" w:lineRule="auto"/>
        <w:rPr>
          <w:rFonts w:ascii="Times New Roman" w:hAnsi="Times New Roman" w:cs="Times New Roman"/>
          <w:b/>
          <w:bCs/>
          <w:lang w:eastAsia="en-US"/>
        </w:rPr>
      </w:pPr>
    </w:p>
    <w:p w:rsidR="00826FD7" w:rsidRPr="00641C46" w:rsidRDefault="00826FD7" w:rsidP="00C52279">
      <w:pPr>
        <w:spacing w:line="240" w:lineRule="auto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lang w:eastAsia="en-US"/>
        </w:rPr>
        <w:t>C</w:t>
      </w:r>
      <w:r w:rsidRPr="00641C46">
        <w:rPr>
          <w:rFonts w:ascii="Times New Roman" w:hAnsi="Times New Roman" w:cs="Times New Roman"/>
          <w:b/>
          <w:bCs/>
          <w:lang w:eastAsia="en-US"/>
        </w:rPr>
        <w:t>-)Tabloda verilen kelimelerden uygun olanları aşağıdaki boşluklara yazınız.(1x10 =10puan)</w:t>
      </w:r>
    </w:p>
    <w:tbl>
      <w:tblPr>
        <w:tblW w:w="9771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2248"/>
        <w:gridCol w:w="2449"/>
        <w:gridCol w:w="2261"/>
        <w:gridCol w:w="2813"/>
      </w:tblGrid>
      <w:tr w:rsidR="00826FD7" w:rsidRPr="00641C46">
        <w:trPr>
          <w:trHeight w:val="21"/>
        </w:trPr>
        <w:tc>
          <w:tcPr>
            <w:tcW w:w="0" w:type="auto"/>
            <w:tcBorders>
              <w:bottom w:val="single" w:sz="18" w:space="0" w:color="9BBB59"/>
            </w:tcBorders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çığ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Ova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plato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hava durumu</w:t>
            </w:r>
          </w:p>
        </w:tc>
      </w:tr>
      <w:tr w:rsidR="00826FD7" w:rsidRPr="00641C46">
        <w:trPr>
          <w:trHeight w:val="21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Atatürkçü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kahverengi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nüfus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ada</w:t>
            </w:r>
          </w:p>
        </w:tc>
      </w:tr>
      <w:tr w:rsidR="00826FD7" w:rsidRPr="00641C46">
        <w:trPr>
          <w:trHeight w:val="21"/>
        </w:trPr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akarsu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doğal afet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Ağrı Dağı</w:t>
            </w:r>
          </w:p>
        </w:tc>
        <w:tc>
          <w:tcPr>
            <w:tcW w:w="0" w:type="auto"/>
          </w:tcPr>
          <w:p w:rsidR="00826FD7" w:rsidRPr="00641C46" w:rsidRDefault="00826FD7" w:rsidP="00C522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41C46">
              <w:rPr>
                <w:rFonts w:ascii="Times New Roman" w:hAnsi="Times New Roman" w:cs="Times New Roman"/>
                <w:lang w:eastAsia="en-US"/>
              </w:rPr>
              <w:t>yarımada</w:t>
            </w:r>
          </w:p>
        </w:tc>
      </w:tr>
    </w:tbl>
    <w:p w:rsidR="00826FD7" w:rsidRPr="00641C46" w:rsidRDefault="00826FD7" w:rsidP="00C52279">
      <w:pPr>
        <w:spacing w:after="0" w:line="240" w:lineRule="auto"/>
        <w:rPr>
          <w:rFonts w:ascii="Times New Roman" w:hAnsi="Times New Roman" w:cs="Times New Roman"/>
        </w:rPr>
      </w:pPr>
    </w:p>
    <w:p w:rsidR="00826FD7" w:rsidRPr="00641C46" w:rsidRDefault="00826FD7" w:rsidP="00FB1109">
      <w:pPr>
        <w:spacing w:line="240" w:lineRule="auto"/>
        <w:rPr>
          <w:rFonts w:ascii="Times New Roman" w:hAnsi="Times New Roman" w:cs="Times New Roman"/>
        </w:rPr>
      </w:pPr>
      <w:r w:rsidRPr="00641C46">
        <w:rPr>
          <w:rFonts w:ascii="Times New Roman" w:hAnsi="Times New Roman" w:cs="Times New Roman"/>
          <w:b/>
          <w:bCs/>
        </w:rPr>
        <w:t xml:space="preserve">1-) </w:t>
      </w:r>
      <w:r w:rsidRPr="00641C46">
        <w:rPr>
          <w:rFonts w:ascii="Times New Roman" w:hAnsi="Times New Roman" w:cs="Times New Roman"/>
        </w:rPr>
        <w:t>Doğu Anadolu Bölgesi’nde en sık görülen doğal afet …………… dır.</w:t>
      </w:r>
    </w:p>
    <w:p w:rsidR="00826FD7" w:rsidRPr="00641C46" w:rsidRDefault="00826FD7" w:rsidP="0065207C">
      <w:pPr>
        <w:spacing w:line="360" w:lineRule="auto"/>
        <w:rPr>
          <w:rFonts w:ascii="Times New Roman" w:hAnsi="Times New Roman" w:cs="Times New Roman"/>
        </w:rPr>
      </w:pPr>
      <w:r w:rsidRPr="00641C46">
        <w:rPr>
          <w:rFonts w:ascii="Times New Roman" w:hAnsi="Times New Roman" w:cs="Times New Roman"/>
          <w:b/>
          <w:bCs/>
        </w:rPr>
        <w:t>2-)</w:t>
      </w:r>
      <w:r w:rsidRPr="00641C46">
        <w:rPr>
          <w:rStyle w:val="fillblanksquestiontextcontent"/>
          <w:rFonts w:ascii="Times New Roman" w:hAnsi="Times New Roman" w:cs="Times New Roman"/>
        </w:rPr>
        <w:t> </w:t>
      </w:r>
      <w:r w:rsidRPr="00641C46">
        <w:rPr>
          <w:rFonts w:ascii="Times New Roman" w:hAnsi="Times New Roman" w:cs="Times New Roman"/>
        </w:rPr>
        <w:t>Üç tarafı  sularla çevrili kara parçasına……………..……denir.</w:t>
      </w:r>
    </w:p>
    <w:p w:rsidR="00826FD7" w:rsidRPr="00641C46" w:rsidRDefault="00826FD7" w:rsidP="00FB1109">
      <w:pPr>
        <w:spacing w:line="240" w:lineRule="auto"/>
        <w:rPr>
          <w:rFonts w:ascii="Times New Roman" w:hAnsi="Times New Roman" w:cs="Times New Roman"/>
        </w:rPr>
      </w:pPr>
      <w:r w:rsidRPr="00641C46">
        <w:rPr>
          <w:rFonts w:ascii="Times New Roman" w:hAnsi="Times New Roman" w:cs="Times New Roman"/>
          <w:b/>
          <w:bCs/>
        </w:rPr>
        <w:t>3-)</w:t>
      </w:r>
      <w:r w:rsidRPr="00641C46">
        <w:rPr>
          <w:rFonts w:ascii="Times New Roman" w:hAnsi="Times New Roman" w:cs="Times New Roman"/>
          <w:color w:val="000000"/>
          <w:shd w:val="clear" w:color="auto" w:fill="FFFFFF"/>
        </w:rPr>
        <w:t xml:space="preserve"> Türk Devleti’nin ve toplumunun çağdaşlaşması yolundaki genel hedef</w:t>
      </w:r>
      <w:r w:rsidRPr="0099217F">
        <w:rPr>
          <w:rFonts w:ascii="Times New Roman" w:hAnsi="Times New Roman" w:cs="Times New Roman"/>
          <w:noProof/>
        </w:rPr>
        <w:pict>
          <v:shape id="Resim 1" o:spid="_x0000_i1025" type="#_x0000_t75" alt="http://www.bakimliyiz.com/images/smilies/smilev.gif" style="width:4.5pt;height:6.75pt;visibility:visible">
            <v:imagedata r:id="rId8" o:title=""/>
          </v:shape>
        </w:pict>
      </w:r>
      <w:r w:rsidRPr="00641C4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641C46">
        <w:rPr>
          <w:rFonts w:ascii="Times New Roman" w:hAnsi="Times New Roman" w:cs="Times New Roman"/>
          <w:color w:val="000000"/>
          <w:shd w:val="clear" w:color="auto" w:fill="FFFFFF"/>
        </w:rPr>
        <w:t>amaç ve ilkeleri ortaya koyan düşünceye ……………………………………. Düşünce Sistemi denir</w:t>
      </w:r>
      <w:r w:rsidRPr="00641C46">
        <w:rPr>
          <w:rFonts w:ascii="Times New Roman" w:hAnsi="Times New Roman" w:cs="Times New Roman"/>
        </w:rPr>
        <w:t xml:space="preserve"> </w:t>
      </w:r>
    </w:p>
    <w:p w:rsidR="00826FD7" w:rsidRPr="00641C46" w:rsidRDefault="00826FD7" w:rsidP="00FB1109">
      <w:pPr>
        <w:spacing w:line="240" w:lineRule="auto"/>
        <w:rPr>
          <w:rStyle w:val="fillblanksquestiontextcontent"/>
          <w:rFonts w:ascii="Times New Roman" w:hAnsi="Times New Roman" w:cs="Times New Roman"/>
        </w:rPr>
      </w:pPr>
      <w:r w:rsidRPr="00641C46">
        <w:rPr>
          <w:rFonts w:ascii="Times New Roman" w:hAnsi="Times New Roman" w:cs="Times New Roman"/>
          <w:b/>
          <w:bCs/>
        </w:rPr>
        <w:t>4-)</w:t>
      </w:r>
      <w:r w:rsidRPr="00641C46">
        <w:rPr>
          <w:rStyle w:val="fillblanksquestiontextcontent"/>
          <w:rFonts w:ascii="Times New Roman" w:hAnsi="Times New Roman" w:cs="Times New Roman"/>
        </w:rPr>
        <w:t> </w:t>
      </w:r>
      <w:r w:rsidRPr="00641C46">
        <w:rPr>
          <w:rFonts w:ascii="Times New Roman" w:hAnsi="Times New Roman" w:cs="Times New Roman"/>
        </w:rPr>
        <w:t>Doğdukları yerlerden, yağmur veya eriyen kar sularıyla beslenen; belirli bir yatak boyunca akan sulara………………………………. denir.</w:t>
      </w:r>
    </w:p>
    <w:p w:rsidR="00826FD7" w:rsidRPr="00641C46" w:rsidRDefault="00826FD7" w:rsidP="00FB1109">
      <w:pPr>
        <w:spacing w:line="240" w:lineRule="auto"/>
        <w:rPr>
          <w:rFonts w:ascii="Times New Roman" w:hAnsi="Times New Roman" w:cs="Times New Roman"/>
        </w:rPr>
      </w:pPr>
      <w:r w:rsidRPr="00641C46">
        <w:rPr>
          <w:rStyle w:val="fillblanksquestiontextcontent"/>
          <w:rFonts w:ascii="Times New Roman" w:hAnsi="Times New Roman" w:cs="Times New Roman"/>
          <w:b/>
          <w:bCs/>
        </w:rPr>
        <w:t>5-)</w:t>
      </w:r>
      <w:r w:rsidRPr="00641C46">
        <w:rPr>
          <w:rFonts w:ascii="Times New Roman" w:hAnsi="Times New Roman" w:cs="Times New Roman"/>
        </w:rPr>
        <w:t xml:space="preserve"> Fiziki haritalarda yüksek yerler ve yüksek dağlar  ……………………….  ile gösterilir.</w:t>
      </w:r>
    </w:p>
    <w:p w:rsidR="00826FD7" w:rsidRPr="00641C46" w:rsidRDefault="00826FD7" w:rsidP="00FB1109">
      <w:pPr>
        <w:spacing w:line="240" w:lineRule="auto"/>
        <w:rPr>
          <w:rFonts w:ascii="Times New Roman" w:hAnsi="Times New Roman" w:cs="Times New Roman"/>
        </w:rPr>
      </w:pPr>
      <w:r w:rsidRPr="00641C46">
        <w:rPr>
          <w:rFonts w:ascii="Times New Roman" w:hAnsi="Times New Roman" w:cs="Times New Roman"/>
          <w:b/>
          <w:bCs/>
        </w:rPr>
        <w:t>6</w:t>
      </w:r>
      <w:r w:rsidRPr="00641C46">
        <w:rPr>
          <w:rFonts w:ascii="Times New Roman" w:hAnsi="Times New Roman" w:cs="Times New Roman"/>
        </w:rPr>
        <w:t xml:space="preserve">-) Ülkemizde bulunan en yüksek dağ  …………………….’dır. </w:t>
      </w:r>
    </w:p>
    <w:p w:rsidR="00826FD7" w:rsidRPr="00641C46" w:rsidRDefault="00826FD7" w:rsidP="00FB1109">
      <w:pPr>
        <w:spacing w:line="240" w:lineRule="auto"/>
        <w:rPr>
          <w:rStyle w:val="fillblanksquestiontextcontent"/>
          <w:rFonts w:ascii="Times New Roman" w:hAnsi="Times New Roman" w:cs="Times New Roman"/>
        </w:rPr>
      </w:pPr>
      <w:r w:rsidRPr="00641C46">
        <w:rPr>
          <w:rStyle w:val="fillblanksquestiontextcontent"/>
          <w:rFonts w:ascii="Times New Roman" w:hAnsi="Times New Roman" w:cs="Times New Roman"/>
          <w:b/>
          <w:bCs/>
        </w:rPr>
        <w:t>7-) ………………………..</w:t>
      </w:r>
      <w:r w:rsidRPr="00641C46">
        <w:rPr>
          <w:rFonts w:ascii="Times New Roman" w:hAnsi="Times New Roman" w:cs="Times New Roman"/>
        </w:rPr>
        <w:t xml:space="preserve"> ,</w:t>
      </w:r>
      <w:r w:rsidRPr="00641C46">
        <w:rPr>
          <w:rStyle w:val="fillblanksquestiontextcontent"/>
          <w:rFonts w:ascii="Times New Roman" w:hAnsi="Times New Roman" w:cs="Times New Roman"/>
        </w:rPr>
        <w:t xml:space="preserve"> akarsular tarafından derin yarılmış, çevresine göre </w:t>
      </w:r>
      <w:r w:rsidRPr="00641C46">
        <w:rPr>
          <w:rStyle w:val="fillblanksquestiontextcontent"/>
          <w:rFonts w:ascii="Times New Roman" w:hAnsi="Times New Roman" w:cs="Times New Roman"/>
          <w:u w:val="single"/>
        </w:rPr>
        <w:t>yüksekte olan</w:t>
      </w:r>
      <w:r w:rsidRPr="00641C46">
        <w:rPr>
          <w:rStyle w:val="fillblanksquestiontextcontent"/>
          <w:rFonts w:ascii="Times New Roman" w:hAnsi="Times New Roman" w:cs="Times New Roman"/>
        </w:rPr>
        <w:t xml:space="preserve"> geniş düzlüktür.</w:t>
      </w:r>
    </w:p>
    <w:p w:rsidR="00826FD7" w:rsidRPr="009A5FD3" w:rsidRDefault="00826FD7" w:rsidP="00FB1109">
      <w:pPr>
        <w:spacing w:line="240" w:lineRule="auto"/>
        <w:rPr>
          <w:rFonts w:ascii="Times New Roman" w:hAnsi="Times New Roman" w:cs="Times New Roman"/>
        </w:rPr>
      </w:pPr>
      <w:r w:rsidRPr="00641C46">
        <w:rPr>
          <w:rStyle w:val="fillblanksquestiontextcontent"/>
          <w:rFonts w:ascii="Times New Roman" w:hAnsi="Times New Roman" w:cs="Times New Roman"/>
          <w:b/>
          <w:bCs/>
        </w:rPr>
        <w:t>8-)</w:t>
      </w:r>
      <w:r w:rsidRPr="00641C46">
        <w:rPr>
          <w:rFonts w:ascii="Times New Roman" w:hAnsi="Times New Roman" w:cs="Times New Roman"/>
        </w:rPr>
        <w:t xml:space="preserve"> Kısa süreli hava olaylarına …………………………………… denir.</w:t>
      </w:r>
    </w:p>
    <w:p w:rsidR="00826FD7" w:rsidRPr="009A5FD3" w:rsidRDefault="00826FD7" w:rsidP="00FB11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9-)</w:t>
      </w:r>
      <w:r w:rsidRPr="009A5FD3">
        <w:rPr>
          <w:rFonts w:ascii="Times New Roman" w:hAnsi="Times New Roman" w:cs="Times New Roman"/>
          <w:sz w:val="24"/>
          <w:szCs w:val="24"/>
        </w:rPr>
        <w:t xml:space="preserve"> Büyük oranda veya tamamen insanların kontrolü dışında gerçekleşen deprem,sel,heyelan gibi olaylar …………………………………………………olarak adlandırılır. </w:t>
      </w:r>
    </w:p>
    <w:p w:rsidR="00826FD7" w:rsidRDefault="00826FD7" w:rsidP="00FB11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10-) Dört tarafı da sularla kaplı kara parçasına ………………...denir.</w:t>
      </w:r>
    </w:p>
    <w:p w:rsidR="00826FD7" w:rsidRDefault="00826FD7" w:rsidP="00FB11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FB110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  <w:u w:val="single"/>
        </w:rPr>
        <w:t>D.Aşağıdak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 sorulara uygun olan cevapları</w:t>
      </w:r>
      <w:r w:rsidRPr="009A5FD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yazınız.(10 puan)</w:t>
      </w:r>
    </w:p>
    <w:p w:rsidR="00826FD7" w:rsidRDefault="00826FD7" w:rsidP="00FB110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Karasal iklimin bitki örtüsü</w:t>
      </w:r>
      <w:r w:rsidRPr="001867E6">
        <w:rPr>
          <w:rFonts w:ascii="Times New Roman" w:hAnsi="Times New Roman" w:cs="Times New Roman"/>
          <w:b/>
          <w:bCs/>
          <w:sz w:val="28"/>
          <w:szCs w:val="28"/>
        </w:rPr>
        <w:t xml:space="preserve">: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1867E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1867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26FD7" w:rsidRPr="001867E6" w:rsidRDefault="00826FD7" w:rsidP="00FB110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67E6">
        <w:rPr>
          <w:rFonts w:ascii="Times New Roman" w:hAnsi="Times New Roman" w:cs="Times New Roman"/>
          <w:b/>
          <w:bCs/>
          <w:sz w:val="28"/>
          <w:szCs w:val="28"/>
        </w:rPr>
        <w:t>Türkiye’nin en fazla nüfusa sahip ili:</w:t>
      </w:r>
    </w:p>
    <w:p w:rsidR="00826FD7" w:rsidRDefault="00826FD7" w:rsidP="00FB110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67E6">
        <w:rPr>
          <w:rFonts w:ascii="Times New Roman" w:hAnsi="Times New Roman" w:cs="Times New Roman"/>
          <w:b/>
          <w:bCs/>
          <w:sz w:val="28"/>
          <w:szCs w:val="28"/>
        </w:rPr>
        <w:t>Türkiye’nin her bakımdan en gelişmiş bölgesi:</w:t>
      </w:r>
    </w:p>
    <w:p w:rsidR="00826FD7" w:rsidRPr="001867E6" w:rsidRDefault="00826FD7" w:rsidP="001867E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67E6">
        <w:rPr>
          <w:rFonts w:ascii="Times New Roman" w:hAnsi="Times New Roman" w:cs="Times New Roman"/>
          <w:b/>
          <w:bCs/>
          <w:sz w:val="28"/>
          <w:szCs w:val="28"/>
        </w:rPr>
        <w:t>Türkiye’nin en büyük gölü:</w:t>
      </w:r>
    </w:p>
    <w:p w:rsidR="00826FD7" w:rsidRPr="001867E6" w:rsidRDefault="00826FD7" w:rsidP="00FB1109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67E6">
        <w:rPr>
          <w:rFonts w:ascii="Times New Roman" w:hAnsi="Times New Roman" w:cs="Times New Roman"/>
          <w:b/>
          <w:bCs/>
          <w:sz w:val="28"/>
          <w:szCs w:val="28"/>
        </w:rPr>
        <w:t xml:space="preserve">Türkiye’nin en uzun akarsuyu:   </w:t>
      </w:r>
    </w:p>
    <w:p w:rsidR="00826FD7" w:rsidRPr="009A5FD3" w:rsidRDefault="00826FD7" w:rsidP="00FB110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------------------------------------------------------------------------------------------------------------------------------------</w:t>
      </w: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E-)Aşağıda verilen çoktan seçmeli sorulara cevap veriniz.(4X14=56 PUAN)</w:t>
      </w: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826FD7" w:rsidRPr="009A5FD3" w:rsidSect="009A5FD3">
          <w:headerReference w:type="default" r:id="rId9"/>
          <w:type w:val="continuous"/>
          <w:pgSz w:w="11906" w:h="16838"/>
          <w:pgMar w:top="142" w:right="567" w:bottom="0" w:left="567" w:header="708" w:footer="708" w:gutter="0"/>
          <w:cols w:sep="1" w:space="709"/>
          <w:docGrid w:linePitch="360"/>
        </w:sectPr>
      </w:pPr>
    </w:p>
    <w:p w:rsidR="00826FD7" w:rsidRPr="009A5FD3" w:rsidRDefault="00826FD7" w:rsidP="00C522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oundrect id="Yuvarlatılmış Dikdörtgen 1" o:spid="_x0000_s1028" style="position:absolute;margin-left:24.85pt;margin-top:.9pt;width:228.5pt;height:49.45pt;z-index:251656192;visibility:visible;v-text-anchor:middle" arcsize="10923f" strokecolor="#c0504d" strokeweight="1pt">
            <v:fill rotate="t"/>
            <v:stroke dashstyle="dash"/>
            <v:shadow color="#868686"/>
            <v:textbox>
              <w:txbxContent>
                <w:p w:rsidR="00826FD7" w:rsidRPr="0059028E" w:rsidRDefault="00826FD7" w:rsidP="0059028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b/>
                      <w:bCs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826FD7" w:rsidRPr="0059028E" w:rsidRDefault="00826FD7" w:rsidP="0059028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826FD7" w:rsidRPr="0059028E" w:rsidRDefault="00826FD7" w:rsidP="0059028E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826FD7" w:rsidRDefault="00826FD7" w:rsidP="0059028E">
                  <w:pPr>
                    <w:jc w:val="center"/>
                  </w:pPr>
                </w:p>
              </w:txbxContent>
            </v:textbox>
          </v:roundrect>
        </w:pic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>1-)</w:t>
      </w:r>
    </w:p>
    <w:p w:rsidR="00826FD7" w:rsidRPr="009A5FD3" w:rsidRDefault="00826FD7" w:rsidP="00C522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26FD7" w:rsidRPr="009A5FD3" w:rsidRDefault="00826FD7" w:rsidP="00C522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Yukarıda özellikleri belirtilen bölgemizde görülen iklim tipi aşağıdakilerden hangisidir?</w:t>
      </w: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A) Akdeniz iklimi</w:t>
      </w:r>
      <w:r w:rsidRPr="009A5FD3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9A5FD3">
        <w:rPr>
          <w:rFonts w:ascii="Times New Roman" w:hAnsi="Times New Roman" w:cs="Times New Roman"/>
          <w:sz w:val="24"/>
          <w:szCs w:val="24"/>
        </w:rPr>
        <w:t xml:space="preserve">B) Karadeniz iklimi            </w:t>
      </w: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C) Karasal iklim             D) Çöl iklimi</w:t>
      </w:r>
    </w:p>
    <w:p w:rsidR="00826FD7" w:rsidRPr="009A5FD3" w:rsidRDefault="00826FD7" w:rsidP="00AD687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2-) Hava olaylarıyla ilgili bilgi ve tahminlerin öğrenildiği kurum aşağıdakilerden hangisidir?</w:t>
      </w:r>
    </w:p>
    <w:p w:rsidR="00826FD7" w:rsidRPr="009A5FD3" w:rsidRDefault="00826FD7" w:rsidP="0062119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 xml:space="preserve">A) Devlet Meteoroloji İşleri Genel Müdürlüğü </w:t>
      </w:r>
    </w:p>
    <w:p w:rsidR="00826FD7" w:rsidRPr="009A5FD3" w:rsidRDefault="00826FD7" w:rsidP="0062119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>B) Devlet Su İşleri Genel Müdürlüğü</w:t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26FD7" w:rsidRPr="009A5FD3" w:rsidRDefault="00826FD7" w:rsidP="0062119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>C) Sivil Savunma Müdürlüğü</w:t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26FD7" w:rsidRPr="009A5FD3" w:rsidRDefault="00826FD7" w:rsidP="0062119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 xml:space="preserve">D) İl Sağlık Müdürlüğü </w:t>
      </w:r>
    </w:p>
    <w:p w:rsidR="00826FD7" w:rsidRPr="009A5FD3" w:rsidRDefault="00826FD7" w:rsidP="00C5227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3-) </w:t>
      </w:r>
      <w:r w:rsidRPr="009A5FD3">
        <w:rPr>
          <w:rFonts w:ascii="Times New Roman" w:hAnsi="Times New Roman" w:cs="Times New Roman"/>
          <w:sz w:val="24"/>
          <w:szCs w:val="24"/>
        </w:rPr>
        <w:t xml:space="preserve">Fiziki haritalar renklendirme yöntemine göre çizilmiş haritalardır. 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Fiziki Haritada aşağıdakilerden hangisi mavi renk ile </w:t>
      </w:r>
      <w:r w:rsidRPr="009A5FD3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gösterilmez?</w:t>
      </w:r>
    </w:p>
    <w:p w:rsidR="00826FD7" w:rsidRPr="009A5FD3" w:rsidRDefault="00826FD7" w:rsidP="00C5227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A5FD3">
        <w:rPr>
          <w:rFonts w:ascii="Times New Roman" w:hAnsi="Times New Roman" w:cs="Times New Roman"/>
          <w:sz w:val="24"/>
          <w:szCs w:val="24"/>
        </w:rPr>
        <w:t xml:space="preserve">Göl                                          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9A5FD3">
        <w:rPr>
          <w:rFonts w:ascii="Times New Roman" w:hAnsi="Times New Roman" w:cs="Times New Roman"/>
          <w:sz w:val="24"/>
          <w:szCs w:val="24"/>
        </w:rPr>
        <w:t>Deniz</w:t>
      </w:r>
    </w:p>
    <w:p w:rsidR="00826FD7" w:rsidRDefault="00826FD7" w:rsidP="00C52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A5FD3">
        <w:rPr>
          <w:rFonts w:ascii="Times New Roman" w:hAnsi="Times New Roman" w:cs="Times New Roman"/>
          <w:sz w:val="24"/>
          <w:szCs w:val="24"/>
        </w:rPr>
        <w:t xml:space="preserve">Ova                                         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9A5FD3">
        <w:rPr>
          <w:rFonts w:ascii="Times New Roman" w:hAnsi="Times New Roman" w:cs="Times New Roman"/>
          <w:sz w:val="24"/>
          <w:szCs w:val="24"/>
        </w:rPr>
        <w:t>Akarsu</w:t>
      </w:r>
    </w:p>
    <w:p w:rsidR="00826FD7" w:rsidRDefault="00826FD7" w:rsidP="00C52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Default="00826FD7" w:rsidP="00C52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Default="00826FD7" w:rsidP="00C52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9A5FD3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-) </w:t>
      </w: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 Ekim 2011’de Van’da 7.2 şiddetinde meydana gelen çok sayıda can ve mal kay</w:t>
      </w: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bına neden olan doğal afet aşağıdakilerden hangisidir?</w:t>
      </w:r>
    </w:p>
    <w:p w:rsidR="00826FD7" w:rsidRPr="009A5FD3" w:rsidRDefault="00826FD7" w:rsidP="009A5FD3">
      <w:pPr>
        <w:pStyle w:val="Pa16"/>
        <w:spacing w:line="240" w:lineRule="auto"/>
        <w:rPr>
          <w:rFonts w:ascii="Times New Roman" w:hAnsi="Times New Roman" w:cs="Times New Roman"/>
          <w:color w:val="000000"/>
        </w:rPr>
      </w:pPr>
      <w:r w:rsidRPr="009A5FD3">
        <w:rPr>
          <w:rFonts w:ascii="Times New Roman" w:hAnsi="Times New Roman" w:cs="Times New Roman"/>
          <w:color w:val="000000"/>
        </w:rPr>
        <w:t>A) Deprem                            B) Heyelan</w:t>
      </w:r>
    </w:p>
    <w:p w:rsidR="00826FD7" w:rsidRDefault="00826FD7" w:rsidP="009A5FD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>C) Çığ                                    D) Sel baskını</w:t>
      </w:r>
    </w:p>
    <w:p w:rsidR="00826FD7" w:rsidRDefault="00826FD7" w:rsidP="009A5FD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Default="00826FD7" w:rsidP="009A5FD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Default="00826FD7" w:rsidP="009A5FD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5C0EAD">
      <w:pPr>
        <w:spacing w:after="0" w:line="240" w:lineRule="auto"/>
        <w:ind w:right="-356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C522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Pr="00AC759C" w:rsidRDefault="00826FD7" w:rsidP="001867E6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867E6">
        <w:rPr>
          <w:rFonts w:ascii="Segoe UI" w:hAnsi="Segoe UI" w:cs="Segoe UI"/>
        </w:rPr>
        <w:t xml:space="preserve"> </w:t>
      </w:r>
      <w:r w:rsidRPr="00AC759C">
        <w:rPr>
          <w:rFonts w:ascii="Segoe UI" w:hAnsi="Segoe UI" w:cs="Segoe UI"/>
          <w:sz w:val="20"/>
          <w:szCs w:val="20"/>
        </w:rPr>
        <w:t>Ahmet yaz tatili boyunca farklı bölgelerdeki gezilere katılmıştır. Gezdiği yerlerde aşağıdaki ürünlerin yetişti</w:t>
      </w:r>
      <w:r w:rsidRPr="00AC759C">
        <w:rPr>
          <w:rFonts w:ascii="Segoe UI" w:hAnsi="Segoe UI" w:cs="Segoe UI"/>
          <w:sz w:val="20"/>
          <w:szCs w:val="20"/>
        </w:rPr>
        <w:softHyphen/>
        <w:t xml:space="preserve">rildiğini görmüştür; </w:t>
      </w:r>
    </w:p>
    <w:p w:rsidR="00826FD7" w:rsidRPr="00AC759C" w:rsidRDefault="00826FD7" w:rsidP="001867E6">
      <w:pPr>
        <w:pStyle w:val="NoSpacing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1. Çay </w:t>
      </w:r>
    </w:p>
    <w:p w:rsidR="00826FD7" w:rsidRPr="00AC759C" w:rsidRDefault="00826FD7" w:rsidP="001867E6">
      <w:pPr>
        <w:pStyle w:val="NoSpacing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2. Tahıl </w:t>
      </w:r>
    </w:p>
    <w:p w:rsidR="00826FD7" w:rsidRPr="00AC759C" w:rsidRDefault="00826FD7" w:rsidP="001867E6">
      <w:pPr>
        <w:pStyle w:val="NoSpacing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color w:val="000000"/>
          <w:sz w:val="20"/>
          <w:szCs w:val="20"/>
        </w:rPr>
        <w:t xml:space="preserve">3. Turunçgil </w:t>
      </w:r>
    </w:p>
    <w:p w:rsidR="00826FD7" w:rsidRDefault="00826FD7" w:rsidP="001867E6">
      <w:pPr>
        <w:pStyle w:val="NoSpacing"/>
        <w:rPr>
          <w:rFonts w:ascii="Segoe UI" w:hAnsi="Segoe UI" w:cs="Segoe UI"/>
          <w:color w:val="000000"/>
          <w:sz w:val="20"/>
          <w:szCs w:val="20"/>
        </w:rPr>
      </w:pP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t>Buna göre Ahmet sırasıyla hangi iklim bölgelerin</w:t>
      </w:r>
      <w:r w:rsidRPr="00AC759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geçmiştir?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1417"/>
        <w:gridCol w:w="1559"/>
        <w:gridCol w:w="1520"/>
      </w:tblGrid>
      <w:tr w:rsidR="00826FD7">
        <w:tc>
          <w:tcPr>
            <w:tcW w:w="1951" w:type="dxa"/>
            <w:gridSpan w:val="2"/>
            <w:shd w:val="clear" w:color="auto" w:fill="EEECE1"/>
          </w:tcPr>
          <w:p w:rsidR="00826FD7" w:rsidRPr="0099217F" w:rsidRDefault="00826FD7" w:rsidP="0099217F">
            <w:pPr>
              <w:pStyle w:val="NoSpacing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EECE1"/>
          </w:tcPr>
          <w:p w:rsidR="00826FD7" w:rsidRPr="0099217F" w:rsidRDefault="00826FD7" w:rsidP="0099217F">
            <w:pPr>
              <w:pStyle w:val="NoSpacing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dxa"/>
            <w:shd w:val="clear" w:color="auto" w:fill="EEECE1"/>
          </w:tcPr>
          <w:p w:rsidR="00826FD7" w:rsidRPr="0099217F" w:rsidRDefault="00826FD7" w:rsidP="0099217F">
            <w:pPr>
              <w:pStyle w:val="NoSpacing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826FD7">
        <w:tc>
          <w:tcPr>
            <w:tcW w:w="534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A )</w:t>
            </w:r>
          </w:p>
        </w:tc>
        <w:tc>
          <w:tcPr>
            <w:tcW w:w="1417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20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</w:tr>
      <w:tr w:rsidR="00826FD7">
        <w:tc>
          <w:tcPr>
            <w:tcW w:w="534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B )</w:t>
            </w:r>
          </w:p>
        </w:tc>
        <w:tc>
          <w:tcPr>
            <w:tcW w:w="1417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  <w:tc>
          <w:tcPr>
            <w:tcW w:w="1559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</w:tr>
      <w:tr w:rsidR="00826FD7">
        <w:tc>
          <w:tcPr>
            <w:tcW w:w="534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C )</w:t>
            </w:r>
          </w:p>
        </w:tc>
        <w:tc>
          <w:tcPr>
            <w:tcW w:w="1417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59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20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  <w:tr w:rsidR="00826FD7">
        <w:tc>
          <w:tcPr>
            <w:tcW w:w="534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D )</w:t>
            </w:r>
          </w:p>
        </w:tc>
        <w:tc>
          <w:tcPr>
            <w:tcW w:w="1417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Akdeniz</w:t>
            </w:r>
          </w:p>
        </w:tc>
        <w:tc>
          <w:tcPr>
            <w:tcW w:w="1559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Karadeniz</w:t>
            </w:r>
          </w:p>
        </w:tc>
        <w:tc>
          <w:tcPr>
            <w:tcW w:w="1520" w:type="dxa"/>
          </w:tcPr>
          <w:p w:rsidR="00826FD7" w:rsidRPr="0099217F" w:rsidRDefault="00826FD7" w:rsidP="006C06E9">
            <w:pPr>
              <w:pStyle w:val="NoSpacing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9217F">
              <w:rPr>
                <w:rFonts w:ascii="Segoe UI" w:hAnsi="Segoe UI" w:cs="Segoe UI"/>
                <w:color w:val="000000"/>
                <w:sz w:val="20"/>
                <w:szCs w:val="20"/>
              </w:rPr>
              <w:t>Karasal</w:t>
            </w:r>
          </w:p>
        </w:tc>
      </w:tr>
    </w:tbl>
    <w:p w:rsidR="00826FD7" w:rsidRPr="009A5FD3" w:rsidRDefault="00826FD7" w:rsidP="001867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C5227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6-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 xml:space="preserve">Millet Mekteplerini açan Mustafa Kemal “Bu okullarda yaşlı, genç, çocuk demeden herkese </w:t>
      </w:r>
      <w:r w:rsidRPr="009A5FD3">
        <w:rPr>
          <w:rFonts w:ascii="Times New Roman" w:hAnsi="Times New Roman" w:cs="Times New Roman"/>
          <w:color w:val="000000"/>
          <w:sz w:val="24"/>
          <w:szCs w:val="24"/>
          <w:u w:val="single"/>
        </w:rPr>
        <w:t>okuma-yazma</w:t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 xml:space="preserve"> öğretilecek” demiştir.</w:t>
      </w:r>
    </w:p>
    <w:p w:rsidR="00826FD7" w:rsidRPr="009A5FD3" w:rsidRDefault="00826FD7" w:rsidP="00C52279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Mustafa Kemal’in yaptığı bu yenilik aşağıdaki hangi alan ile ilgilidir?</w:t>
      </w:r>
    </w:p>
    <w:p w:rsidR="00826FD7" w:rsidRPr="009A5FD3" w:rsidRDefault="00826FD7" w:rsidP="00C82908">
      <w:pPr>
        <w:pStyle w:val="ListParagraph"/>
        <w:ind w:left="0"/>
        <w:jc w:val="both"/>
        <w:rPr>
          <w:color w:val="000000"/>
        </w:rPr>
      </w:pPr>
      <w:r w:rsidRPr="009A5FD3">
        <w:rPr>
          <w:color w:val="000000"/>
        </w:rPr>
        <w:t>A) Toplumsal Alandaki Yenilikler</w:t>
      </w:r>
    </w:p>
    <w:p w:rsidR="00826FD7" w:rsidRPr="009A5FD3" w:rsidRDefault="00826FD7" w:rsidP="00C82908">
      <w:pPr>
        <w:pStyle w:val="ListParagraph"/>
        <w:ind w:left="0"/>
        <w:jc w:val="both"/>
        <w:rPr>
          <w:color w:val="000000"/>
        </w:rPr>
      </w:pPr>
      <w:r w:rsidRPr="009A5FD3">
        <w:rPr>
          <w:color w:val="000000"/>
        </w:rPr>
        <w:t>B) Eğitim Alanındaki Yenilikler</w:t>
      </w:r>
    </w:p>
    <w:p w:rsidR="00826FD7" w:rsidRPr="009A5FD3" w:rsidRDefault="00826FD7" w:rsidP="00C82908">
      <w:pPr>
        <w:pStyle w:val="ListParagraph"/>
        <w:ind w:left="0"/>
        <w:jc w:val="both"/>
        <w:rPr>
          <w:color w:val="000000"/>
        </w:rPr>
      </w:pPr>
      <w:r w:rsidRPr="009A5FD3">
        <w:rPr>
          <w:color w:val="000000"/>
        </w:rPr>
        <w:t>C) Siyasi Alandaki Yenilikler</w:t>
      </w:r>
    </w:p>
    <w:p w:rsidR="00826FD7" w:rsidRDefault="00826FD7" w:rsidP="00C52279">
      <w:pPr>
        <w:pStyle w:val="NormalWeb"/>
        <w:spacing w:before="0" w:beforeAutospacing="0" w:after="120" w:afterAutospacing="0"/>
        <w:rPr>
          <w:color w:val="000000"/>
        </w:rPr>
      </w:pPr>
      <w:r w:rsidRPr="009A5FD3">
        <w:rPr>
          <w:color w:val="000000"/>
        </w:rPr>
        <w:t>D) Askeri Alandaki Yenilikler</w:t>
      </w:r>
    </w:p>
    <w:p w:rsidR="00826FD7" w:rsidRPr="009A5FD3" w:rsidRDefault="00826FD7" w:rsidP="00C52279">
      <w:pPr>
        <w:pStyle w:val="NormalWeb"/>
        <w:spacing w:before="0" w:beforeAutospacing="0" w:after="120" w:afterAutospacing="0"/>
      </w:pPr>
    </w:p>
    <w:p w:rsidR="00826FD7" w:rsidRPr="009A5FD3" w:rsidRDefault="00826FD7" w:rsidP="00AD687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-)  </w:t>
      </w: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Heyelan olayı </w:t>
      </w: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en fazla</w:t>
      </w: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hangi bölgede görülür?</w:t>
      </w:r>
    </w:p>
    <w:p w:rsidR="00826FD7" w:rsidRPr="009A5FD3" w:rsidRDefault="00826FD7" w:rsidP="00AD687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>A) İç Anadolu Bölgesi</w:t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ab/>
        <w:t>B) Karadeniz Bölgesi</w:t>
      </w:r>
    </w:p>
    <w:p w:rsidR="00826FD7" w:rsidRDefault="00826FD7" w:rsidP="00AD687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>C) Doğu Anadolu Bölgesi</w:t>
      </w:r>
      <w:r w:rsidRPr="009A5FD3">
        <w:rPr>
          <w:rFonts w:ascii="Times New Roman" w:hAnsi="Times New Roman" w:cs="Times New Roman"/>
          <w:color w:val="000000"/>
          <w:sz w:val="24"/>
          <w:szCs w:val="24"/>
        </w:rPr>
        <w:tab/>
        <w:t>D) Marmara Bölgesi</w:t>
      </w:r>
    </w:p>
    <w:p w:rsidR="00826FD7" w:rsidRDefault="00826FD7" w:rsidP="00AD68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Default="00826FD7" w:rsidP="00AD68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Default="00826FD7" w:rsidP="00AD68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Default="00826FD7" w:rsidP="00AD68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AD687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217F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Diyagram 42" o:spid="_x0000_i1026" type="#_x0000_t75" style="width:219.75pt;height:123pt;visibility:visible">
            <v:imagedata r:id="rId10" o:title="" cropleft="-27601f" cropright="-27300f"/>
          </v:shape>
        </w:pict>
      </w:r>
    </w:p>
    <w:p w:rsidR="00826FD7" w:rsidRPr="009A5FD3" w:rsidRDefault="00826FD7" w:rsidP="00C52279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8-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A5F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Şemada soru işareti “?” ile gösterilen yere aşağıdakilerden hangisi getirilmelidir?</w:t>
      </w:r>
    </w:p>
    <w:p w:rsidR="00826FD7" w:rsidRPr="009A5FD3" w:rsidRDefault="00826FD7" w:rsidP="00AD6875">
      <w:pPr>
        <w:pStyle w:val="ListParagraph"/>
        <w:ind w:left="0"/>
        <w:jc w:val="both"/>
        <w:rPr>
          <w:color w:val="000000"/>
        </w:rPr>
      </w:pPr>
      <w:r w:rsidRPr="009A5FD3">
        <w:rPr>
          <w:color w:val="000000"/>
        </w:rPr>
        <w:t xml:space="preserve">A) Atatürk İlkeleri       </w:t>
      </w:r>
    </w:p>
    <w:p w:rsidR="00826FD7" w:rsidRPr="009A5FD3" w:rsidRDefault="00826FD7" w:rsidP="00AD6875">
      <w:pPr>
        <w:pStyle w:val="ListParagraph"/>
        <w:ind w:left="0"/>
        <w:jc w:val="both"/>
        <w:rPr>
          <w:color w:val="000000"/>
        </w:rPr>
      </w:pPr>
      <w:r w:rsidRPr="009A5FD3">
        <w:rPr>
          <w:color w:val="000000"/>
        </w:rPr>
        <w:t>B) Atatürk İnkılapları</w:t>
      </w:r>
    </w:p>
    <w:p w:rsidR="00826FD7" w:rsidRPr="009A5FD3" w:rsidRDefault="00826FD7" w:rsidP="00AD6875">
      <w:pPr>
        <w:pStyle w:val="ListParagraph"/>
        <w:ind w:left="0"/>
        <w:jc w:val="both"/>
        <w:rPr>
          <w:color w:val="000000"/>
        </w:rPr>
      </w:pPr>
      <w:r w:rsidRPr="009A5FD3">
        <w:rPr>
          <w:color w:val="000000"/>
        </w:rPr>
        <w:t>C) Atatürk’ün Kişisel Özellikleri</w:t>
      </w:r>
    </w:p>
    <w:p w:rsidR="00826FD7" w:rsidRPr="009A5FD3" w:rsidRDefault="00826FD7" w:rsidP="00C52279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5FD3">
        <w:rPr>
          <w:rFonts w:ascii="Times New Roman" w:hAnsi="Times New Roman" w:cs="Times New Roman"/>
          <w:color w:val="000000"/>
          <w:sz w:val="24"/>
          <w:szCs w:val="24"/>
        </w:rPr>
        <w:t>D) Türkiye Cumhuriyeti’nin Nitelikleri</w:t>
      </w:r>
    </w:p>
    <w:p w:rsidR="00826FD7" w:rsidRPr="009A5FD3" w:rsidRDefault="00826FD7" w:rsidP="00C5227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C52279">
      <w:pPr>
        <w:pStyle w:val="NormalWeb"/>
        <w:spacing w:before="120" w:beforeAutospacing="0" w:after="120" w:afterAutospacing="0"/>
        <w:rPr>
          <w:b/>
          <w:bCs/>
        </w:rPr>
      </w:pPr>
      <w:r>
        <w:rPr>
          <w:b/>
          <w:bCs/>
        </w:rPr>
        <w:t>9</w:t>
      </w:r>
      <w:r w:rsidRPr="009A5FD3">
        <w:rPr>
          <w:b/>
          <w:bCs/>
        </w:rPr>
        <w:t xml:space="preserve">-) Yurdumuzun sanayi ve ticaret yönünden </w:t>
      </w:r>
      <w:r w:rsidRPr="009A5FD3">
        <w:rPr>
          <w:b/>
          <w:bCs/>
          <w:u w:val="single"/>
        </w:rPr>
        <w:t xml:space="preserve">en gelişmiş bölgesi ve en gelişmiş ili </w:t>
      </w:r>
      <w:r w:rsidRPr="009A5FD3">
        <w:rPr>
          <w:b/>
          <w:bCs/>
        </w:rPr>
        <w:t xml:space="preserve">aşağıdakilerden </w:t>
      </w:r>
    </w:p>
    <w:p w:rsidR="00826FD7" w:rsidRPr="009A5FD3" w:rsidRDefault="00826FD7" w:rsidP="00C52279">
      <w:pPr>
        <w:pStyle w:val="NormalWeb"/>
        <w:spacing w:before="120" w:beforeAutospacing="0" w:after="120" w:afterAutospacing="0"/>
        <w:rPr>
          <w:b/>
          <w:bCs/>
        </w:rPr>
      </w:pPr>
      <w:r w:rsidRPr="009A5FD3">
        <w:rPr>
          <w:b/>
          <w:bCs/>
        </w:rPr>
        <w:t>hangisidir?</w:t>
      </w:r>
    </w:p>
    <w:p w:rsidR="00826FD7" w:rsidRPr="009A5FD3" w:rsidRDefault="00826FD7" w:rsidP="00C52279">
      <w:pPr>
        <w:pStyle w:val="NormalWeb"/>
        <w:spacing w:before="120" w:beforeAutospacing="0" w:after="120" w:afterAutospacing="0"/>
      </w:pPr>
      <w:r w:rsidRPr="009A5FD3">
        <w:t xml:space="preserve">A) Doğu Anadolu Bölgesi - Elazığ    </w:t>
      </w:r>
    </w:p>
    <w:p w:rsidR="00826FD7" w:rsidRPr="009A5FD3" w:rsidRDefault="00826FD7" w:rsidP="00C52279">
      <w:pPr>
        <w:pStyle w:val="NormalWeb"/>
        <w:spacing w:before="120" w:beforeAutospacing="0" w:after="120" w:afterAutospacing="0"/>
      </w:pPr>
      <w:r w:rsidRPr="009A5FD3">
        <w:t>B) Ege Bölgesi - İzmir</w:t>
      </w:r>
    </w:p>
    <w:p w:rsidR="00826FD7" w:rsidRPr="009A5FD3" w:rsidRDefault="00826FD7" w:rsidP="00C52279">
      <w:pPr>
        <w:pStyle w:val="NormalWeb"/>
        <w:spacing w:before="120" w:beforeAutospacing="0" w:after="120" w:afterAutospacing="0"/>
      </w:pPr>
      <w:r w:rsidRPr="009A5FD3">
        <w:t xml:space="preserve">C) Marmara Bölgesi - İstanbul  </w:t>
      </w:r>
    </w:p>
    <w:p w:rsidR="00826FD7" w:rsidRPr="009A5FD3" w:rsidRDefault="00826FD7" w:rsidP="00C52279">
      <w:pPr>
        <w:pStyle w:val="NormalWeb"/>
        <w:spacing w:before="120" w:beforeAutospacing="0" w:after="120" w:afterAutospacing="0"/>
      </w:pPr>
      <w:r w:rsidRPr="009A5FD3">
        <w:t>D) İç Anadolu Bölgesi - Ankara</w:t>
      </w:r>
    </w:p>
    <w:p w:rsidR="00826FD7" w:rsidRPr="009A5FD3" w:rsidRDefault="00826FD7" w:rsidP="00C52279">
      <w:pPr>
        <w:pStyle w:val="NormalWeb"/>
        <w:spacing w:before="0" w:beforeAutospacing="0" w:after="120" w:afterAutospacing="0"/>
      </w:pPr>
    </w:p>
    <w:p w:rsidR="00826FD7" w:rsidRPr="009A5FD3" w:rsidRDefault="00826FD7" w:rsidP="00C5227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 -)Aşağıdakilerden hangisi bir doğal afet </w:t>
      </w:r>
      <w:r w:rsidRPr="009A5FD3">
        <w:rPr>
          <w:rStyle w:val="A6"/>
          <w:rFonts w:ascii="Times New Roman" w:hAnsi="Times New Roman" w:cs="Times New Roman"/>
          <w:sz w:val="24"/>
          <w:szCs w:val="24"/>
        </w:rPr>
        <w:t>değil</w:t>
      </w:r>
      <w:r w:rsidRPr="009A5FD3">
        <w:rPr>
          <w:rStyle w:val="A6"/>
          <w:rFonts w:ascii="Times New Roman" w:hAnsi="Times New Roman" w:cs="Times New Roman"/>
          <w:sz w:val="24"/>
          <w:szCs w:val="24"/>
        </w:rPr>
        <w:softHyphen/>
        <w:t>dir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826FD7" w:rsidRPr="009A5FD3" w:rsidRDefault="00826FD7" w:rsidP="00C522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5FD3">
        <w:rPr>
          <w:rStyle w:val="A4"/>
          <w:rFonts w:ascii="Times New Roman" w:hAnsi="Times New Roman" w:cs="Times New Roman"/>
          <w:sz w:val="24"/>
          <w:szCs w:val="24"/>
        </w:rPr>
        <w:t xml:space="preserve">A) </w:t>
      </w:r>
      <w:r w:rsidRPr="009A5FD3">
        <w:rPr>
          <w:rFonts w:ascii="Times New Roman" w:hAnsi="Times New Roman" w:cs="Times New Roman"/>
          <w:sz w:val="24"/>
          <w:szCs w:val="24"/>
        </w:rPr>
        <w:t xml:space="preserve">Sel                  </w:t>
      </w:r>
      <w:r w:rsidRPr="009A5FD3">
        <w:rPr>
          <w:rStyle w:val="A4"/>
          <w:rFonts w:ascii="Times New Roman" w:hAnsi="Times New Roman" w:cs="Times New Roman"/>
          <w:sz w:val="24"/>
          <w:szCs w:val="24"/>
        </w:rPr>
        <w:t xml:space="preserve">B) </w:t>
      </w:r>
      <w:r w:rsidRPr="009A5FD3">
        <w:rPr>
          <w:rFonts w:ascii="Times New Roman" w:hAnsi="Times New Roman" w:cs="Times New Roman"/>
          <w:sz w:val="24"/>
          <w:szCs w:val="24"/>
        </w:rPr>
        <w:t xml:space="preserve">Trafik kazası </w:t>
      </w:r>
    </w:p>
    <w:p w:rsidR="00826FD7" w:rsidRPr="009A5FD3" w:rsidRDefault="00826FD7" w:rsidP="00C522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5FD3">
        <w:rPr>
          <w:rStyle w:val="A4"/>
          <w:rFonts w:ascii="Times New Roman" w:hAnsi="Times New Roman" w:cs="Times New Roman"/>
          <w:sz w:val="24"/>
          <w:szCs w:val="24"/>
        </w:rPr>
        <w:t xml:space="preserve">C) </w:t>
      </w:r>
      <w:r w:rsidRPr="009A5FD3">
        <w:rPr>
          <w:rFonts w:ascii="Times New Roman" w:hAnsi="Times New Roman" w:cs="Times New Roman"/>
          <w:sz w:val="24"/>
          <w:szCs w:val="24"/>
        </w:rPr>
        <w:t xml:space="preserve">Deprem          </w:t>
      </w:r>
      <w:r w:rsidRPr="009A5FD3">
        <w:rPr>
          <w:rStyle w:val="A4"/>
          <w:rFonts w:ascii="Times New Roman" w:hAnsi="Times New Roman" w:cs="Times New Roman"/>
          <w:sz w:val="24"/>
          <w:szCs w:val="24"/>
        </w:rPr>
        <w:t xml:space="preserve">D) </w:t>
      </w:r>
      <w:r w:rsidRPr="009A5FD3">
        <w:rPr>
          <w:rFonts w:ascii="Times New Roman" w:hAnsi="Times New Roman" w:cs="Times New Roman"/>
          <w:sz w:val="24"/>
          <w:szCs w:val="24"/>
        </w:rPr>
        <w:t xml:space="preserve">Heyelan </w:t>
      </w:r>
    </w:p>
    <w:p w:rsidR="00826FD7" w:rsidRPr="009A5FD3" w:rsidRDefault="00826FD7" w:rsidP="00C52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641C4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</w:rPr>
        <w:t>-)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85"/>
        <w:gridCol w:w="2586"/>
      </w:tblGrid>
      <w:tr w:rsidR="00826FD7" w:rsidRPr="009A5FD3">
        <w:trPr>
          <w:trHeight w:val="1076"/>
        </w:trPr>
        <w:tc>
          <w:tcPr>
            <w:tcW w:w="2585" w:type="dxa"/>
          </w:tcPr>
          <w:p w:rsidR="00826FD7" w:rsidRPr="0099217F" w:rsidRDefault="00826FD7" w:rsidP="006C06E9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Bahar gelir kudurursun</w:t>
            </w:r>
          </w:p>
          <w:p w:rsidR="00826FD7" w:rsidRPr="0099217F" w:rsidRDefault="00826FD7" w:rsidP="006C06E9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Kızılırmak seni seni …</w:t>
            </w:r>
          </w:p>
          <w:p w:rsidR="00826FD7" w:rsidRPr="0099217F" w:rsidRDefault="00826FD7" w:rsidP="006C06E9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 uyursun ne durursun,</w:t>
            </w:r>
          </w:p>
          <w:p w:rsidR="00826FD7" w:rsidRPr="0099217F" w:rsidRDefault="00826FD7" w:rsidP="006C06E9">
            <w:pPr>
              <w:pStyle w:val="NoSpacing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Kızılırmak seni seni.</w:t>
            </w:r>
          </w:p>
        </w:tc>
        <w:tc>
          <w:tcPr>
            <w:tcW w:w="2586" w:type="dxa"/>
          </w:tcPr>
          <w:p w:rsidR="00826FD7" w:rsidRPr="0099217F" w:rsidRDefault="00826FD7" w:rsidP="006C06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Söyler Veysel sözüm sana,</w:t>
            </w:r>
          </w:p>
          <w:p w:rsidR="00826FD7" w:rsidRPr="0099217F" w:rsidRDefault="00826FD7" w:rsidP="006C06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Yılda kıyan üç beş cana,</w:t>
            </w:r>
          </w:p>
          <w:p w:rsidR="00826FD7" w:rsidRPr="0099217F" w:rsidRDefault="00826FD7" w:rsidP="006C06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Suların eyler bahane,</w:t>
            </w:r>
          </w:p>
          <w:p w:rsidR="00826FD7" w:rsidRPr="0099217F" w:rsidRDefault="00826FD7" w:rsidP="006C06E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921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Kızılırmak seni seni.</w:t>
            </w:r>
          </w:p>
        </w:tc>
      </w:tr>
    </w:tbl>
    <w:p w:rsidR="00826FD7" w:rsidRPr="009A5FD3" w:rsidRDefault="00826FD7" w:rsidP="00641C4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Yukarıda Aşık Veysel’in Kızılırmak Türküsü’nde anlatılan doğal afet aşağıdakilerden hangisidir.</w:t>
      </w:r>
    </w:p>
    <w:p w:rsidR="00826FD7" w:rsidRPr="009A5FD3" w:rsidRDefault="00826FD7" w:rsidP="00641C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A) Heyelan</w:t>
      </w:r>
      <w:r w:rsidRPr="009A5FD3">
        <w:rPr>
          <w:rFonts w:ascii="Times New Roman" w:hAnsi="Times New Roman" w:cs="Times New Roman"/>
          <w:sz w:val="24"/>
          <w:szCs w:val="24"/>
        </w:rPr>
        <w:tab/>
      </w:r>
      <w:r w:rsidRPr="009A5FD3">
        <w:rPr>
          <w:rFonts w:ascii="Times New Roman" w:hAnsi="Times New Roman" w:cs="Times New Roman"/>
          <w:sz w:val="24"/>
          <w:szCs w:val="24"/>
        </w:rPr>
        <w:tab/>
      </w:r>
      <w:r w:rsidRPr="009A5FD3">
        <w:rPr>
          <w:rFonts w:ascii="Times New Roman" w:hAnsi="Times New Roman" w:cs="Times New Roman"/>
          <w:sz w:val="24"/>
          <w:szCs w:val="24"/>
        </w:rPr>
        <w:tab/>
        <w:t>B) Çığ</w:t>
      </w:r>
    </w:p>
    <w:p w:rsidR="00826FD7" w:rsidRPr="009A5FD3" w:rsidRDefault="00826FD7" w:rsidP="00641C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C) Sel</w:t>
      </w:r>
      <w:r w:rsidRPr="009A5FD3">
        <w:rPr>
          <w:rFonts w:ascii="Times New Roman" w:hAnsi="Times New Roman" w:cs="Times New Roman"/>
          <w:sz w:val="24"/>
          <w:szCs w:val="24"/>
        </w:rPr>
        <w:tab/>
      </w:r>
      <w:r w:rsidRPr="009A5FD3">
        <w:rPr>
          <w:rFonts w:ascii="Times New Roman" w:hAnsi="Times New Roman" w:cs="Times New Roman"/>
          <w:sz w:val="24"/>
          <w:szCs w:val="24"/>
        </w:rPr>
        <w:tab/>
      </w:r>
      <w:r w:rsidRPr="009A5FD3">
        <w:rPr>
          <w:rFonts w:ascii="Times New Roman" w:hAnsi="Times New Roman" w:cs="Times New Roman"/>
          <w:sz w:val="24"/>
          <w:szCs w:val="24"/>
        </w:rPr>
        <w:tab/>
      </w:r>
      <w:r w:rsidRPr="009A5FD3">
        <w:rPr>
          <w:rFonts w:ascii="Times New Roman" w:hAnsi="Times New Roman" w:cs="Times New Roman"/>
          <w:sz w:val="24"/>
          <w:szCs w:val="24"/>
        </w:rPr>
        <w:tab/>
        <w:t>D) Deprem</w:t>
      </w: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641C46">
      <w:pPr>
        <w:keepNext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FD7" w:rsidRPr="009A5FD3" w:rsidRDefault="00826FD7" w:rsidP="00641C46">
      <w:pPr>
        <w:keepNext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7" o:spid="_x0000_s1029" type="#_x0000_t61" style="position:absolute;margin-left:53.05pt;margin-top:3.9pt;width:209.25pt;height:62pt;z-index:251658240;visibility:visible" adj="-2470,9704">
            <v:textbox>
              <w:txbxContent>
                <w:p w:rsidR="00826FD7" w:rsidRPr="00F07D7E" w:rsidRDefault="00826FD7" w:rsidP="00641C4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He</w:t>
                  </w:r>
                  <w:r w:rsidRPr="00F07D7E">
                    <w:rPr>
                      <w:b/>
                      <w:bCs/>
                      <w:sz w:val="20"/>
                      <w:szCs w:val="20"/>
                    </w:rPr>
                    <w:t>rkes istediği dine inanabilmeli ve inancının gereğini serbestçe yerine getirebilmeliydi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. Devlet işleri ile din işleri birbirinden ayrılmalıdır.</w:t>
                  </w:r>
                </w:p>
              </w:txbxContent>
            </v:textbox>
          </v:shape>
        </w:pict>
      </w:r>
      <w:r w:rsidRPr="0099217F">
        <w:rPr>
          <w:rFonts w:ascii="Times New Roman" w:hAnsi="Times New Roman" w:cs="Times New Roman"/>
          <w:noProof/>
          <w:sz w:val="24"/>
          <w:szCs w:val="24"/>
        </w:rPr>
        <w:pict>
          <v:shape id="Resim 36" o:spid="_x0000_i1027" type="#_x0000_t75" style="width:45pt;height:69.75pt;visibility:visible">
            <v:imagedata r:id="rId11" o:title=""/>
          </v:shape>
        </w:pict>
      </w:r>
    </w:p>
    <w:p w:rsidR="00826FD7" w:rsidRPr="009A5FD3" w:rsidRDefault="00826FD7" w:rsidP="00641C46">
      <w:pPr>
        <w:keepNext/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 xml:space="preserve">.Aşağıdakilerden hangisi Atatürk’ün bu düşüncelerini gerçekleşmesini amaçlayan ilkedir? </w:t>
      </w:r>
    </w:p>
    <w:p w:rsidR="00826FD7" w:rsidRPr="009A5FD3" w:rsidRDefault="00826FD7" w:rsidP="00641C46">
      <w:pPr>
        <w:keepNext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A)Cumhuriyetçilik                     B)Milliyetçilik</w:t>
      </w:r>
    </w:p>
    <w:p w:rsidR="00826FD7" w:rsidRPr="009A5FD3" w:rsidRDefault="00826FD7" w:rsidP="00641C46">
      <w:pPr>
        <w:keepNext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>C)Laiklik                                      D)Devletçilik</w:t>
      </w:r>
    </w:p>
    <w:p w:rsidR="00826FD7" w:rsidRPr="009A5FD3" w:rsidRDefault="00826FD7" w:rsidP="00641C46">
      <w:pPr>
        <w:keepNext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</w:t>
      </w:r>
    </w:p>
    <w:p w:rsidR="00826FD7" w:rsidRPr="009A5FD3" w:rsidRDefault="00826FD7" w:rsidP="00641C4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9A5FD3">
        <w:rPr>
          <w:rFonts w:ascii="Times New Roman" w:hAnsi="Times New Roman" w:cs="Times New Roman"/>
          <w:b/>
          <w:bCs/>
          <w:sz w:val="24"/>
          <w:szCs w:val="24"/>
        </w:rPr>
        <w:t>-)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</w:pPr>
      <w:r w:rsidRPr="009A5FD3">
        <w:t xml:space="preserve">    I – Toplumda herkes eşit olmalı, ayrıcalık olmamalı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</w:pPr>
      <w:r w:rsidRPr="009A5FD3">
        <w:t xml:space="preserve">    II – Din ve devlet işi ayrılmalı, din özgürlüğü olmalı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</w:pPr>
      <w:r w:rsidRPr="009A5FD3">
        <w:t xml:space="preserve">    III- Ekonomik kalkınma sağlanmalı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  <w:rPr>
          <w:b/>
          <w:bCs/>
        </w:rPr>
      </w:pPr>
      <w:r w:rsidRPr="009A5FD3">
        <w:rPr>
          <w:b/>
          <w:bCs/>
        </w:rPr>
        <w:t>Yukarıdaki açıklamalar hangi ilkeler ile ilgilidir?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  <w:rPr>
          <w:b/>
          <w:bCs/>
          <w:u w:val="single"/>
        </w:rPr>
      </w:pPr>
      <w:r w:rsidRPr="009A5FD3">
        <w:rPr>
          <w:b/>
          <w:bCs/>
          <w:u w:val="single"/>
        </w:rPr>
        <w:t xml:space="preserve">             I       </w:t>
      </w:r>
      <w:r w:rsidRPr="009A5FD3">
        <w:rPr>
          <w:b/>
          <w:bCs/>
        </w:rPr>
        <w:t xml:space="preserve"> </w:t>
      </w:r>
      <w:r w:rsidRPr="009A5FD3">
        <w:rPr>
          <w:b/>
          <w:bCs/>
          <w:u w:val="single"/>
        </w:rPr>
        <w:t xml:space="preserve">            II      </w:t>
      </w:r>
      <w:r w:rsidRPr="009A5FD3">
        <w:rPr>
          <w:b/>
          <w:bCs/>
        </w:rPr>
        <w:t xml:space="preserve">  </w:t>
      </w:r>
      <w:r w:rsidRPr="009A5FD3">
        <w:rPr>
          <w:b/>
          <w:bCs/>
          <w:u w:val="single"/>
        </w:rPr>
        <w:t xml:space="preserve">         III         </w:t>
      </w:r>
      <w:r w:rsidRPr="009A5FD3">
        <w:rPr>
          <w:b/>
          <w:bCs/>
        </w:rPr>
        <w:t xml:space="preserve">  </w:t>
      </w:r>
      <w:r w:rsidRPr="009A5FD3">
        <w:rPr>
          <w:b/>
          <w:bCs/>
          <w:u w:val="single"/>
        </w:rPr>
        <w:t xml:space="preserve">       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</w:pPr>
      <w:r w:rsidRPr="009A5FD3">
        <w:t xml:space="preserve">A) Halkçılık         Laiklik         Devletçilik       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</w:pPr>
      <w:r w:rsidRPr="009A5FD3">
        <w:t xml:space="preserve">B) Halkçılık       Milliyetçilik      Laiklik          </w:t>
      </w:r>
    </w:p>
    <w:p w:rsidR="00826FD7" w:rsidRPr="009A5FD3" w:rsidRDefault="00826FD7" w:rsidP="00641C46">
      <w:pPr>
        <w:pStyle w:val="ListeParagraf1"/>
        <w:shd w:val="clear" w:color="auto" w:fill="FFFFFF"/>
        <w:spacing w:line="240" w:lineRule="auto"/>
        <w:ind w:left="0"/>
      </w:pPr>
      <w:r w:rsidRPr="009A5FD3">
        <w:t xml:space="preserve">C) Laiklik          Devletçilik     İnkılapçılık     </w:t>
      </w:r>
    </w:p>
    <w:p w:rsidR="00826FD7" w:rsidRPr="009A5FD3" w:rsidRDefault="00826FD7" w:rsidP="00641C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5FD3">
        <w:rPr>
          <w:rFonts w:ascii="Times New Roman" w:hAnsi="Times New Roman" w:cs="Times New Roman"/>
          <w:sz w:val="24"/>
          <w:szCs w:val="24"/>
        </w:rPr>
        <w:t xml:space="preserve">D) Devletçilik    Laiklik            Halkçılık            </w:t>
      </w: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641C4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5FD3">
        <w:rPr>
          <w:rFonts w:ascii="Times New Roman" w:hAnsi="Times New Roman" w:cs="Times New Roman"/>
          <w:b/>
          <w:bCs/>
          <w:sz w:val="24"/>
          <w:szCs w:val="24"/>
        </w:rPr>
        <w:t>14-Balıklı Göl ve Harran Evleri’ni ziyaret etmek isteyen bir öğrenci hangi bölgemizi ve hangi ilimizi ziyaret etmek zorundadır?</w:t>
      </w:r>
    </w:p>
    <w:tbl>
      <w:tblPr>
        <w:tblW w:w="5070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489"/>
        <w:gridCol w:w="2700"/>
        <w:gridCol w:w="1881"/>
      </w:tblGrid>
      <w:tr w:rsidR="00826FD7" w:rsidRPr="009A5FD3">
        <w:trPr>
          <w:gridBefore w:val="1"/>
          <w:trHeight w:val="255"/>
        </w:trPr>
        <w:tc>
          <w:tcPr>
            <w:tcW w:w="2700" w:type="dxa"/>
            <w:tcBorders>
              <w:bottom w:val="single" w:sz="18" w:space="0" w:color="9BBB59"/>
            </w:tcBorders>
          </w:tcPr>
          <w:p w:rsidR="00826FD7" w:rsidRPr="0099217F" w:rsidRDefault="00826FD7" w:rsidP="0099217F">
            <w:pPr>
              <w:shd w:val="clear" w:color="auto" w:fill="FFFFFF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BÖLGE</w:t>
            </w:r>
          </w:p>
        </w:tc>
        <w:tc>
          <w:tcPr>
            <w:tcW w:w="1881" w:type="dxa"/>
            <w:tcBorders>
              <w:bottom w:val="single" w:sz="18" w:space="0" w:color="9BBB59"/>
            </w:tcBorders>
          </w:tcPr>
          <w:p w:rsidR="00826FD7" w:rsidRPr="0099217F" w:rsidRDefault="00826FD7" w:rsidP="0099217F">
            <w:pPr>
              <w:shd w:val="clear" w:color="auto" w:fill="FFFFFF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İL</w:t>
            </w:r>
          </w:p>
        </w:tc>
      </w:tr>
      <w:tr w:rsidR="00826FD7" w:rsidRPr="009A5FD3">
        <w:tc>
          <w:tcPr>
            <w:tcW w:w="489" w:type="dxa"/>
            <w:shd w:val="clear" w:color="auto" w:fill="FFCCFF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A)</w:t>
            </w:r>
          </w:p>
        </w:tc>
        <w:tc>
          <w:tcPr>
            <w:tcW w:w="2700" w:type="dxa"/>
            <w:shd w:val="clear" w:color="auto" w:fill="FFCCFF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Ege Bölgesi</w:t>
            </w:r>
          </w:p>
        </w:tc>
        <w:tc>
          <w:tcPr>
            <w:tcW w:w="1881" w:type="dxa"/>
            <w:shd w:val="clear" w:color="auto" w:fill="FFCCFF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İzmir</w:t>
            </w:r>
          </w:p>
        </w:tc>
      </w:tr>
      <w:tr w:rsidR="00826FD7" w:rsidRPr="009A5FD3">
        <w:tc>
          <w:tcPr>
            <w:tcW w:w="489" w:type="dxa"/>
            <w:shd w:val="clear" w:color="auto" w:fill="FFFFCC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B)</w:t>
            </w:r>
          </w:p>
        </w:tc>
        <w:tc>
          <w:tcPr>
            <w:tcW w:w="2700" w:type="dxa"/>
            <w:shd w:val="clear" w:color="auto" w:fill="FFFFCC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Doğu Anadolu Bölgesi</w:t>
            </w:r>
          </w:p>
        </w:tc>
        <w:tc>
          <w:tcPr>
            <w:tcW w:w="1881" w:type="dxa"/>
            <w:shd w:val="clear" w:color="auto" w:fill="FFFFCC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Erzurum</w:t>
            </w:r>
          </w:p>
        </w:tc>
      </w:tr>
      <w:tr w:rsidR="00826FD7" w:rsidRPr="009A5FD3">
        <w:tc>
          <w:tcPr>
            <w:tcW w:w="489" w:type="dxa"/>
            <w:shd w:val="clear" w:color="auto" w:fill="FFCCFF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C)</w:t>
            </w:r>
          </w:p>
        </w:tc>
        <w:tc>
          <w:tcPr>
            <w:tcW w:w="2700" w:type="dxa"/>
            <w:shd w:val="clear" w:color="auto" w:fill="FFCCFF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Güneydoğu Anadolu Bölgesi</w:t>
            </w:r>
          </w:p>
        </w:tc>
        <w:tc>
          <w:tcPr>
            <w:tcW w:w="1881" w:type="dxa"/>
            <w:shd w:val="clear" w:color="auto" w:fill="FFCCFF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Şanlıurfa</w:t>
            </w:r>
          </w:p>
        </w:tc>
      </w:tr>
      <w:tr w:rsidR="00826FD7" w:rsidRPr="009A5FD3">
        <w:tc>
          <w:tcPr>
            <w:tcW w:w="489" w:type="dxa"/>
            <w:shd w:val="clear" w:color="auto" w:fill="FFFFCC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D)</w:t>
            </w:r>
          </w:p>
        </w:tc>
        <w:tc>
          <w:tcPr>
            <w:tcW w:w="2700" w:type="dxa"/>
            <w:shd w:val="clear" w:color="auto" w:fill="FFFFCC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Akdeniz Bölgesi</w:t>
            </w:r>
          </w:p>
        </w:tc>
        <w:tc>
          <w:tcPr>
            <w:tcW w:w="1881" w:type="dxa"/>
            <w:shd w:val="clear" w:color="auto" w:fill="FFFFCC"/>
          </w:tcPr>
          <w:p w:rsidR="00826FD7" w:rsidRPr="0099217F" w:rsidRDefault="00826FD7" w:rsidP="009921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2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Mersin</w:t>
            </w:r>
          </w:p>
        </w:tc>
      </w:tr>
    </w:tbl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C5227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26FD7" w:rsidRPr="009A5FD3" w:rsidRDefault="00826FD7" w:rsidP="00C52279">
      <w:pPr>
        <w:pStyle w:val="NormalWeb"/>
        <w:spacing w:before="120" w:beforeAutospacing="0" w:after="120" w:afterAutospacing="0"/>
        <w:rPr>
          <w:rStyle w:val="Strong"/>
        </w:rPr>
      </w:pPr>
      <w:r w:rsidRPr="009A5FD3">
        <w:rPr>
          <w:rStyle w:val="Strong"/>
          <w:b w:val="0"/>
          <w:bCs w:val="0"/>
        </w:rPr>
        <w:t xml:space="preserve">                                         </w:t>
      </w:r>
      <w:r w:rsidRPr="009A5FD3">
        <w:rPr>
          <w:rStyle w:val="Strong"/>
        </w:rPr>
        <w:t xml:space="preserve">Herkese başarılar… </w:t>
      </w:r>
    </w:p>
    <w:p w:rsidR="00826FD7" w:rsidRPr="00641C46" w:rsidRDefault="00826FD7" w:rsidP="00EA2F62">
      <w:pPr>
        <w:pStyle w:val="NormalWeb"/>
        <w:spacing w:before="120" w:beforeAutospacing="0" w:after="120" w:afterAutospacing="0"/>
        <w:rPr>
          <w:rStyle w:val="Strong"/>
          <w:sz w:val="22"/>
          <w:szCs w:val="22"/>
        </w:rPr>
      </w:pPr>
      <w:r w:rsidRPr="009A5FD3">
        <w:rPr>
          <w:rStyle w:val="Strong"/>
        </w:rPr>
        <w:t xml:space="preserve">                                 SÜRE 40 DK</w:t>
      </w:r>
      <w:r w:rsidRPr="00641C46">
        <w:rPr>
          <w:rStyle w:val="Strong"/>
          <w:sz w:val="22"/>
          <w:szCs w:val="22"/>
        </w:rPr>
        <w:t>.</w:t>
      </w:r>
    </w:p>
    <w:sectPr w:rsidR="00826FD7" w:rsidRPr="00641C46" w:rsidSect="00767ACA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FD7" w:rsidRDefault="00826FD7" w:rsidP="00594EE5">
      <w:pPr>
        <w:spacing w:after="0" w:line="240" w:lineRule="auto"/>
      </w:pPr>
      <w:r>
        <w:separator/>
      </w:r>
    </w:p>
  </w:endnote>
  <w:endnote w:type="continuationSeparator" w:id="1">
    <w:p w:rsidR="00826FD7" w:rsidRDefault="00826FD7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FD7" w:rsidRDefault="00826FD7" w:rsidP="00594EE5">
      <w:pPr>
        <w:spacing w:after="0" w:line="240" w:lineRule="auto"/>
      </w:pPr>
      <w:r>
        <w:separator/>
      </w:r>
    </w:p>
  </w:footnote>
  <w:footnote w:type="continuationSeparator" w:id="1">
    <w:p w:rsidR="00826FD7" w:rsidRDefault="00826FD7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FD7" w:rsidRPr="00E80385" w:rsidRDefault="00826FD7" w:rsidP="00C52279">
    <w:pPr>
      <w:spacing w:after="0"/>
      <w:rPr>
        <w:rFonts w:ascii="Times New Roman" w:hAnsi="Times New Roman" w:cs="Times New Roman"/>
        <w:b/>
        <w:bCs/>
        <w:sz w:val="20"/>
        <w:szCs w:val="20"/>
      </w:rPr>
    </w:pPr>
  </w:p>
  <w:p w:rsidR="00826FD7" w:rsidRDefault="00826F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6D6FF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963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2863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E82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FECEB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59440E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F32AA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68C74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CEC05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9EA1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9348A5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00C402F5"/>
    <w:multiLevelType w:val="hybridMultilevel"/>
    <w:tmpl w:val="BECAD9EE"/>
    <w:lvl w:ilvl="0" w:tplc="228CCCF8">
      <w:start w:val="3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84C0920"/>
    <w:multiLevelType w:val="hybridMultilevel"/>
    <w:tmpl w:val="75E099C8"/>
    <w:lvl w:ilvl="0" w:tplc="7A64D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7A436B"/>
    <w:multiLevelType w:val="hybridMultilevel"/>
    <w:tmpl w:val="A2448BDA"/>
    <w:lvl w:ilvl="0" w:tplc="D33C607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AC138F1"/>
    <w:multiLevelType w:val="multilevel"/>
    <w:tmpl w:val="041F001F"/>
    <w:numStyleLink w:val="111111"/>
  </w:abstractNum>
  <w:abstractNum w:abstractNumId="16">
    <w:nsid w:val="0AD24F97"/>
    <w:multiLevelType w:val="hybridMultilevel"/>
    <w:tmpl w:val="D7EAD26C"/>
    <w:lvl w:ilvl="0" w:tplc="5CD4B6EA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7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59" w:hanging="360"/>
      </w:pPr>
    </w:lvl>
    <w:lvl w:ilvl="2" w:tplc="041F001B">
      <w:start w:val="1"/>
      <w:numFmt w:val="lowerRoman"/>
      <w:lvlText w:val="%3."/>
      <w:lvlJc w:val="right"/>
      <w:pPr>
        <w:ind w:left="2279" w:hanging="180"/>
      </w:pPr>
    </w:lvl>
    <w:lvl w:ilvl="3" w:tplc="041F000F">
      <w:start w:val="1"/>
      <w:numFmt w:val="decimal"/>
      <w:lvlText w:val="%4."/>
      <w:lvlJc w:val="left"/>
      <w:pPr>
        <w:ind w:left="2999" w:hanging="360"/>
      </w:pPr>
    </w:lvl>
    <w:lvl w:ilvl="4" w:tplc="041F0019">
      <w:start w:val="1"/>
      <w:numFmt w:val="lowerLetter"/>
      <w:lvlText w:val="%5."/>
      <w:lvlJc w:val="left"/>
      <w:pPr>
        <w:ind w:left="3719" w:hanging="360"/>
      </w:pPr>
    </w:lvl>
    <w:lvl w:ilvl="5" w:tplc="041F001B">
      <w:start w:val="1"/>
      <w:numFmt w:val="lowerRoman"/>
      <w:lvlText w:val="%6."/>
      <w:lvlJc w:val="right"/>
      <w:pPr>
        <w:ind w:left="4439" w:hanging="180"/>
      </w:pPr>
    </w:lvl>
    <w:lvl w:ilvl="6" w:tplc="041F000F">
      <w:start w:val="1"/>
      <w:numFmt w:val="decimal"/>
      <w:lvlText w:val="%7."/>
      <w:lvlJc w:val="left"/>
      <w:pPr>
        <w:ind w:left="5159" w:hanging="360"/>
      </w:pPr>
    </w:lvl>
    <w:lvl w:ilvl="7" w:tplc="041F0019">
      <w:start w:val="1"/>
      <w:numFmt w:val="lowerLetter"/>
      <w:lvlText w:val="%8."/>
      <w:lvlJc w:val="left"/>
      <w:pPr>
        <w:ind w:left="5879" w:hanging="360"/>
      </w:pPr>
    </w:lvl>
    <w:lvl w:ilvl="8" w:tplc="041F001B">
      <w:start w:val="1"/>
      <w:numFmt w:val="lowerRoman"/>
      <w:lvlText w:val="%9."/>
      <w:lvlJc w:val="right"/>
      <w:pPr>
        <w:ind w:left="6599" w:hanging="180"/>
      </w:pPr>
    </w:lvl>
  </w:abstractNum>
  <w:abstractNum w:abstractNumId="18">
    <w:nsid w:val="15D24D4D"/>
    <w:multiLevelType w:val="hybridMultilevel"/>
    <w:tmpl w:val="8CEA877E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19">
    <w:nsid w:val="1A8D5670"/>
    <w:multiLevelType w:val="hybridMultilevel"/>
    <w:tmpl w:val="7D8AA3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3707B2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1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0932C1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2C14F8C"/>
    <w:multiLevelType w:val="hybridMultilevel"/>
    <w:tmpl w:val="D110F8FE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25">
    <w:nsid w:val="40401F44"/>
    <w:multiLevelType w:val="hybridMultilevel"/>
    <w:tmpl w:val="AA5E74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C36A4CAC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70DBD"/>
    <w:multiLevelType w:val="hybridMultilevel"/>
    <w:tmpl w:val="59C449BA"/>
    <w:lvl w:ilvl="0" w:tplc="5D88B03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578449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B350731"/>
    <w:multiLevelType w:val="hybridMultilevel"/>
    <w:tmpl w:val="4FF6FCFA"/>
    <w:lvl w:ilvl="0" w:tplc="CFAA5BE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BE0570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>
    <w:nsid w:val="52D73A3A"/>
    <w:multiLevelType w:val="hybridMultilevel"/>
    <w:tmpl w:val="2236DE52"/>
    <w:lvl w:ilvl="0" w:tplc="9E3A9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A0C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A7252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80E1D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9BEFEC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93E2C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F2E440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A7E9F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A0A19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>
    <w:nsid w:val="5B727FA4"/>
    <w:multiLevelType w:val="hybridMultilevel"/>
    <w:tmpl w:val="033A1740"/>
    <w:lvl w:ilvl="0" w:tplc="041F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2">
    <w:nsid w:val="623B43A6"/>
    <w:multiLevelType w:val="hybridMultilevel"/>
    <w:tmpl w:val="1E3EB36A"/>
    <w:lvl w:ilvl="0" w:tplc="98CC5C8C">
      <w:start w:val="1"/>
      <w:numFmt w:val="upperRoman"/>
      <w:lvlText w:val="%1."/>
      <w:lvlJc w:val="righ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35E4F43"/>
    <w:multiLevelType w:val="hybridMultilevel"/>
    <w:tmpl w:val="15D84F2E"/>
    <w:lvl w:ilvl="0" w:tplc="33F48844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4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6F36E1"/>
    <w:multiLevelType w:val="multilevel"/>
    <w:tmpl w:val="D7EAD26C"/>
    <w:lvl w:ilvl="0">
      <w:start w:val="1"/>
      <w:numFmt w:val="upp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6">
    <w:nsid w:val="7795571C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7"/>
  </w:num>
  <w:num w:numId="3">
    <w:abstractNumId w:val="12"/>
  </w:num>
  <w:num w:numId="4">
    <w:abstractNumId w:val="17"/>
  </w:num>
  <w:num w:numId="5">
    <w:abstractNumId w:val="22"/>
  </w:num>
  <w:num w:numId="6">
    <w:abstractNumId w:val="30"/>
  </w:num>
  <w:num w:numId="7">
    <w:abstractNumId w:val="19"/>
  </w:num>
  <w:num w:numId="8">
    <w:abstractNumId w:val="21"/>
  </w:num>
  <w:num w:numId="9">
    <w:abstractNumId w:val="13"/>
  </w:num>
  <w:num w:numId="10">
    <w:abstractNumId w:val="25"/>
  </w:num>
  <w:num w:numId="11">
    <w:abstractNumId w:val="2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5"/>
  </w:num>
  <w:num w:numId="24">
    <w:abstractNumId w:val="33"/>
  </w:num>
  <w:num w:numId="25">
    <w:abstractNumId w:val="16"/>
  </w:num>
  <w:num w:numId="26">
    <w:abstractNumId w:val="32"/>
  </w:num>
  <w:num w:numId="27">
    <w:abstractNumId w:val="14"/>
  </w:num>
  <w:num w:numId="28">
    <w:abstractNumId w:val="10"/>
  </w:num>
  <w:num w:numId="29">
    <w:abstractNumId w:val="20"/>
  </w:num>
  <w:num w:numId="30">
    <w:abstractNumId w:val="31"/>
  </w:num>
  <w:num w:numId="31">
    <w:abstractNumId w:val="24"/>
  </w:num>
  <w:num w:numId="32">
    <w:abstractNumId w:val="35"/>
  </w:num>
  <w:num w:numId="33">
    <w:abstractNumId w:val="18"/>
  </w:num>
  <w:num w:numId="34">
    <w:abstractNumId w:val="26"/>
  </w:num>
  <w:num w:numId="35">
    <w:abstractNumId w:val="11"/>
  </w:num>
  <w:num w:numId="36">
    <w:abstractNumId w:val="23"/>
  </w:num>
  <w:num w:numId="37">
    <w:abstractNumId w:val="29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EEC"/>
    <w:rsid w:val="00093CD8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35F07"/>
    <w:rsid w:val="00143136"/>
    <w:rsid w:val="0015667C"/>
    <w:rsid w:val="00167393"/>
    <w:rsid w:val="001713B3"/>
    <w:rsid w:val="00176A5C"/>
    <w:rsid w:val="00181FBF"/>
    <w:rsid w:val="00182597"/>
    <w:rsid w:val="001867E6"/>
    <w:rsid w:val="001901D5"/>
    <w:rsid w:val="001A3F18"/>
    <w:rsid w:val="001B7CB7"/>
    <w:rsid w:val="001C5E90"/>
    <w:rsid w:val="001D4642"/>
    <w:rsid w:val="001D4AF8"/>
    <w:rsid w:val="001D5D11"/>
    <w:rsid w:val="001D6DF7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8671D"/>
    <w:rsid w:val="00293308"/>
    <w:rsid w:val="00297120"/>
    <w:rsid w:val="002B3C90"/>
    <w:rsid w:val="002B4450"/>
    <w:rsid w:val="002C1C33"/>
    <w:rsid w:val="002C23EE"/>
    <w:rsid w:val="002C502B"/>
    <w:rsid w:val="002C62DF"/>
    <w:rsid w:val="002C69B5"/>
    <w:rsid w:val="002C7AAF"/>
    <w:rsid w:val="002D140F"/>
    <w:rsid w:val="002E6ADA"/>
    <w:rsid w:val="002E6F9D"/>
    <w:rsid w:val="002F1A79"/>
    <w:rsid w:val="0030418C"/>
    <w:rsid w:val="0030770E"/>
    <w:rsid w:val="003160BF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23CF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45DFF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028E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0EAD"/>
    <w:rsid w:val="005C1590"/>
    <w:rsid w:val="005E1819"/>
    <w:rsid w:val="005E6661"/>
    <w:rsid w:val="0060034B"/>
    <w:rsid w:val="0061567A"/>
    <w:rsid w:val="00621198"/>
    <w:rsid w:val="006304E8"/>
    <w:rsid w:val="00640A9B"/>
    <w:rsid w:val="00641A81"/>
    <w:rsid w:val="00641C46"/>
    <w:rsid w:val="006459E1"/>
    <w:rsid w:val="00646E21"/>
    <w:rsid w:val="0065207C"/>
    <w:rsid w:val="0066493A"/>
    <w:rsid w:val="00671749"/>
    <w:rsid w:val="00671B51"/>
    <w:rsid w:val="00675012"/>
    <w:rsid w:val="006804CD"/>
    <w:rsid w:val="0068589A"/>
    <w:rsid w:val="006A0130"/>
    <w:rsid w:val="006A424E"/>
    <w:rsid w:val="006A59CB"/>
    <w:rsid w:val="006B0A74"/>
    <w:rsid w:val="006B3AE8"/>
    <w:rsid w:val="006B4CB1"/>
    <w:rsid w:val="006C06E9"/>
    <w:rsid w:val="006C4862"/>
    <w:rsid w:val="006D16D4"/>
    <w:rsid w:val="006D1B46"/>
    <w:rsid w:val="006F704A"/>
    <w:rsid w:val="0070484F"/>
    <w:rsid w:val="00705355"/>
    <w:rsid w:val="007120ED"/>
    <w:rsid w:val="00723C1E"/>
    <w:rsid w:val="00745FA5"/>
    <w:rsid w:val="00752C53"/>
    <w:rsid w:val="007609D8"/>
    <w:rsid w:val="00767ACA"/>
    <w:rsid w:val="00784517"/>
    <w:rsid w:val="007A14C9"/>
    <w:rsid w:val="007A3A45"/>
    <w:rsid w:val="007A3E58"/>
    <w:rsid w:val="007C62B9"/>
    <w:rsid w:val="007D32CF"/>
    <w:rsid w:val="007E4430"/>
    <w:rsid w:val="007E4761"/>
    <w:rsid w:val="007E72D8"/>
    <w:rsid w:val="007F2376"/>
    <w:rsid w:val="00807374"/>
    <w:rsid w:val="008073DC"/>
    <w:rsid w:val="008118A3"/>
    <w:rsid w:val="00814BBE"/>
    <w:rsid w:val="008235FD"/>
    <w:rsid w:val="00826DDA"/>
    <w:rsid w:val="00826FD7"/>
    <w:rsid w:val="008329FA"/>
    <w:rsid w:val="00833EAF"/>
    <w:rsid w:val="0084131E"/>
    <w:rsid w:val="008441D9"/>
    <w:rsid w:val="00846364"/>
    <w:rsid w:val="00852857"/>
    <w:rsid w:val="00861819"/>
    <w:rsid w:val="00861F1B"/>
    <w:rsid w:val="00864BC6"/>
    <w:rsid w:val="008652CD"/>
    <w:rsid w:val="00873E53"/>
    <w:rsid w:val="00880C12"/>
    <w:rsid w:val="00894965"/>
    <w:rsid w:val="00896F7C"/>
    <w:rsid w:val="008A1FF6"/>
    <w:rsid w:val="008C2C22"/>
    <w:rsid w:val="008C357A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71AA3"/>
    <w:rsid w:val="00981B46"/>
    <w:rsid w:val="00986292"/>
    <w:rsid w:val="00992103"/>
    <w:rsid w:val="0099217F"/>
    <w:rsid w:val="00995104"/>
    <w:rsid w:val="009A1F41"/>
    <w:rsid w:val="009A44E7"/>
    <w:rsid w:val="009A5FD3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23FE"/>
    <w:rsid w:val="00A3572D"/>
    <w:rsid w:val="00A36999"/>
    <w:rsid w:val="00A37404"/>
    <w:rsid w:val="00A544A3"/>
    <w:rsid w:val="00A735FD"/>
    <w:rsid w:val="00A94906"/>
    <w:rsid w:val="00A96F2B"/>
    <w:rsid w:val="00AA0DFF"/>
    <w:rsid w:val="00AA2C4B"/>
    <w:rsid w:val="00AA316D"/>
    <w:rsid w:val="00AA6530"/>
    <w:rsid w:val="00AB1A23"/>
    <w:rsid w:val="00AC07C5"/>
    <w:rsid w:val="00AC759C"/>
    <w:rsid w:val="00AD199E"/>
    <w:rsid w:val="00AD687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933"/>
    <w:rsid w:val="00BB3395"/>
    <w:rsid w:val="00BC1F47"/>
    <w:rsid w:val="00BD0276"/>
    <w:rsid w:val="00BD204A"/>
    <w:rsid w:val="00BD4388"/>
    <w:rsid w:val="00BF1CC9"/>
    <w:rsid w:val="00C002A1"/>
    <w:rsid w:val="00C33BBC"/>
    <w:rsid w:val="00C401E5"/>
    <w:rsid w:val="00C52279"/>
    <w:rsid w:val="00C523E6"/>
    <w:rsid w:val="00C53017"/>
    <w:rsid w:val="00C62C7C"/>
    <w:rsid w:val="00C632CF"/>
    <w:rsid w:val="00C6592B"/>
    <w:rsid w:val="00C752ED"/>
    <w:rsid w:val="00C753FC"/>
    <w:rsid w:val="00C77936"/>
    <w:rsid w:val="00C82908"/>
    <w:rsid w:val="00C910A8"/>
    <w:rsid w:val="00C9478E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408A0"/>
    <w:rsid w:val="00D441CB"/>
    <w:rsid w:val="00D44BEF"/>
    <w:rsid w:val="00D4590D"/>
    <w:rsid w:val="00D46C5E"/>
    <w:rsid w:val="00D64403"/>
    <w:rsid w:val="00D8392D"/>
    <w:rsid w:val="00DA5FBE"/>
    <w:rsid w:val="00DE1339"/>
    <w:rsid w:val="00DE13DE"/>
    <w:rsid w:val="00DF12FD"/>
    <w:rsid w:val="00E13878"/>
    <w:rsid w:val="00E21115"/>
    <w:rsid w:val="00E26018"/>
    <w:rsid w:val="00E450EE"/>
    <w:rsid w:val="00E53E52"/>
    <w:rsid w:val="00E75053"/>
    <w:rsid w:val="00E80385"/>
    <w:rsid w:val="00E81190"/>
    <w:rsid w:val="00EA2F62"/>
    <w:rsid w:val="00EA504C"/>
    <w:rsid w:val="00EC2B04"/>
    <w:rsid w:val="00ED738D"/>
    <w:rsid w:val="00EE56E1"/>
    <w:rsid w:val="00EF7AB4"/>
    <w:rsid w:val="00F0009A"/>
    <w:rsid w:val="00F000A2"/>
    <w:rsid w:val="00F03871"/>
    <w:rsid w:val="00F07D7E"/>
    <w:rsid w:val="00F232E8"/>
    <w:rsid w:val="00F431C1"/>
    <w:rsid w:val="00F5325B"/>
    <w:rsid w:val="00F53D6D"/>
    <w:rsid w:val="00F60330"/>
    <w:rsid w:val="00F66F61"/>
    <w:rsid w:val="00F70CBD"/>
    <w:rsid w:val="00F75411"/>
    <w:rsid w:val="00F76C02"/>
    <w:rsid w:val="00F808CE"/>
    <w:rsid w:val="00F85073"/>
    <w:rsid w:val="00FA17BC"/>
    <w:rsid w:val="00FA2DA5"/>
    <w:rsid w:val="00FA7D50"/>
    <w:rsid w:val="00FB1109"/>
    <w:rsid w:val="00FB1627"/>
    <w:rsid w:val="00FB293F"/>
    <w:rsid w:val="00FC2C77"/>
    <w:rsid w:val="00FD193C"/>
    <w:rsid w:val="00FD7454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5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522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C522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4EE5"/>
  </w:style>
  <w:style w:type="paragraph" w:styleId="Footer">
    <w:name w:val="footer"/>
    <w:basedOn w:val="Normal"/>
    <w:link w:val="Foot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4EE5"/>
  </w:style>
  <w:style w:type="paragraph" w:styleId="ListParagraph">
    <w:name w:val="List Paragraph"/>
    <w:basedOn w:val="Normal"/>
    <w:uiPriority w:val="99"/>
    <w:qFormat/>
    <w:rsid w:val="00861819"/>
    <w:pPr>
      <w:spacing w:after="0" w:line="240" w:lineRule="auto"/>
      <w:ind w:left="720"/>
    </w:pPr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14313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D32CF"/>
    <w:rPr>
      <w:b/>
      <w:bCs/>
    </w:rPr>
  </w:style>
  <w:style w:type="character" w:customStyle="1" w:styleId="fillblanksquestiontextcontent">
    <w:name w:val="fillblanksquestiontextcontent"/>
    <w:basedOn w:val="DefaultParagraphFont"/>
    <w:uiPriority w:val="99"/>
    <w:rsid w:val="009B2B23"/>
  </w:style>
  <w:style w:type="paragraph" w:styleId="Caption">
    <w:name w:val="caption"/>
    <w:basedOn w:val="Normal"/>
    <w:next w:val="Normal"/>
    <w:uiPriority w:val="99"/>
    <w:qFormat/>
    <w:rsid w:val="0034310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28671D"/>
  </w:style>
  <w:style w:type="paragraph" w:styleId="Index5">
    <w:name w:val="index 5"/>
    <w:basedOn w:val="Normal"/>
    <w:autoRedefine/>
    <w:uiPriority w:val="99"/>
    <w:semiHidden/>
    <w:rsid w:val="00880C12"/>
    <w:pPr>
      <w:tabs>
        <w:tab w:val="right" w:pos="3960"/>
      </w:tabs>
      <w:spacing w:after="0" w:line="240" w:lineRule="atLeast"/>
      <w:ind w:left="180"/>
    </w:pPr>
    <w:rPr>
      <w:rFonts w:ascii="Garamond" w:hAnsi="Garamond" w:cs="Garamond"/>
      <w:noProof/>
      <w:sz w:val="18"/>
      <w:szCs w:val="18"/>
      <w:lang w:eastAsia="en-US"/>
    </w:rPr>
  </w:style>
  <w:style w:type="character" w:customStyle="1" w:styleId="A6">
    <w:name w:val="A6"/>
    <w:uiPriority w:val="99"/>
    <w:rsid w:val="00880C1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80C12"/>
    <w:rPr>
      <w:color w:val="000000"/>
      <w:sz w:val="20"/>
      <w:szCs w:val="20"/>
    </w:rPr>
  </w:style>
  <w:style w:type="paragraph" w:styleId="NoSpacing">
    <w:name w:val="No Spacing"/>
    <w:uiPriority w:val="99"/>
    <w:qFormat/>
    <w:rsid w:val="00880C12"/>
    <w:rPr>
      <w:rFonts w:cs="Calibri"/>
      <w:lang w:eastAsia="en-US"/>
    </w:rPr>
  </w:style>
  <w:style w:type="paragraph" w:customStyle="1" w:styleId="Pa16">
    <w:name w:val="Pa16"/>
    <w:basedOn w:val="Normal"/>
    <w:next w:val="Normal"/>
    <w:uiPriority w:val="99"/>
    <w:rsid w:val="00880C1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C5227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</w:rPr>
  </w:style>
  <w:style w:type="character" w:styleId="Hyperlink">
    <w:name w:val="Hyperlink"/>
    <w:basedOn w:val="DefaultParagraphFont"/>
    <w:uiPriority w:val="99"/>
    <w:rsid w:val="00BD204A"/>
    <w:rPr>
      <w:color w:val="0000FF"/>
      <w:u w:val="single"/>
    </w:rPr>
  </w:style>
  <w:style w:type="paragraph" w:customStyle="1" w:styleId="ListeParagraf1">
    <w:name w:val="Liste Paragraf1"/>
    <w:basedOn w:val="Normal"/>
    <w:uiPriority w:val="99"/>
    <w:rsid w:val="00641C46"/>
    <w:pPr>
      <w:spacing w:after="0" w:line="240" w:lineRule="exact"/>
      <w:ind w:left="720"/>
      <w:jc w:val="both"/>
    </w:pPr>
    <w:rPr>
      <w:rFonts w:cs="Times New Roman"/>
      <w:sz w:val="24"/>
      <w:szCs w:val="24"/>
    </w:rPr>
  </w:style>
  <w:style w:type="table" w:styleId="LightGrid-Accent3">
    <w:name w:val="Light Grid Accent 3"/>
    <w:basedOn w:val="TableNormal"/>
    <w:uiPriority w:val="99"/>
    <w:rsid w:val="00641C46"/>
    <w:pPr>
      <w:jc w:val="both"/>
    </w:pPr>
    <w:rPr>
      <w:rFonts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Autospacing="0" w:afterLines="0" w:afterAutospacing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numbering" w:styleId="111111">
    <w:name w:val="Outline List 2"/>
    <w:basedOn w:val="NoList"/>
    <w:uiPriority w:val="99"/>
    <w:semiHidden/>
    <w:unhideWhenUsed/>
    <w:rsid w:val="007E7B70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1057</Words>
  <Characters>6031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cp:lastModifiedBy>edanur</cp:lastModifiedBy>
  <cp:revision>2</cp:revision>
  <cp:lastPrinted>2017-01-01T21:07:00Z</cp:lastPrinted>
  <dcterms:created xsi:type="dcterms:W3CDTF">2017-01-02T21:33:00Z</dcterms:created>
  <dcterms:modified xsi:type="dcterms:W3CDTF">2017-01-02T21:33:00Z</dcterms:modified>
  <cp:category>www.sorubak.com</cp:category>
</cp:coreProperties>
</file>