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210"/>
        <w:tblW w:w="102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58"/>
        <w:gridCol w:w="5669"/>
        <w:gridCol w:w="1985"/>
      </w:tblGrid>
      <w:tr w:rsidR="00F43CC8" w:rsidRPr="001C77CD">
        <w:trPr>
          <w:trHeight w:hRule="exact" w:val="254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43CC8" w:rsidRPr="001C77CD" w:rsidRDefault="00F43CC8" w:rsidP="001C77CD">
            <w:pPr>
              <w:widowControl w:val="0"/>
              <w:spacing w:after="0" w:line="240" w:lineRule="auto"/>
              <w:rPr>
                <w:color w:val="0D0D0D"/>
                <w:lang w:val="en-US"/>
              </w:rPr>
            </w:pPr>
            <w:r w:rsidRPr="001C77CD">
              <w:rPr>
                <w:color w:val="0D0D0D"/>
                <w:lang w:val="en-US"/>
              </w:rPr>
              <w:t>Adı:</w:t>
            </w:r>
          </w:p>
        </w:tc>
        <w:tc>
          <w:tcPr>
            <w:tcW w:w="56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43CC8" w:rsidRPr="001C77CD" w:rsidRDefault="00F43CC8" w:rsidP="001C77CD">
            <w:pPr>
              <w:pStyle w:val="NoSpacing"/>
              <w:widowControl w:val="0"/>
              <w:jc w:val="center"/>
              <w:rPr>
                <w:rFonts w:ascii="Comic Sans MS" w:hAnsi="Comic Sans MS" w:cs="Comic Sans MS"/>
                <w:sz w:val="16"/>
                <w:szCs w:val="16"/>
                <w:lang w:val="en-US"/>
              </w:rPr>
            </w:pPr>
            <w:r w:rsidRPr="001C77CD">
              <w:rPr>
                <w:b/>
                <w:bCs/>
                <w:lang w:val="en-US"/>
              </w:rPr>
              <w:t>SOSYAL BİLGİLER 5.SINIF 1.DÖNEM 2.YAZILI SINAVI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43CC8" w:rsidRPr="001C77CD" w:rsidRDefault="00F43CC8" w:rsidP="001C77CD">
            <w:pPr>
              <w:widowControl w:val="0"/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C77CD">
              <w:rPr>
                <w:sz w:val="18"/>
                <w:szCs w:val="18"/>
                <w:lang w:val="en-US"/>
              </w:rPr>
              <w:t xml:space="preserve">  PUAN</w:t>
            </w:r>
          </w:p>
        </w:tc>
      </w:tr>
      <w:tr w:rsidR="00F43CC8" w:rsidRPr="001C77CD">
        <w:trPr>
          <w:trHeight w:hRule="exact" w:val="31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43CC8" w:rsidRPr="001C77CD" w:rsidRDefault="00F43CC8" w:rsidP="001C77CD">
            <w:pPr>
              <w:widowControl w:val="0"/>
              <w:spacing w:after="0" w:line="240" w:lineRule="auto"/>
              <w:rPr>
                <w:color w:val="0D0D0D"/>
                <w:lang w:val="en-US"/>
              </w:rPr>
            </w:pPr>
            <w:r w:rsidRPr="001C77CD">
              <w:rPr>
                <w:color w:val="0D0D0D"/>
                <w:lang w:val="en-US"/>
              </w:rPr>
              <w:t>Soyadı: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43CC8" w:rsidRPr="001C77CD" w:rsidRDefault="00F43CC8" w:rsidP="001C77CD">
            <w:pPr>
              <w:pStyle w:val="TableParagraph"/>
              <w:ind w:left="1333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43CC8" w:rsidRPr="001C77CD" w:rsidRDefault="00F43CC8" w:rsidP="001C77CD">
            <w:pPr>
              <w:pStyle w:val="TableParagraph"/>
              <w:spacing w:line="218" w:lineRule="exact"/>
              <w:ind w:left="795"/>
              <w:rPr>
                <w:rFonts w:ascii="Comic Sans MS" w:hAnsi="Comic Sans MS" w:cs="Comic Sans MS"/>
                <w:b/>
                <w:bCs/>
                <w:spacing w:val="-1"/>
                <w:sz w:val="16"/>
                <w:szCs w:val="16"/>
              </w:rPr>
            </w:pPr>
          </w:p>
        </w:tc>
      </w:tr>
      <w:tr w:rsidR="00F43CC8" w:rsidRPr="001C77CD">
        <w:trPr>
          <w:trHeight w:hRule="exact" w:val="416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43CC8" w:rsidRPr="001C77CD" w:rsidRDefault="00F43CC8" w:rsidP="001C77CD">
            <w:pPr>
              <w:widowControl w:val="0"/>
              <w:spacing w:after="0" w:line="240" w:lineRule="auto"/>
              <w:rPr>
                <w:color w:val="0D0D0D"/>
                <w:lang w:val="en-US"/>
              </w:rPr>
            </w:pPr>
            <w:r w:rsidRPr="001C77CD">
              <w:rPr>
                <w:color w:val="0D0D0D"/>
                <w:lang w:val="en-US"/>
              </w:rPr>
              <w:t>Sınıf:                 No:</w:t>
            </w:r>
          </w:p>
        </w:tc>
        <w:tc>
          <w:tcPr>
            <w:tcW w:w="56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CC8" w:rsidRPr="001C77CD" w:rsidRDefault="00F43CC8" w:rsidP="001C77CD">
            <w:pPr>
              <w:pStyle w:val="TableParagraph"/>
              <w:ind w:left="1333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3CC8" w:rsidRPr="001C77CD" w:rsidRDefault="00F43CC8" w:rsidP="001C77CD">
            <w:pPr>
              <w:pStyle w:val="TableParagraph"/>
              <w:spacing w:line="218" w:lineRule="exact"/>
              <w:ind w:left="572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</w:tr>
    </w:tbl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1-</w:t>
      </w:r>
      <w:r w:rsidRPr="003E7CDC">
        <w:rPr>
          <w:rStyle w:val="A4"/>
          <w:rFonts w:ascii="Segoe UI" w:hAnsi="Segoe UI" w:cs="Segoe UI"/>
          <w:color w:val="auto"/>
        </w:rPr>
        <w:t>Rol, bir işte bir kişinin üzerine düşen görevdir. İnsan</w:t>
      </w:r>
      <w:r w:rsidRPr="003E7CDC">
        <w:rPr>
          <w:rStyle w:val="A4"/>
          <w:rFonts w:ascii="Segoe UI" w:hAnsi="Segoe UI" w:cs="Segoe UI"/>
          <w:color w:val="auto"/>
        </w:rPr>
        <w:softHyphen/>
        <w:t xml:space="preserve">ların konumları gereği grup ya da kurum içinde bazı roller üstlenirler.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Verilen tanıma göre aşağıdakilerden hangisi "role" örnek </w:t>
      </w:r>
      <w:r w:rsidRPr="003E7CDC">
        <w:rPr>
          <w:rStyle w:val="A5"/>
          <w:rFonts w:ascii="Segoe UI" w:hAnsi="Segoe UI" w:cs="Segoe UI"/>
          <w:color w:val="auto"/>
        </w:rPr>
        <w:t>olamaz</w:t>
      </w: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A) </w:t>
      </w:r>
      <w:r>
        <w:rPr>
          <w:rStyle w:val="A4"/>
          <w:rFonts w:ascii="Segoe UI" w:hAnsi="Segoe UI" w:cs="Segoe UI"/>
          <w:color w:val="auto"/>
        </w:rPr>
        <w:t xml:space="preserve">Kardeş                          </w:t>
      </w:r>
      <w:r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color w:val="auto"/>
        </w:rPr>
        <w:t xml:space="preserve">B) Aile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color w:val="auto"/>
        </w:rPr>
        <w:t xml:space="preserve">C) Sınıf başkanlığı </w:t>
      </w:r>
      <w:r>
        <w:rPr>
          <w:rStyle w:val="A4"/>
          <w:rFonts w:ascii="Segoe UI" w:hAnsi="Segoe UI" w:cs="Segoe UI"/>
          <w:color w:val="auto"/>
        </w:rPr>
        <w:tab/>
      </w:r>
      <w:r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color w:val="auto"/>
        </w:rPr>
        <w:t xml:space="preserve">D) </w:t>
      </w:r>
      <w:r>
        <w:rPr>
          <w:rStyle w:val="A4"/>
          <w:rFonts w:ascii="Segoe UI" w:hAnsi="Segoe UI" w:cs="Segoe UI"/>
          <w:color w:val="auto"/>
        </w:rPr>
        <w:t>Kaleci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>2-</w:t>
      </w:r>
      <w:r>
        <w:rPr>
          <w:rStyle w:val="A4"/>
          <w:rFonts w:ascii="Segoe UI" w:hAnsi="Segoe UI" w:cs="Segoe UI"/>
          <w:color w:val="auto"/>
        </w:rPr>
        <w:t>Alican, O</w:t>
      </w:r>
      <w:r w:rsidRPr="003E7CDC">
        <w:rPr>
          <w:rStyle w:val="A4"/>
          <w:rFonts w:ascii="Segoe UI" w:hAnsi="Segoe UI" w:cs="Segoe UI"/>
          <w:color w:val="auto"/>
        </w:rPr>
        <w:t>rtaokul 5.sınıfa gitmektedir. Okuyup dok</w:t>
      </w:r>
      <w:r w:rsidRPr="003E7CDC">
        <w:rPr>
          <w:rStyle w:val="A4"/>
          <w:rFonts w:ascii="Segoe UI" w:hAnsi="Segoe UI" w:cs="Segoe UI"/>
          <w:color w:val="auto"/>
        </w:rPr>
        <w:softHyphen/>
        <w:t xml:space="preserve">tor olmayı çok isteyen </w:t>
      </w:r>
      <w:r>
        <w:rPr>
          <w:rStyle w:val="A4"/>
          <w:rFonts w:ascii="Segoe UI" w:hAnsi="Segoe UI" w:cs="Segoe UI"/>
          <w:color w:val="auto"/>
        </w:rPr>
        <w:t>Alican’ı</w:t>
      </w:r>
      <w:r w:rsidRPr="003E7CDC">
        <w:rPr>
          <w:rStyle w:val="A4"/>
          <w:rFonts w:ascii="Segoe UI" w:hAnsi="Segoe UI" w:cs="Segoe UI"/>
          <w:color w:val="auto"/>
        </w:rPr>
        <w:t xml:space="preserve"> babası okula gön</w:t>
      </w:r>
      <w:r w:rsidRPr="003E7CDC">
        <w:rPr>
          <w:rStyle w:val="A4"/>
          <w:rFonts w:ascii="Segoe UI" w:hAnsi="Segoe UI" w:cs="Segoe UI"/>
          <w:color w:val="auto"/>
        </w:rPr>
        <w:softHyphen/>
        <w:t xml:space="preserve">dermemektedir. Evde oturan </w:t>
      </w:r>
      <w:r>
        <w:rPr>
          <w:rStyle w:val="A4"/>
          <w:rFonts w:ascii="Segoe UI" w:hAnsi="Segoe UI" w:cs="Segoe UI"/>
          <w:color w:val="auto"/>
        </w:rPr>
        <w:t>Alican</w:t>
      </w:r>
      <w:r w:rsidRPr="003E7CDC">
        <w:rPr>
          <w:rStyle w:val="A4"/>
          <w:rFonts w:ascii="Segoe UI" w:hAnsi="Segoe UI" w:cs="Segoe UI"/>
          <w:color w:val="auto"/>
        </w:rPr>
        <w:t xml:space="preserve"> bu duruma çok üzülmektedir. </w:t>
      </w:r>
    </w:p>
    <w:p w:rsidR="00F43CC8" w:rsidRPr="00133501" w:rsidRDefault="00F43CC8" w:rsidP="008747E2">
      <w:pPr>
        <w:pStyle w:val="NoSpacing"/>
        <w:rPr>
          <w:rFonts w:ascii="Segoe UI" w:hAnsi="Segoe UI" w:cs="Segoe UI"/>
          <w:sz w:val="20"/>
          <w:szCs w:val="20"/>
          <w:u w:val="single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Ortaokul 5.sınıfa giden </w:t>
      </w:r>
      <w:r>
        <w:rPr>
          <w:rStyle w:val="A4"/>
          <w:rFonts w:ascii="Segoe UI" w:hAnsi="Segoe UI" w:cs="Segoe UI"/>
          <w:b/>
          <w:bCs/>
          <w:color w:val="auto"/>
        </w:rPr>
        <w:t xml:space="preserve">Alican’ın </w:t>
      </w:r>
      <w:r w:rsidRPr="003E7CDC">
        <w:rPr>
          <w:rStyle w:val="A4"/>
          <w:rFonts w:ascii="Segoe UI" w:hAnsi="Segoe UI" w:cs="Segoe UI"/>
          <w:b/>
          <w:bCs/>
          <w:color w:val="auto"/>
        </w:rPr>
        <w:t>aşağıdaki hak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larından hangisinin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 xml:space="preserve">ihlal edildiği söylenebilir?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A) Eğitim hakkı </w:t>
      </w:r>
      <w:r>
        <w:rPr>
          <w:rStyle w:val="A4"/>
          <w:rFonts w:ascii="Segoe UI" w:hAnsi="Segoe UI" w:cs="Segoe UI"/>
          <w:color w:val="auto"/>
        </w:rPr>
        <w:tab/>
      </w:r>
      <w:r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color w:val="auto"/>
        </w:rPr>
        <w:t xml:space="preserve">B) Çalışma hakkı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color w:val="auto"/>
        </w:rPr>
        <w:t xml:space="preserve">C) Sağlık hakkı </w:t>
      </w:r>
      <w:r>
        <w:rPr>
          <w:rStyle w:val="A4"/>
          <w:rFonts w:ascii="Segoe UI" w:hAnsi="Segoe UI" w:cs="Segoe UI"/>
          <w:color w:val="auto"/>
        </w:rPr>
        <w:tab/>
      </w:r>
      <w:r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color w:val="auto"/>
        </w:rPr>
        <w:t>D) Seçme hakkı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>3-</w:t>
      </w:r>
      <w:r w:rsidRPr="003E7CDC">
        <w:rPr>
          <w:rStyle w:val="A4"/>
          <w:rFonts w:ascii="Segoe UI" w:hAnsi="Segoe UI" w:cs="Segoe UI"/>
          <w:color w:val="auto"/>
        </w:rPr>
        <w:t>Türk Dil Kurumu; yabancı kelimelerin yerine, halk arasında kullanılan Türkçe kelimelerin yaygınlaştırıl</w:t>
      </w:r>
      <w:r w:rsidRPr="003E7CDC">
        <w:rPr>
          <w:rStyle w:val="A4"/>
          <w:rFonts w:ascii="Segoe UI" w:hAnsi="Segoe UI" w:cs="Segoe UI"/>
          <w:color w:val="auto"/>
        </w:rPr>
        <w:softHyphen/>
        <w:t xml:space="preserve">ması için çalışmalar yapmıştır.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Bu durum Atatürk’ün aşağıdaki ilkelerinden ön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celikle hangisi ile ilgilidir?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A) Laiklik </w:t>
      </w:r>
      <w:r>
        <w:rPr>
          <w:rStyle w:val="A4"/>
          <w:rFonts w:ascii="Segoe UI" w:hAnsi="Segoe UI" w:cs="Segoe UI"/>
          <w:color w:val="auto"/>
        </w:rPr>
        <w:tab/>
      </w:r>
      <w:r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color w:val="auto"/>
        </w:rPr>
        <w:t xml:space="preserve">B) Halkçılık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color w:val="auto"/>
        </w:rPr>
        <w:t xml:space="preserve">C) Milliyetçilik </w:t>
      </w:r>
      <w:r>
        <w:rPr>
          <w:rStyle w:val="A4"/>
          <w:rFonts w:ascii="Segoe UI" w:hAnsi="Segoe UI" w:cs="Segoe UI"/>
          <w:color w:val="auto"/>
        </w:rPr>
        <w:tab/>
      </w:r>
      <w:r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color w:val="auto"/>
        </w:rPr>
        <w:t>D) Devletçilik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4D2266">
        <w:rPr>
          <w:rFonts w:ascii="Segoe UI" w:hAnsi="Segoe UI" w:cs="Segoe UI"/>
          <w:b/>
          <w:bCs/>
          <w:sz w:val="20"/>
          <w:szCs w:val="20"/>
        </w:rPr>
        <w:t>4-</w:t>
      </w:r>
      <w:r w:rsidRPr="003E7CDC">
        <w:rPr>
          <w:rStyle w:val="A1"/>
          <w:rFonts w:ascii="Segoe UI" w:hAnsi="Segoe UI" w:cs="Segoe UI"/>
          <w:b/>
          <w:bCs/>
          <w:color w:val="auto"/>
        </w:rPr>
        <w:t>Aşağıdakilerden hangisi milli bayramlarımız ara</w:t>
      </w:r>
      <w:r w:rsidRPr="003E7CDC">
        <w:rPr>
          <w:rStyle w:val="A1"/>
          <w:rFonts w:ascii="Segoe UI" w:hAnsi="Segoe UI" w:cs="Segoe UI"/>
          <w:b/>
          <w:bCs/>
          <w:color w:val="auto"/>
        </w:rPr>
        <w:softHyphen/>
        <w:t xml:space="preserve">sında yer alır?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color w:val="auto"/>
        </w:rPr>
        <w:t xml:space="preserve">A) Cumhuriyet Bayramı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color w:val="auto"/>
        </w:rPr>
        <w:t xml:space="preserve">B) Kurban Bayramı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1"/>
          <w:rFonts w:ascii="Segoe UI" w:hAnsi="Segoe UI" w:cs="Segoe UI"/>
          <w:color w:val="auto"/>
        </w:rPr>
        <w:t xml:space="preserve">C) Nevruz Bayramı </w:t>
      </w:r>
    </w:p>
    <w:p w:rsidR="00F43CC8" w:rsidRPr="003E7CDC" w:rsidRDefault="00F43CC8" w:rsidP="008747E2">
      <w:pPr>
        <w:pStyle w:val="NoSpacing"/>
        <w:rPr>
          <w:rStyle w:val="A1"/>
          <w:rFonts w:ascii="Segoe UI" w:hAnsi="Segoe UI" w:cs="Segoe UI"/>
          <w:color w:val="auto"/>
        </w:rPr>
      </w:pPr>
      <w:r w:rsidRPr="003E7CDC">
        <w:rPr>
          <w:rStyle w:val="A1"/>
          <w:rFonts w:ascii="Segoe UI" w:hAnsi="Segoe UI" w:cs="Segoe UI"/>
          <w:color w:val="auto"/>
        </w:rPr>
        <w:t>D)Ramazan Bayramı</w:t>
      </w:r>
    </w:p>
    <w:p w:rsidR="00F43CC8" w:rsidRPr="003E7CDC" w:rsidRDefault="00F43CC8" w:rsidP="008747E2">
      <w:pPr>
        <w:pStyle w:val="NoSpacing"/>
        <w:rPr>
          <w:rStyle w:val="A1"/>
          <w:rFonts w:ascii="Segoe UI" w:hAnsi="Segoe UI" w:cs="Segoe UI"/>
          <w:color w:val="auto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4D2266">
        <w:rPr>
          <w:rFonts w:ascii="Segoe UI" w:hAnsi="Segoe UI" w:cs="Segoe UI"/>
          <w:b/>
          <w:bCs/>
          <w:sz w:val="20"/>
          <w:szCs w:val="20"/>
        </w:rPr>
        <w:t>5-</w:t>
      </w:r>
      <w:r w:rsidRPr="003E7CDC">
        <w:rPr>
          <w:rFonts w:ascii="Segoe UI" w:hAnsi="Segoe UI" w:cs="Segoe UI"/>
          <w:sz w:val="20"/>
          <w:szCs w:val="20"/>
        </w:rPr>
        <w:t>17 Şubat 1926 tarihli Medeni Kanun ile kadınlar şahitlik, boşanma ve miras gibi konularda erkeklerle aynı haklara sahip olmuşlardır</w:t>
      </w:r>
      <w:r w:rsidRPr="003E7CDC">
        <w:rPr>
          <w:rFonts w:ascii="Segoe UI" w:hAnsi="Segoe UI" w:cs="Segoe UI"/>
          <w:b/>
          <w:bCs/>
          <w:sz w:val="20"/>
          <w:szCs w:val="20"/>
        </w:rPr>
        <w:t>.</w:t>
      </w:r>
      <w:r w:rsidRPr="003E7CDC">
        <w:rPr>
          <w:rFonts w:ascii="Segoe UI" w:hAnsi="Segoe UI" w:cs="Segoe UI"/>
          <w:b/>
          <w:bCs/>
          <w:sz w:val="20"/>
          <w:szCs w:val="20"/>
        </w:rPr>
        <w:br/>
      </w:r>
      <w:r w:rsidRPr="004D2266">
        <w:rPr>
          <w:rFonts w:ascii="Segoe UI" w:hAnsi="Segoe UI" w:cs="Segoe UI"/>
          <w:b/>
          <w:bCs/>
          <w:sz w:val="20"/>
          <w:szCs w:val="20"/>
        </w:rPr>
        <w:t>Halkçılık ilkesi, meydana getirdiği bu değişimle aşağıdakilerden hangisini amaçlamıştır?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Ekonomik bağımsızlığı </w:t>
      </w:r>
      <w:r>
        <w:rPr>
          <w:rFonts w:ascii="Segoe UI" w:hAnsi="Segoe UI" w:cs="Segoe UI"/>
          <w:sz w:val="20"/>
          <w:szCs w:val="20"/>
        </w:rPr>
        <w:t xml:space="preserve">  </w:t>
      </w:r>
      <w:r w:rsidRPr="003E7CDC">
        <w:rPr>
          <w:rFonts w:ascii="Segoe UI" w:hAnsi="Segoe UI" w:cs="Segoe UI"/>
          <w:sz w:val="20"/>
          <w:szCs w:val="20"/>
        </w:rPr>
        <w:t>B) Toplumsal eşitliği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Millî egemenliği     </w:t>
      </w:r>
      <w:r>
        <w:rPr>
          <w:rFonts w:ascii="Segoe UI" w:hAnsi="Segoe UI" w:cs="Segoe UI"/>
          <w:sz w:val="20"/>
          <w:szCs w:val="20"/>
        </w:rPr>
        <w:tab/>
        <w:t xml:space="preserve">    </w:t>
      </w:r>
      <w:r w:rsidRPr="003E7CDC">
        <w:rPr>
          <w:rFonts w:ascii="Segoe UI" w:hAnsi="Segoe UI" w:cs="Segoe UI"/>
          <w:sz w:val="20"/>
          <w:szCs w:val="20"/>
        </w:rPr>
        <w:t>D) Özgürlükleri genişletmeyi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6-Türkiye fiziki haritasını inceleyen bir öğrenci aşa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ğıdakilerden hangisiyle ilgili çıkarım </w:t>
      </w:r>
      <w:r w:rsidRPr="003E7CDC">
        <w:rPr>
          <w:rStyle w:val="A5"/>
          <w:rFonts w:ascii="Segoe UI" w:hAnsi="Segoe UI" w:cs="Segoe UI"/>
          <w:color w:val="auto"/>
        </w:rPr>
        <w:t>yapamaz</w:t>
      </w: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?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A) Denizlerin konumuyla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B) Dağların uzanış yönüyle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C) Nüfus hareketleriyle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color w:val="auto"/>
        </w:rPr>
        <w:t>D) Akarsuların dağılışıyla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>7-Arazide, çevrelerine göre daha alçakta bulunan düzlüklere ne ad verilir?</w:t>
      </w:r>
    </w:p>
    <w:p w:rsidR="00F43CC8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 Plato</w:t>
      </w:r>
      <w:r w:rsidRPr="003E7CDC"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 xml:space="preserve">B) </w:t>
      </w:r>
      <w:r>
        <w:rPr>
          <w:rFonts w:ascii="Segoe UI" w:hAnsi="Segoe UI" w:cs="Segoe UI"/>
          <w:sz w:val="20"/>
          <w:szCs w:val="20"/>
        </w:rPr>
        <w:t xml:space="preserve">Ova        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Fonts w:ascii="Segoe UI" w:hAnsi="Segoe UI" w:cs="Segoe UI"/>
          <w:sz w:val="20"/>
          <w:szCs w:val="20"/>
        </w:rPr>
        <w:t>C) Çayır</w:t>
      </w:r>
      <w:r w:rsidRPr="003E7CDC"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 w:rsidRPr="003E7CDC">
        <w:rPr>
          <w:rFonts w:ascii="Segoe UI" w:hAnsi="Segoe UI" w:cs="Segoe UI"/>
          <w:sz w:val="20"/>
          <w:szCs w:val="20"/>
        </w:rPr>
        <w:t>D) Vadi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Default="00F43CC8" w:rsidP="008747E2">
      <w:pPr>
        <w:pStyle w:val="NoSpacing"/>
        <w:rPr>
          <w:rStyle w:val="A4"/>
          <w:rFonts w:ascii="Segoe UI" w:hAnsi="Segoe UI" w:cs="Segoe UI"/>
          <w:b/>
          <w:bCs/>
          <w:color w:val="auto"/>
        </w:rPr>
      </w:pPr>
      <w:r>
        <w:rPr>
          <w:noProof/>
        </w:rPr>
        <w:pict>
          <v:roundrect id="AutoShape 16" o:spid="_x0000_s1026" style="position:absolute;margin-left:-1.5pt;margin-top:2.6pt;width:225pt;height:46.5pt;z-index:251657728;visibility:visible" arcsize="10923f">
            <v:textbox>
              <w:txbxContent>
                <w:p w:rsidR="00F43CC8" w:rsidRPr="005D79C9" w:rsidRDefault="00F43CC8" w:rsidP="005D79C9">
                  <w:pPr>
                    <w:jc w:val="center"/>
                  </w:pPr>
                  <w:hyperlink r:id="rId5" w:history="1">
                    <w:r w:rsidRPr="00510F62">
                      <w:rPr>
                        <w:rStyle w:val="Hyperlink"/>
                      </w:rPr>
                      <w:t>www.sorubak.com</w:t>
                    </w:r>
                  </w:hyperlink>
                </w:p>
                <w:p w:rsidR="00F43CC8" w:rsidRPr="005D79C9" w:rsidRDefault="00F43CC8" w:rsidP="005D79C9"/>
              </w:txbxContent>
            </v:textbox>
          </v:roundrect>
        </w:pict>
      </w:r>
    </w:p>
    <w:p w:rsidR="00F43CC8" w:rsidRDefault="00F43CC8" w:rsidP="008747E2">
      <w:pPr>
        <w:pStyle w:val="NoSpacing"/>
        <w:rPr>
          <w:rStyle w:val="A4"/>
          <w:rFonts w:ascii="Segoe UI" w:hAnsi="Segoe UI" w:cs="Segoe UI"/>
          <w:b/>
          <w:bCs/>
          <w:color w:val="auto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8-Bir fiziki haritada kahverengi rengin fazlaca kul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lanılması o bölgenin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hangi özelliğini</w:t>
      </w: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 gösterir?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A) Karasal iklim tipinin görüldüğünü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B) Ortalama yükseltisinin fazla olduğunu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C) Tarımsal faaliyetlerin yapıldığını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color w:val="auto"/>
        </w:rPr>
        <w:t>D) Orman örtüsünün zayıf olduğunu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9-İklim; etkili olduğu yörede aşağıdaki özelliklerden hangisini </w:t>
      </w:r>
      <w:r w:rsidRPr="003E7CDC">
        <w:rPr>
          <w:rStyle w:val="A5"/>
          <w:rFonts w:ascii="Segoe UI" w:hAnsi="Segoe UI" w:cs="Segoe UI"/>
          <w:color w:val="auto"/>
        </w:rPr>
        <w:t xml:space="preserve">en az </w:t>
      </w: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etkiler?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A) Yetiştirilen tarım ürünlerini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B) Çıkarılan yeraltı kaynaklarını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C) Halkın giyim biçimini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color w:val="auto"/>
        </w:rPr>
        <w:t>D)Evlerin yapı malzemelerini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bCs/>
          <w:color w:val="auto"/>
        </w:rPr>
        <w:t>10-</w:t>
      </w:r>
      <w:r w:rsidRPr="003E7CDC">
        <w:rPr>
          <w:rStyle w:val="A4"/>
          <w:rFonts w:ascii="Segoe UI" w:hAnsi="Segoe UI" w:cs="Segoe UI"/>
          <w:color w:val="auto"/>
        </w:rPr>
        <w:t>İklim şartları ve yer şekillerinin uygun olduğu,ulaşım ağı ile iş imkânlarının geliştiği yerlerde nüfus yoğun</w:t>
      </w:r>
      <w:r w:rsidRPr="003E7CDC">
        <w:rPr>
          <w:rStyle w:val="A4"/>
          <w:rFonts w:ascii="Segoe UI" w:hAnsi="Segoe UI" w:cs="Segoe UI"/>
          <w:color w:val="auto"/>
        </w:rPr>
        <w:softHyphen/>
        <w:t xml:space="preserve">luğu yüksektir.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 xml:space="preserve">Buna göre, aşağıdaki bölgelerimizin hangisinde </w:t>
      </w:r>
      <w:r w:rsidRPr="00133501">
        <w:rPr>
          <w:rStyle w:val="A4"/>
          <w:rFonts w:ascii="Segoe UI" w:hAnsi="Segoe UI" w:cs="Segoe UI"/>
          <w:b/>
          <w:bCs/>
          <w:color w:val="auto"/>
          <w:u w:val="single"/>
        </w:rPr>
        <w:t>nüfus yoğunluğu daha yüksektir?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A) İç Anadolu Bölgesi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B) Karadeniz Bölgesi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C) Marmara Bölgesi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color w:val="auto"/>
        </w:rPr>
        <w:t>D) Güneydoğu Anadolu Bölgesi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4D2266">
        <w:rPr>
          <w:rStyle w:val="A4"/>
          <w:rFonts w:ascii="Segoe UI" w:hAnsi="Segoe UI" w:cs="Segoe UI"/>
          <w:b/>
          <w:bCs/>
          <w:color w:val="auto"/>
        </w:rPr>
        <w:t>11-</w:t>
      </w:r>
      <w:r w:rsidRPr="003E7CDC">
        <w:rPr>
          <w:rStyle w:val="A4"/>
          <w:rFonts w:ascii="Segoe UI" w:hAnsi="Segoe UI" w:cs="Segoe UI"/>
          <w:color w:val="auto"/>
        </w:rPr>
        <w:t>Atatürk'e göre herkes istediği dine inanabilmeli ve inancının gereklerini serbestçe yerine getirebilmeliy</w:t>
      </w:r>
      <w:r w:rsidRPr="003E7CDC">
        <w:rPr>
          <w:rStyle w:val="A4"/>
          <w:rFonts w:ascii="Segoe UI" w:hAnsi="Segoe UI" w:cs="Segoe UI"/>
          <w:color w:val="auto"/>
        </w:rPr>
        <w:softHyphen/>
        <w:t>di. Hiç kimse düşünce ve inançlarından dolayı ayrım</w:t>
      </w:r>
      <w:r w:rsidRPr="003E7CDC">
        <w:rPr>
          <w:rStyle w:val="A4"/>
          <w:rFonts w:ascii="Segoe UI" w:hAnsi="Segoe UI" w:cs="Segoe UI"/>
          <w:color w:val="auto"/>
        </w:rPr>
        <w:softHyphen/>
        <w:t xml:space="preserve">cılığa uğramamalıydı.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b/>
          <w:bCs/>
          <w:color w:val="auto"/>
        </w:rPr>
        <w:t>Aşağıdakilerden hangisi Atatürk'ün bu düşünce</w:t>
      </w:r>
      <w:r w:rsidRPr="003E7CDC">
        <w:rPr>
          <w:rStyle w:val="A4"/>
          <w:rFonts w:ascii="Segoe UI" w:hAnsi="Segoe UI" w:cs="Segoe UI"/>
          <w:b/>
          <w:bCs/>
          <w:color w:val="auto"/>
        </w:rPr>
        <w:softHyphen/>
        <w:t xml:space="preserve">lerinin gerçekleşmesini amaçlayan ilkedir?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Style w:val="A4"/>
          <w:rFonts w:ascii="Segoe UI" w:hAnsi="Segoe UI" w:cs="Segoe UI"/>
          <w:color w:val="auto"/>
        </w:rPr>
        <w:t xml:space="preserve">A) Cumhuriyetçilik </w:t>
      </w:r>
      <w:r>
        <w:rPr>
          <w:rStyle w:val="A4"/>
          <w:rFonts w:ascii="Segoe UI" w:hAnsi="Segoe UI" w:cs="Segoe UI"/>
          <w:color w:val="auto"/>
        </w:rPr>
        <w:tab/>
      </w:r>
      <w:r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color w:val="auto"/>
        </w:rPr>
        <w:t xml:space="preserve">B) Laiklik 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  <w:r w:rsidRPr="003E7CDC">
        <w:rPr>
          <w:rStyle w:val="A4"/>
          <w:rFonts w:ascii="Segoe UI" w:hAnsi="Segoe UI" w:cs="Segoe UI"/>
          <w:color w:val="auto"/>
        </w:rPr>
        <w:t xml:space="preserve">C) Milliyetçilik </w:t>
      </w:r>
      <w:r>
        <w:rPr>
          <w:rStyle w:val="A4"/>
          <w:rFonts w:ascii="Segoe UI" w:hAnsi="Segoe UI" w:cs="Segoe UI"/>
          <w:color w:val="auto"/>
        </w:rPr>
        <w:tab/>
      </w:r>
      <w:r>
        <w:rPr>
          <w:rStyle w:val="A4"/>
          <w:rFonts w:ascii="Segoe UI" w:hAnsi="Segoe UI" w:cs="Segoe UI"/>
          <w:color w:val="auto"/>
        </w:rPr>
        <w:tab/>
      </w:r>
      <w:r>
        <w:rPr>
          <w:rStyle w:val="A4"/>
          <w:rFonts w:ascii="Segoe UI" w:hAnsi="Segoe UI" w:cs="Segoe UI"/>
          <w:color w:val="auto"/>
        </w:rPr>
        <w:tab/>
      </w:r>
      <w:r w:rsidRPr="003E7CDC">
        <w:rPr>
          <w:rStyle w:val="A4"/>
          <w:rFonts w:ascii="Segoe UI" w:hAnsi="Segoe UI" w:cs="Segoe UI"/>
          <w:color w:val="auto"/>
        </w:rPr>
        <w:t>D) Devletçilik</w:t>
      </w:r>
    </w:p>
    <w:p w:rsidR="00F43CC8" w:rsidRPr="003E7CDC" w:rsidRDefault="00F43CC8" w:rsidP="008747E2">
      <w:pPr>
        <w:pStyle w:val="NoSpacing"/>
        <w:rPr>
          <w:rStyle w:val="A4"/>
          <w:rFonts w:ascii="Segoe UI" w:hAnsi="Segoe UI" w:cs="Segoe UI"/>
          <w:color w:val="auto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>12-……………….</w:t>
      </w:r>
      <w:r>
        <w:rPr>
          <w:rFonts w:ascii="Segoe UI" w:hAnsi="Segoe UI" w:cs="Segoe UI"/>
          <w:sz w:val="20"/>
          <w:szCs w:val="20"/>
        </w:rPr>
        <w:t>, a</w:t>
      </w:r>
      <w:r w:rsidRPr="003E7CDC">
        <w:rPr>
          <w:rFonts w:ascii="Segoe UI" w:hAnsi="Segoe UI" w:cs="Segoe UI"/>
          <w:sz w:val="20"/>
          <w:szCs w:val="20"/>
        </w:rPr>
        <w:t>şı</w:t>
      </w:r>
      <w:r>
        <w:rPr>
          <w:rFonts w:ascii="Segoe UI" w:hAnsi="Segoe UI" w:cs="Segoe UI"/>
          <w:sz w:val="20"/>
          <w:szCs w:val="20"/>
        </w:rPr>
        <w:t>rı yağış nedeniyle meydana gelir,</w:t>
      </w:r>
      <w:r w:rsidRPr="003E7CDC">
        <w:rPr>
          <w:rFonts w:ascii="Segoe UI" w:hAnsi="Segoe UI" w:cs="Segoe UI"/>
          <w:sz w:val="20"/>
          <w:szCs w:val="20"/>
        </w:rPr>
        <w:t xml:space="preserve"> akarsuların taşmasına neden olur.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>………………</w:t>
      </w:r>
      <w:r w:rsidRPr="003E7CDC">
        <w:rPr>
          <w:rFonts w:ascii="Segoe UI" w:hAnsi="Segoe UI" w:cs="Segoe UI"/>
          <w:sz w:val="20"/>
          <w:szCs w:val="20"/>
        </w:rPr>
        <w:t>, yağışın fazla, eğimli arazilerin çok v</w:t>
      </w:r>
      <w:r>
        <w:rPr>
          <w:rFonts w:ascii="Segoe UI" w:hAnsi="Segoe UI" w:cs="Segoe UI"/>
          <w:sz w:val="20"/>
          <w:szCs w:val="20"/>
        </w:rPr>
        <w:t>e toprağın gevşek olduğu yerlerd</w:t>
      </w:r>
      <w:r w:rsidRPr="003E7CDC">
        <w:rPr>
          <w:rFonts w:ascii="Segoe UI" w:hAnsi="Segoe UI" w:cs="Segoe UI"/>
          <w:sz w:val="20"/>
          <w:szCs w:val="20"/>
        </w:rPr>
        <w:t xml:space="preserve">e meydana gelir. 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>……………</w:t>
      </w:r>
      <w:r w:rsidRPr="003E7CDC">
        <w:rPr>
          <w:rFonts w:ascii="Segoe UI" w:hAnsi="Segoe UI" w:cs="Segoe UI"/>
          <w:sz w:val="20"/>
          <w:szCs w:val="20"/>
        </w:rPr>
        <w:t xml:space="preserve">, karın fazla yağdığı, dik ve eğimli arazilerin olduğu yerlerde oluşur.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>…………….</w:t>
      </w:r>
      <w:r w:rsidRPr="003E7CDC">
        <w:rPr>
          <w:rFonts w:ascii="Segoe UI" w:hAnsi="Segoe UI" w:cs="Segoe UI"/>
          <w:sz w:val="20"/>
          <w:szCs w:val="20"/>
        </w:rPr>
        <w:t xml:space="preserve">, toprağın, akarsular ya da rüzgâr tarafından aşındırılıp başka yerlere taşınmasıdır.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>Yukarıda boş bırakılan yerlere</w:t>
      </w:r>
      <w:r>
        <w:rPr>
          <w:rFonts w:ascii="Segoe UI" w:hAnsi="Segoe UI" w:cs="Segoe UI"/>
          <w:b/>
          <w:bCs/>
          <w:sz w:val="20"/>
          <w:szCs w:val="20"/>
        </w:rPr>
        <w:t xml:space="preserve"> yazılması gereken doğal afet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ler hangi seçenekte </w:t>
      </w:r>
      <w:r w:rsidRPr="003E7CDC">
        <w:rPr>
          <w:rFonts w:ascii="Segoe UI" w:hAnsi="Segoe UI" w:cs="Segoe UI"/>
          <w:b/>
          <w:bCs/>
          <w:sz w:val="20"/>
          <w:szCs w:val="20"/>
          <w:u w:val="single"/>
        </w:rPr>
        <w:t xml:space="preserve">doğru bir sırayla </w:t>
      </w:r>
      <w:r w:rsidRPr="003E7CDC">
        <w:rPr>
          <w:rFonts w:ascii="Segoe UI" w:hAnsi="Segoe UI" w:cs="Segoe UI"/>
          <w:b/>
          <w:bCs/>
          <w:sz w:val="20"/>
          <w:szCs w:val="20"/>
        </w:rPr>
        <w:t>verilmiştir?</w:t>
      </w:r>
    </w:p>
    <w:p w:rsidR="00F43CC8" w:rsidRPr="003E7CDC" w:rsidRDefault="00F43CC8" w:rsidP="008577B1">
      <w:pPr>
        <w:pStyle w:val="NoSpacing"/>
        <w:numPr>
          <w:ilvl w:val="0"/>
          <w:numId w:val="11"/>
        </w:num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Sel-Heyelan-Erozyon-</w:t>
      </w:r>
      <w:r w:rsidRPr="003E7CDC">
        <w:rPr>
          <w:rFonts w:ascii="Segoe UI" w:hAnsi="Segoe UI" w:cs="Segoe UI"/>
          <w:sz w:val="20"/>
          <w:szCs w:val="20"/>
        </w:rPr>
        <w:t>Çığ</w:t>
      </w:r>
    </w:p>
    <w:p w:rsidR="00F43CC8" w:rsidRDefault="00F43CC8" w:rsidP="008747E2">
      <w:pPr>
        <w:pStyle w:val="NoSpacing"/>
        <w:numPr>
          <w:ilvl w:val="0"/>
          <w:numId w:val="11"/>
        </w:num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Heyelan-Sel-Çığ-</w:t>
      </w:r>
      <w:r w:rsidRPr="003E7CDC">
        <w:rPr>
          <w:rFonts w:ascii="Segoe UI" w:hAnsi="Segoe UI" w:cs="Segoe UI"/>
          <w:sz w:val="20"/>
          <w:szCs w:val="20"/>
        </w:rPr>
        <w:t>Erozyon</w:t>
      </w:r>
    </w:p>
    <w:p w:rsidR="00F43CC8" w:rsidRPr="008577B1" w:rsidRDefault="00F43CC8" w:rsidP="008747E2">
      <w:pPr>
        <w:pStyle w:val="NoSpacing"/>
        <w:numPr>
          <w:ilvl w:val="0"/>
          <w:numId w:val="11"/>
        </w:num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Heyelan-Sel-Erozyon-</w:t>
      </w:r>
      <w:r w:rsidRPr="008577B1">
        <w:rPr>
          <w:rFonts w:ascii="Segoe UI" w:hAnsi="Segoe UI" w:cs="Segoe UI"/>
          <w:sz w:val="20"/>
          <w:szCs w:val="20"/>
        </w:rPr>
        <w:t>Çığ</w:t>
      </w:r>
    </w:p>
    <w:p w:rsidR="00F43CC8" w:rsidRPr="003E7CDC" w:rsidRDefault="00F43CC8" w:rsidP="008577B1">
      <w:pPr>
        <w:pStyle w:val="NoSpacing"/>
        <w:numPr>
          <w:ilvl w:val="0"/>
          <w:numId w:val="11"/>
        </w:num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Sel-Heyelan-Çığ-</w:t>
      </w:r>
      <w:r w:rsidRPr="003E7CDC">
        <w:rPr>
          <w:rFonts w:ascii="Segoe UI" w:hAnsi="Segoe UI" w:cs="Segoe UI"/>
          <w:sz w:val="20"/>
          <w:szCs w:val="20"/>
        </w:rPr>
        <w:t>Erozyon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577B1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13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-Aşağıdakilerden hangisi doğal afetlerden biri 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</w:t>
      </w:r>
      <w:r w:rsidRPr="003E7CDC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softHyphen/>
        <w:t>dir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F43CC8" w:rsidRPr="003E7CDC" w:rsidRDefault="00F43CC8" w:rsidP="008577B1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3E7CDC">
        <w:rPr>
          <w:rFonts w:ascii="Segoe UI" w:hAnsi="Segoe UI" w:cs="Segoe UI"/>
          <w:sz w:val="20"/>
          <w:szCs w:val="20"/>
        </w:rPr>
        <w:t xml:space="preserve">Sel        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3E7CDC">
        <w:rPr>
          <w:rFonts w:ascii="Segoe UI" w:hAnsi="Segoe UI" w:cs="Segoe UI"/>
          <w:sz w:val="20"/>
          <w:szCs w:val="20"/>
        </w:rPr>
        <w:t xml:space="preserve">Trafik kazası </w:t>
      </w:r>
    </w:p>
    <w:p w:rsidR="00F43CC8" w:rsidRDefault="00F43CC8" w:rsidP="008577B1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Pr="003E7CDC">
        <w:rPr>
          <w:rFonts w:ascii="Segoe UI" w:hAnsi="Segoe UI" w:cs="Segoe UI"/>
          <w:sz w:val="20"/>
          <w:szCs w:val="20"/>
        </w:rPr>
        <w:t xml:space="preserve">Deprem          </w:t>
      </w:r>
      <w:r w:rsidRPr="003E7CDC">
        <w:rPr>
          <w:rFonts w:ascii="Segoe UI" w:hAnsi="Segoe UI" w:cs="Segoe UI"/>
          <w:color w:val="000000"/>
          <w:sz w:val="20"/>
          <w:szCs w:val="20"/>
        </w:rPr>
        <w:t xml:space="preserve">D) </w:t>
      </w:r>
      <w:r w:rsidRPr="003E7CDC">
        <w:rPr>
          <w:rFonts w:ascii="Segoe UI" w:hAnsi="Segoe UI" w:cs="Segoe UI"/>
          <w:sz w:val="20"/>
          <w:szCs w:val="20"/>
        </w:rPr>
        <w:t xml:space="preserve">Heyelan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Fiziki Haritalarda renkler yükseltileri </w:t>
      </w:r>
      <w:r w:rsidRPr="003E7CDC">
        <w:rPr>
          <w:rFonts w:ascii="Segoe UI" w:hAnsi="Segoe UI" w:cs="Segoe UI"/>
          <w:sz w:val="20"/>
          <w:szCs w:val="20"/>
        </w:rPr>
        <w:t xml:space="preserve">gösterir. </w:t>
      </w:r>
      <w:r>
        <w:rPr>
          <w:rFonts w:ascii="Segoe UI" w:hAnsi="Segoe UI" w:cs="Segoe UI"/>
          <w:sz w:val="20"/>
          <w:szCs w:val="20"/>
        </w:rPr>
        <w:t>Buna göre</w:t>
      </w:r>
    </w:p>
    <w:p w:rsidR="00F43CC8" w:rsidRDefault="00F43CC8" w:rsidP="008747E2">
      <w:pPr>
        <w:pStyle w:val="NoSpacing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Ova gibi deniz seviyesindeki yerler.........renk,</w:t>
      </w:r>
    </w:p>
    <w:p w:rsidR="00F43CC8" w:rsidRDefault="00F43CC8" w:rsidP="00D07095">
      <w:pPr>
        <w:pStyle w:val="NoSpacing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D07095">
        <w:rPr>
          <w:rFonts w:ascii="Segoe UI" w:hAnsi="Segoe UI" w:cs="Segoe UI"/>
          <w:sz w:val="20"/>
          <w:szCs w:val="20"/>
        </w:rPr>
        <w:t>Orta yükseklikte olan plato gibi yerler.............renk,</w:t>
      </w:r>
    </w:p>
    <w:p w:rsidR="00F43CC8" w:rsidRPr="00D07095" w:rsidRDefault="00F43CC8" w:rsidP="008747E2">
      <w:pPr>
        <w:pStyle w:val="NoSpacing"/>
        <w:numPr>
          <w:ilvl w:val="0"/>
          <w:numId w:val="14"/>
        </w:numPr>
        <w:rPr>
          <w:rFonts w:ascii="Segoe UI" w:hAnsi="Segoe UI" w:cs="Segoe UI"/>
          <w:sz w:val="20"/>
          <w:szCs w:val="20"/>
        </w:rPr>
      </w:pPr>
      <w:r w:rsidRPr="00D07095">
        <w:rPr>
          <w:rFonts w:ascii="Segoe UI" w:hAnsi="Segoe UI" w:cs="Segoe UI"/>
          <w:sz w:val="20"/>
          <w:szCs w:val="20"/>
        </w:rPr>
        <w:t>Dağlık ve yüksek yerler.................renk ile gösterilir.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14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-Buna göre haritada numaralandırılmış yerlerin renklerle </w:t>
      </w:r>
      <w:r w:rsidRPr="005E1A2C">
        <w:rPr>
          <w:rFonts w:ascii="Segoe UI" w:hAnsi="Segoe UI" w:cs="Segoe UI"/>
          <w:b/>
          <w:bCs/>
          <w:sz w:val="20"/>
          <w:szCs w:val="20"/>
          <w:u w:val="single"/>
        </w:rPr>
        <w:t>doğru eşleştirilmesi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 hangisidir?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A) Sarı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Yeşil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K</w:t>
      </w:r>
      <w:r w:rsidRPr="003E7CDC">
        <w:rPr>
          <w:rFonts w:ascii="Segoe UI" w:hAnsi="Segoe UI" w:cs="Segoe UI"/>
          <w:sz w:val="20"/>
          <w:szCs w:val="20"/>
        </w:rPr>
        <w:t>ahverengi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B) Kahverengi</w:t>
      </w:r>
      <w:r>
        <w:rPr>
          <w:rFonts w:ascii="Segoe UI" w:hAnsi="Segoe UI" w:cs="Segoe UI"/>
          <w:sz w:val="20"/>
          <w:szCs w:val="20"/>
        </w:rPr>
        <w:tab/>
        <w:t>Sarı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Y</w:t>
      </w:r>
      <w:r w:rsidRPr="003E7CDC">
        <w:rPr>
          <w:rFonts w:ascii="Segoe UI" w:hAnsi="Segoe UI" w:cs="Segoe UI"/>
          <w:sz w:val="20"/>
          <w:szCs w:val="20"/>
        </w:rPr>
        <w:t>eşil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C) Yeşil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Sarı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K</w:t>
      </w:r>
      <w:r w:rsidRPr="003E7CDC">
        <w:rPr>
          <w:rFonts w:ascii="Segoe UI" w:hAnsi="Segoe UI" w:cs="Segoe UI"/>
          <w:sz w:val="20"/>
          <w:szCs w:val="20"/>
        </w:rPr>
        <w:t>ahverengi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Sarı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>Kahverengi</w:t>
      </w:r>
      <w:r>
        <w:rPr>
          <w:rFonts w:ascii="Segoe UI" w:hAnsi="Segoe UI" w:cs="Segoe UI"/>
          <w:sz w:val="20"/>
          <w:szCs w:val="20"/>
        </w:rPr>
        <w:tab/>
        <w:t>Y</w:t>
      </w:r>
      <w:r w:rsidRPr="003E7CDC">
        <w:rPr>
          <w:rFonts w:ascii="Segoe UI" w:hAnsi="Segoe UI" w:cs="Segoe UI"/>
          <w:sz w:val="20"/>
          <w:szCs w:val="20"/>
        </w:rPr>
        <w:t>eşil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15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-Bir şehrin göç almasında ve nüfusunun artmasında aşağıdakilerden hangisi </w:t>
      </w:r>
      <w:r w:rsidRPr="003E7CDC">
        <w:rPr>
          <w:rFonts w:ascii="Segoe UI" w:hAnsi="Segoe UI" w:cs="Segoe UI"/>
          <w:b/>
          <w:bCs/>
          <w:sz w:val="20"/>
          <w:szCs w:val="20"/>
          <w:u w:val="single"/>
        </w:rPr>
        <w:t>etkili değildir</w:t>
      </w:r>
      <w:r w:rsidRPr="003E7CDC">
        <w:rPr>
          <w:rFonts w:ascii="Segoe UI" w:hAnsi="Segoe UI" w:cs="Segoe UI"/>
          <w:b/>
          <w:bCs/>
          <w:sz w:val="20"/>
          <w:szCs w:val="20"/>
        </w:rPr>
        <w:t>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Sanayinin gelişmiş olması.                           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B) Dağlık ve engebeli olması.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Turizmin gelişmiş olması.                             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D) Uygun iklim koşullarına sahip olması.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5244E1">
        <w:rPr>
          <w:rFonts w:ascii="Segoe UI" w:hAnsi="Segoe UI" w:cs="Segoe UI"/>
          <w:b/>
          <w:bCs/>
          <w:sz w:val="20"/>
          <w:szCs w:val="20"/>
        </w:rPr>
        <w:t>I.</w:t>
      </w:r>
      <w:r w:rsidRPr="003E7CDC">
        <w:rPr>
          <w:rFonts w:ascii="Segoe UI" w:hAnsi="Segoe UI" w:cs="Segoe UI"/>
          <w:sz w:val="20"/>
          <w:szCs w:val="20"/>
        </w:rPr>
        <w:t xml:space="preserve"> Ağır eşyalarımızı duvara sabitleyebiliriz.</w:t>
      </w:r>
    </w:p>
    <w:p w:rsidR="00F43CC8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5244E1">
        <w:rPr>
          <w:rFonts w:ascii="Segoe UI" w:hAnsi="Segoe UI" w:cs="Segoe UI"/>
          <w:b/>
          <w:bCs/>
          <w:sz w:val="20"/>
          <w:szCs w:val="20"/>
        </w:rPr>
        <w:t>II.</w:t>
      </w:r>
      <w:r w:rsidRPr="003E7CDC">
        <w:rPr>
          <w:rFonts w:ascii="Segoe UI" w:hAnsi="Segoe UI" w:cs="Segoe UI"/>
          <w:sz w:val="20"/>
          <w:szCs w:val="20"/>
        </w:rPr>
        <w:t xml:space="preserve"> Dayanıklı yapılar yapabiliriz.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5244E1">
        <w:rPr>
          <w:rFonts w:ascii="Segoe UI" w:hAnsi="Segoe UI" w:cs="Segoe UI"/>
          <w:b/>
          <w:bCs/>
          <w:sz w:val="20"/>
          <w:szCs w:val="20"/>
        </w:rPr>
        <w:t>III.</w:t>
      </w:r>
      <w:r w:rsidRPr="003E7CDC">
        <w:rPr>
          <w:rFonts w:ascii="Segoe UI" w:hAnsi="Segoe UI" w:cs="Segoe UI"/>
          <w:sz w:val="20"/>
          <w:szCs w:val="20"/>
        </w:rPr>
        <w:t xml:space="preserve"> Bulunduğumuz yerden nasıl uzaklaşabileceğimizi önceden planlayabiliriz.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16-</w:t>
      </w:r>
      <w:r w:rsidRPr="003E7CDC">
        <w:rPr>
          <w:rFonts w:ascii="Segoe UI" w:hAnsi="Segoe UI" w:cs="Segoe UI"/>
          <w:b/>
          <w:bCs/>
          <w:sz w:val="20"/>
          <w:szCs w:val="20"/>
        </w:rPr>
        <w:t>Numaralandırılmış önlemler aşağıdaki doğal afetlerden hangisi için alınmalıdır?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</w:t>
      </w:r>
      <w:r w:rsidRPr="003E7CDC">
        <w:rPr>
          <w:rFonts w:ascii="Segoe UI" w:hAnsi="Segoe UI" w:cs="Segoe UI"/>
          <w:sz w:val="20"/>
          <w:szCs w:val="20"/>
        </w:rPr>
        <w:t>)Heyel</w:t>
      </w:r>
      <w:r>
        <w:rPr>
          <w:rFonts w:ascii="Segoe UI" w:hAnsi="Segoe UI" w:cs="Segoe UI"/>
          <w:sz w:val="20"/>
          <w:szCs w:val="20"/>
        </w:rPr>
        <w:t>an                B</w:t>
      </w:r>
      <w:r w:rsidRPr="003E7CDC">
        <w:rPr>
          <w:rFonts w:ascii="Segoe UI" w:hAnsi="Segoe UI" w:cs="Segoe UI"/>
          <w:sz w:val="20"/>
          <w:szCs w:val="20"/>
        </w:rPr>
        <w:t>)Deprem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</w:t>
      </w:r>
      <w:r w:rsidRPr="003E7CDC">
        <w:rPr>
          <w:rFonts w:ascii="Segoe UI" w:hAnsi="Segoe UI" w:cs="Segoe UI"/>
          <w:sz w:val="20"/>
          <w:szCs w:val="20"/>
        </w:rPr>
        <w:t xml:space="preserve">)Sel      </w:t>
      </w:r>
      <w:r>
        <w:rPr>
          <w:rFonts w:ascii="Segoe UI" w:hAnsi="Segoe UI" w:cs="Segoe UI"/>
          <w:sz w:val="20"/>
          <w:szCs w:val="20"/>
        </w:rPr>
        <w:t xml:space="preserve">                  D</w:t>
      </w:r>
      <w:r w:rsidRPr="003E7CDC">
        <w:rPr>
          <w:rFonts w:ascii="Segoe UI" w:hAnsi="Segoe UI" w:cs="Segoe UI"/>
          <w:sz w:val="20"/>
          <w:szCs w:val="20"/>
        </w:rPr>
        <w:t>)Çığ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17</w:t>
      </w:r>
      <w:r w:rsidRPr="005244E1">
        <w:rPr>
          <w:rFonts w:ascii="Segoe UI" w:hAnsi="Segoe UI" w:cs="Segoe UI"/>
          <w:b/>
          <w:bCs/>
          <w:sz w:val="20"/>
          <w:szCs w:val="20"/>
        </w:rPr>
        <w:t>-</w:t>
      </w:r>
      <w:r w:rsidRPr="003E7CDC">
        <w:rPr>
          <w:rFonts w:ascii="Segoe UI" w:hAnsi="Segoe UI" w:cs="Segoe UI"/>
          <w:sz w:val="20"/>
          <w:szCs w:val="20"/>
        </w:rPr>
        <w:t>Elverişli iklime sahip deniz kıyılarında, düz alanlarda, tarımsal üretimi fazla olan yerlerde; ulaşımı, sanayisi ve ticareti gelişmiş yerlerde nüfus yoğundur.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3E7CDC">
        <w:rPr>
          <w:rFonts w:ascii="Segoe UI" w:hAnsi="Segoe UI" w:cs="Segoe UI"/>
          <w:b/>
          <w:bCs/>
          <w:sz w:val="20"/>
          <w:szCs w:val="20"/>
        </w:rPr>
        <w:t xml:space="preserve">Buna göre, aşağıdaki bölgelerden hangisinin nüfusu yoğunluğu diğerlerine göre </w:t>
      </w:r>
      <w:r w:rsidRPr="003E7CDC">
        <w:rPr>
          <w:rFonts w:ascii="Segoe UI" w:hAnsi="Segoe UI" w:cs="Segoe UI"/>
          <w:b/>
          <w:bCs/>
          <w:sz w:val="20"/>
          <w:szCs w:val="20"/>
          <w:u w:val="single"/>
        </w:rPr>
        <w:t>daha azdır?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Doğu Anadolu Bölgesi </w:t>
      </w:r>
      <w:r w:rsidRPr="003E7CDC">
        <w:rPr>
          <w:rFonts w:ascii="Segoe UI" w:hAnsi="Segoe UI" w:cs="Segoe UI"/>
          <w:sz w:val="20"/>
          <w:szCs w:val="20"/>
        </w:rPr>
        <w:tab/>
        <w:t>B) Ege Bölgesi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C) İç Anadolu Bölgesi</w:t>
      </w:r>
      <w:r w:rsidRPr="003E7CDC"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 xml:space="preserve">             </w:t>
      </w:r>
      <w:r w:rsidRPr="003E7CDC">
        <w:rPr>
          <w:rFonts w:ascii="Segoe UI" w:hAnsi="Segoe UI" w:cs="Segoe UI"/>
          <w:sz w:val="20"/>
          <w:szCs w:val="20"/>
        </w:rPr>
        <w:t>D) Karadeniz Bölgesi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5244E1">
        <w:rPr>
          <w:rFonts w:ascii="Segoe UI" w:hAnsi="Segoe UI" w:cs="Segoe UI"/>
          <w:b/>
          <w:bCs/>
          <w:color w:val="000000"/>
          <w:sz w:val="20"/>
          <w:szCs w:val="20"/>
        </w:rPr>
        <w:t>I-</w:t>
      </w:r>
      <w:r w:rsidRPr="003E7CDC">
        <w:rPr>
          <w:rFonts w:ascii="Segoe UI" w:hAnsi="Segoe UI" w:cs="Segoe UI"/>
          <w:color w:val="000000"/>
          <w:sz w:val="20"/>
          <w:szCs w:val="20"/>
        </w:rPr>
        <w:t>Karasal iklimin etkili olduğu bölgelerin doğal bitki örtüsüdür.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bCs/>
          <w:sz w:val="20"/>
          <w:szCs w:val="20"/>
        </w:rPr>
        <w:t>II-</w:t>
      </w:r>
      <w:r w:rsidRPr="003E7CDC">
        <w:rPr>
          <w:rFonts w:ascii="Segoe UI" w:hAnsi="Segoe UI" w:cs="Segoe UI"/>
          <w:color w:val="000000"/>
          <w:sz w:val="20"/>
          <w:szCs w:val="20"/>
        </w:rPr>
        <w:t>Karadeniz İkliminin etkili olduğu bölgelerde geniş yer kaplar.</w:t>
      </w:r>
      <w:r w:rsidRPr="003E7CDC">
        <w:rPr>
          <w:rFonts w:ascii="Segoe UI" w:hAnsi="Segoe UI" w:cs="Segoe UI"/>
          <w:sz w:val="20"/>
          <w:szCs w:val="20"/>
        </w:rPr>
        <w:br/>
      </w:r>
      <w:r w:rsidRPr="005244E1">
        <w:rPr>
          <w:rFonts w:ascii="Segoe UI" w:hAnsi="Segoe UI" w:cs="Segoe UI"/>
          <w:b/>
          <w:bCs/>
          <w:sz w:val="20"/>
          <w:szCs w:val="20"/>
        </w:rPr>
        <w:t>III-</w:t>
      </w:r>
      <w:r w:rsidRPr="003E7CDC">
        <w:rPr>
          <w:rFonts w:ascii="Segoe UI" w:hAnsi="Segoe UI" w:cs="Segoe UI"/>
          <w:color w:val="000000"/>
          <w:sz w:val="20"/>
          <w:szCs w:val="20"/>
        </w:rPr>
        <w:t>Akdeniz ikliminin etkili olduğu yerlerin bitki örtüsüdür.</w:t>
      </w:r>
    </w:p>
    <w:p w:rsidR="00F43CC8" w:rsidRPr="0004625D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 w:rsidRPr="0004625D">
        <w:rPr>
          <w:rFonts w:ascii="Segoe UI" w:hAnsi="Segoe UI" w:cs="Segoe UI"/>
          <w:b/>
          <w:bCs/>
          <w:sz w:val="20"/>
          <w:szCs w:val="20"/>
        </w:rPr>
        <w:t xml:space="preserve">Yukarıda verilen özellikler </w:t>
      </w:r>
      <w:r w:rsidRPr="00D020CE">
        <w:rPr>
          <w:rFonts w:ascii="Segoe UI" w:hAnsi="Segoe UI" w:cs="Segoe UI"/>
          <w:b/>
          <w:bCs/>
          <w:sz w:val="20"/>
          <w:szCs w:val="20"/>
          <w:u w:val="single"/>
        </w:rPr>
        <w:t>hangi bitki örtüsüne</w:t>
      </w:r>
      <w:r w:rsidRPr="0004625D">
        <w:rPr>
          <w:rFonts w:ascii="Segoe UI" w:hAnsi="Segoe UI" w:cs="Segoe UI"/>
          <w:b/>
          <w:bCs/>
          <w:sz w:val="20"/>
          <w:szCs w:val="20"/>
        </w:rPr>
        <w:t xml:space="preserve"> aittir?</w:t>
      </w:r>
    </w:p>
    <w:tbl>
      <w:tblPr>
        <w:tblW w:w="0" w:type="auto"/>
        <w:tblInd w:w="-106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567"/>
        <w:gridCol w:w="1276"/>
        <w:gridCol w:w="1276"/>
        <w:gridCol w:w="1417"/>
      </w:tblGrid>
      <w:tr w:rsidR="00F43CC8" w:rsidRPr="001C77CD">
        <w:tc>
          <w:tcPr>
            <w:tcW w:w="567" w:type="dxa"/>
            <w:tcBorders>
              <w:bottom w:val="single" w:sz="18" w:space="0" w:color="4BACC6"/>
            </w:tcBorders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8" w:space="0" w:color="4BACC6"/>
            </w:tcBorders>
          </w:tcPr>
          <w:p w:rsidR="00F43CC8" w:rsidRPr="001C77CD" w:rsidRDefault="00F43CC8" w:rsidP="001C77CD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bottom w:val="single" w:sz="18" w:space="0" w:color="4BACC6"/>
            </w:tcBorders>
          </w:tcPr>
          <w:p w:rsidR="00F43CC8" w:rsidRPr="001C77CD" w:rsidRDefault="00F43CC8" w:rsidP="001C77CD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1417" w:type="dxa"/>
            <w:tcBorders>
              <w:bottom w:val="single" w:sz="18" w:space="0" w:color="4BACC6"/>
            </w:tcBorders>
          </w:tcPr>
          <w:p w:rsidR="00F43CC8" w:rsidRPr="001C77CD" w:rsidRDefault="00F43CC8" w:rsidP="001C77CD">
            <w:pPr>
              <w:pStyle w:val="NoSpacing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b/>
                <w:bCs/>
                <w:sz w:val="20"/>
                <w:szCs w:val="20"/>
              </w:rPr>
              <w:t>III</w:t>
            </w:r>
          </w:p>
        </w:tc>
      </w:tr>
      <w:tr w:rsidR="00F43CC8" w:rsidRPr="001C77CD">
        <w:tc>
          <w:tcPr>
            <w:tcW w:w="567" w:type="dxa"/>
            <w:shd w:val="clear" w:color="auto" w:fill="D2EAF1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1276" w:type="dxa"/>
            <w:shd w:val="clear" w:color="auto" w:fill="D2EAF1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  <w:shd w:val="clear" w:color="auto" w:fill="D2EAF1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  <w:shd w:val="clear" w:color="auto" w:fill="D2EAF1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F43CC8" w:rsidRPr="001C77CD">
        <w:tc>
          <w:tcPr>
            <w:tcW w:w="567" w:type="dxa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w="1276" w:type="dxa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276" w:type="dxa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417" w:type="dxa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</w:tr>
      <w:tr w:rsidR="00F43CC8" w:rsidRPr="001C77CD">
        <w:tc>
          <w:tcPr>
            <w:tcW w:w="567" w:type="dxa"/>
            <w:shd w:val="clear" w:color="auto" w:fill="D2EAF1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b/>
                <w:bCs/>
                <w:sz w:val="20"/>
                <w:szCs w:val="20"/>
              </w:rPr>
              <w:t>C)</w:t>
            </w:r>
          </w:p>
        </w:tc>
        <w:tc>
          <w:tcPr>
            <w:tcW w:w="1276" w:type="dxa"/>
            <w:shd w:val="clear" w:color="auto" w:fill="D2EAF1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276" w:type="dxa"/>
            <w:shd w:val="clear" w:color="auto" w:fill="D2EAF1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  <w:tc>
          <w:tcPr>
            <w:tcW w:w="1417" w:type="dxa"/>
            <w:shd w:val="clear" w:color="auto" w:fill="D2EAF1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</w:tr>
      <w:tr w:rsidR="00F43CC8" w:rsidRPr="001C77CD">
        <w:tc>
          <w:tcPr>
            <w:tcW w:w="567" w:type="dxa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b/>
                <w:bCs/>
                <w:sz w:val="20"/>
                <w:szCs w:val="20"/>
              </w:rPr>
              <w:t>D)</w:t>
            </w:r>
          </w:p>
        </w:tc>
        <w:tc>
          <w:tcPr>
            <w:tcW w:w="1276" w:type="dxa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Bozkır</w:t>
            </w:r>
          </w:p>
        </w:tc>
        <w:tc>
          <w:tcPr>
            <w:tcW w:w="1276" w:type="dxa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Orman</w:t>
            </w:r>
          </w:p>
        </w:tc>
        <w:tc>
          <w:tcPr>
            <w:tcW w:w="1417" w:type="dxa"/>
          </w:tcPr>
          <w:p w:rsidR="00F43CC8" w:rsidRPr="001C77CD" w:rsidRDefault="00F43CC8" w:rsidP="008747E2">
            <w:pPr>
              <w:pStyle w:val="NoSpacing"/>
              <w:rPr>
                <w:rFonts w:ascii="Segoe UI" w:hAnsi="Segoe UI" w:cs="Segoe UI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sz w:val="20"/>
                <w:szCs w:val="20"/>
              </w:rPr>
              <w:t>Maki</w:t>
            </w:r>
          </w:p>
        </w:tc>
      </w:tr>
    </w:tbl>
    <w:p w:rsidR="00F43CC8" w:rsidRDefault="00F43CC8" w:rsidP="00F857D1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F857D1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19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-İllerimizle tarihî ve turistik yerlerimiz eşleştirilmiştir. Hangi eşleştirme </w:t>
      </w:r>
      <w:r w:rsidRPr="003E7CDC">
        <w:rPr>
          <w:rFonts w:ascii="Segoe UI" w:hAnsi="Segoe UI" w:cs="Segoe UI"/>
          <w:b/>
          <w:bCs/>
          <w:sz w:val="20"/>
          <w:szCs w:val="20"/>
          <w:u w:val="single"/>
        </w:rPr>
        <w:t>yanlıştır</w:t>
      </w:r>
      <w:r w:rsidRPr="003E7CDC">
        <w:rPr>
          <w:rFonts w:ascii="Segoe UI" w:hAnsi="Segoe UI" w:cs="Segoe UI"/>
          <w:b/>
          <w:bCs/>
          <w:sz w:val="20"/>
          <w:szCs w:val="20"/>
        </w:rPr>
        <w:t>?</w:t>
      </w:r>
    </w:p>
    <w:p w:rsidR="00F43CC8" w:rsidRPr="003E7CDC" w:rsidRDefault="00F43CC8" w:rsidP="00F857D1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Trabzon-Sümela Manastırı                    </w:t>
      </w:r>
    </w:p>
    <w:p w:rsidR="00F43CC8" w:rsidRPr="003E7CDC" w:rsidRDefault="00F43CC8" w:rsidP="00F857D1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B) İzmir-Efes Antik Kenti</w:t>
      </w:r>
    </w:p>
    <w:p w:rsidR="00F43CC8" w:rsidRPr="003E7CDC" w:rsidRDefault="00F43CC8" w:rsidP="00F857D1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İstanbul-Ayasofya Müzesi                      </w:t>
      </w:r>
    </w:p>
    <w:p w:rsidR="00F43CC8" w:rsidRPr="003E7CDC" w:rsidRDefault="00F43CC8" w:rsidP="00F857D1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D) Erzurum-Peri Bacaları</w:t>
      </w:r>
    </w:p>
    <w:p w:rsidR="00F43CC8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noProof/>
        </w:rPr>
        <w:pict>
          <v:roundrect id="AutoShape 17" o:spid="_x0000_s1027" style="position:absolute;margin-left:5.25pt;margin-top:5.2pt;width:225pt;height:46.5pt;z-index:251658752;visibility:visible" arcsize="10923f">
            <v:textbox>
              <w:txbxContent>
                <w:p w:rsidR="00F43CC8" w:rsidRPr="005D79C9" w:rsidRDefault="00F43CC8" w:rsidP="005D79C9">
                  <w:pPr>
                    <w:jc w:val="center"/>
                  </w:pPr>
                  <w:hyperlink r:id="rId6" w:history="1">
                    <w:r w:rsidRPr="00510F62">
                      <w:rPr>
                        <w:rStyle w:val="Hyperlink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F43CC8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rPr>
          <w:noProof/>
        </w:rPr>
        <w:pict>
          <v:group id="Grup 93203" o:spid="_x0000_s1028" style="position:absolute;margin-left:4.7pt;margin-top:1.25pt;width:201.75pt;height:78.75pt;z-index:251656704" coordsize="25050,13335">
            <v:group id="Grup 11" o:spid="_x0000_s1029" style="position:absolute;width:8953;height:13335" coordsize="7429,13335">
              <v:roundrect id="Yuvarlatılmış Dikdörtgen 16" o:spid="_x0000_s1030" style="position:absolute;width:7429;height:4000;visibility:visible;v-text-anchor:middle" arcsize="10923f" strokecolor="#f79646" strokeweight="2pt">
                <v:textbox>
                  <w:txbxContent>
                    <w:p w:rsidR="00F43CC8" w:rsidRPr="001C77CD" w:rsidRDefault="00F43CC8" w:rsidP="00827F69">
                      <w:pPr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</w:pPr>
                      <w:r w:rsidRPr="001C77CD">
                        <w:rPr>
                          <w:rFonts w:ascii="Segoe UI" w:hAnsi="Segoe UI" w:cs="Segoe UI"/>
                          <w:b/>
                          <w:bCs/>
                          <w:color w:val="0D0D0D"/>
                          <w:sz w:val="20"/>
                          <w:szCs w:val="20"/>
                        </w:rPr>
                        <w:t>1-</w:t>
                      </w:r>
                      <w:r w:rsidRPr="001C77CD"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  <w:t xml:space="preserve"> Buğday</w:t>
                      </w:r>
                    </w:p>
                  </w:txbxContent>
                </v:textbox>
              </v:roundrect>
              <v:roundrect id="Yuvarlatılmış Dikdörtgen 17" o:spid="_x0000_s1031" style="position:absolute;top:9334;width:7429;height:4001;visibility:visible;v-text-anchor:middle" arcsize="10923f" strokecolor="#f79646" strokeweight="2pt">
                <v:textbox>
                  <w:txbxContent>
                    <w:p w:rsidR="00F43CC8" w:rsidRPr="001C77CD" w:rsidRDefault="00F43CC8" w:rsidP="00827F69">
                      <w:pPr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</w:pPr>
                      <w:r w:rsidRPr="001C77CD">
                        <w:rPr>
                          <w:rFonts w:ascii="Segoe UI" w:hAnsi="Segoe UI" w:cs="Segoe UI"/>
                          <w:b/>
                          <w:bCs/>
                          <w:color w:val="0D0D0D"/>
                          <w:sz w:val="20"/>
                          <w:szCs w:val="20"/>
                        </w:rPr>
                        <w:t>3-</w:t>
                      </w:r>
                      <w:r w:rsidRPr="001C77CD"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  <w:t xml:space="preserve"> Zeytin</w:t>
                      </w:r>
                    </w:p>
                  </w:txbxContent>
                </v:textbox>
              </v:roundrect>
              <v:roundrect id="Yuvarlatılmış Dikdörtgen 18" o:spid="_x0000_s1032" style="position:absolute;top:4667;width:7429;height:4000;visibility:visible;v-text-anchor:middle" arcsize="10923f" strokecolor="#f79646" strokeweight="2pt">
                <v:textbox>
                  <w:txbxContent>
                    <w:p w:rsidR="00F43CC8" w:rsidRPr="001C77CD" w:rsidRDefault="00F43CC8" w:rsidP="00827F69">
                      <w:pPr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</w:pPr>
                      <w:r w:rsidRPr="001C77CD">
                        <w:rPr>
                          <w:rFonts w:ascii="Segoe UI" w:hAnsi="Segoe UI" w:cs="Segoe UI"/>
                          <w:b/>
                          <w:bCs/>
                          <w:color w:val="0D0D0D"/>
                          <w:sz w:val="20"/>
                          <w:szCs w:val="20"/>
                        </w:rPr>
                        <w:t>2-</w:t>
                      </w:r>
                      <w:r w:rsidRPr="001C77CD"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  <w:t xml:space="preserve"> Fındık</w:t>
                      </w:r>
                    </w:p>
                  </w:txbxContent>
                </v:textbox>
              </v:roundrect>
            </v:group>
            <v:group id="Grup 12" o:spid="_x0000_s1033" style="position:absolute;left:9906;width:15144;height:13335" coordorigin="9906" coordsize="7429,13335">
              <v:roundrect id="Yuvarlatılmış Dikdörtgen 13" o:spid="_x0000_s1034" style="position:absolute;left:9906;width:7429;height:4000;visibility:visible;v-text-anchor:middle" arcsize="10923f" strokecolor="#4f81bd" strokeweight="2pt">
                <v:textbox>
                  <w:txbxContent>
                    <w:p w:rsidR="00F43CC8" w:rsidRPr="001C77CD" w:rsidRDefault="00F43CC8" w:rsidP="00DF72BA">
                      <w:pPr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</w:pPr>
                      <w:r w:rsidRPr="001C77CD">
                        <w:rPr>
                          <w:rFonts w:ascii="Segoe UI" w:hAnsi="Segoe UI" w:cs="Segoe UI"/>
                          <w:b/>
                          <w:bCs/>
                          <w:color w:val="0D0D0D"/>
                          <w:sz w:val="20"/>
                          <w:szCs w:val="20"/>
                        </w:rPr>
                        <w:t>A-</w:t>
                      </w:r>
                      <w:r w:rsidRPr="001C77CD"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  <w:t xml:space="preserve"> Akdeniz İklimi</w:t>
                      </w:r>
                    </w:p>
                  </w:txbxContent>
                </v:textbox>
              </v:roundrect>
              <v:roundrect id="Yuvarlatılmış Dikdörtgen 14" o:spid="_x0000_s1035" style="position:absolute;left:9906;top:9334;width:7429;height:4001;visibility:visible;v-text-anchor:middle" arcsize="10923f" strokecolor="#4f81bd" strokeweight="2pt">
                <v:textbox>
                  <w:txbxContent>
                    <w:p w:rsidR="00F43CC8" w:rsidRPr="001C77CD" w:rsidRDefault="00F43CC8" w:rsidP="00DF72BA">
                      <w:pPr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</w:pPr>
                      <w:r w:rsidRPr="001C77CD">
                        <w:rPr>
                          <w:rFonts w:ascii="Segoe UI" w:hAnsi="Segoe UI" w:cs="Segoe UI"/>
                          <w:b/>
                          <w:bCs/>
                          <w:color w:val="0D0D0D"/>
                          <w:sz w:val="20"/>
                          <w:szCs w:val="20"/>
                        </w:rPr>
                        <w:t>C-</w:t>
                      </w:r>
                      <w:r w:rsidRPr="001C77CD"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  <w:t xml:space="preserve"> Karasal İklim</w:t>
                      </w:r>
                    </w:p>
                  </w:txbxContent>
                </v:textbox>
              </v:roundrect>
              <v:roundrect id="Yuvarlatılmış Dikdörtgen 15" o:spid="_x0000_s1036" style="position:absolute;left:9906;top:4667;width:7429;height:4000;visibility:visible;v-text-anchor:middle" arcsize="10923f" strokecolor="#4f81bd" strokeweight="2pt">
                <v:textbox>
                  <w:txbxContent>
                    <w:p w:rsidR="00F43CC8" w:rsidRPr="001C77CD" w:rsidRDefault="00F43CC8" w:rsidP="00DF72BA">
                      <w:pPr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</w:pPr>
                      <w:r w:rsidRPr="001C77CD">
                        <w:rPr>
                          <w:rFonts w:ascii="Segoe UI" w:hAnsi="Segoe UI" w:cs="Segoe UI"/>
                          <w:b/>
                          <w:bCs/>
                          <w:color w:val="0D0D0D"/>
                          <w:sz w:val="20"/>
                          <w:szCs w:val="20"/>
                        </w:rPr>
                        <w:t>B-</w:t>
                      </w:r>
                      <w:r w:rsidRPr="001C77CD">
                        <w:rPr>
                          <w:rFonts w:ascii="Segoe UI" w:hAnsi="Segoe UI" w:cs="Segoe UI"/>
                          <w:color w:val="0D0D0D"/>
                          <w:sz w:val="20"/>
                          <w:szCs w:val="20"/>
                        </w:rPr>
                        <w:t xml:space="preserve"> Karadeniz İklimi</w:t>
                      </w:r>
                    </w:p>
                  </w:txbxContent>
                </v:textbox>
              </v:roundrect>
            </v:group>
          </v:group>
        </w:pict>
      </w:r>
    </w:p>
    <w:tbl>
      <w:tblPr>
        <w:tblpPr w:leftFromText="141" w:rightFromText="141" w:vertAnchor="text" w:horzAnchor="page" w:tblpX="6328" w:tblpY="2240"/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0A0"/>
      </w:tblPr>
      <w:tblGrid>
        <w:gridCol w:w="567"/>
        <w:gridCol w:w="1809"/>
        <w:gridCol w:w="426"/>
        <w:gridCol w:w="1842"/>
      </w:tblGrid>
      <w:tr w:rsidR="00F43CC8" w:rsidRPr="001C77CD">
        <w:tc>
          <w:tcPr>
            <w:tcW w:w="567" w:type="dxa"/>
            <w:tcBorders>
              <w:bottom w:val="single" w:sz="18" w:space="0" w:color="F79646"/>
            </w:tcBorders>
          </w:tcPr>
          <w:p w:rsidR="00F43CC8" w:rsidRPr="001C77CD" w:rsidRDefault="00F43CC8" w:rsidP="001C77CD">
            <w:pPr>
              <w:pStyle w:val="NoSpacing"/>
              <w:rPr>
                <w:rFonts w:ascii="Segoe UI" w:hAnsi="Segoe UI" w:cs="Segoe UI"/>
                <w:b/>
                <w:bCs/>
                <w:color w:val="0D0D0D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color w:val="0D0D0D"/>
                <w:sz w:val="20"/>
                <w:szCs w:val="20"/>
              </w:rPr>
              <w:t>A)</w:t>
            </w:r>
          </w:p>
        </w:tc>
        <w:tc>
          <w:tcPr>
            <w:tcW w:w="1809" w:type="dxa"/>
            <w:tcBorders>
              <w:bottom w:val="single" w:sz="18" w:space="0" w:color="F79646"/>
            </w:tcBorders>
          </w:tcPr>
          <w:p w:rsidR="00F43CC8" w:rsidRPr="001C77CD" w:rsidRDefault="00F43CC8" w:rsidP="001C77CD">
            <w:pPr>
              <w:pStyle w:val="NoSpacing"/>
              <w:rPr>
                <w:rFonts w:ascii="Segoe UI" w:hAnsi="Segoe UI" w:cs="Segoe UI"/>
                <w:b/>
                <w:bCs/>
                <w:color w:val="0D0D0D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color w:val="0D0D0D"/>
                <w:sz w:val="20"/>
                <w:szCs w:val="20"/>
              </w:rPr>
              <w:t>1-A   2-C  3-B</w:t>
            </w:r>
          </w:p>
        </w:tc>
        <w:tc>
          <w:tcPr>
            <w:tcW w:w="426" w:type="dxa"/>
            <w:tcBorders>
              <w:bottom w:val="single" w:sz="18" w:space="0" w:color="F79646"/>
            </w:tcBorders>
          </w:tcPr>
          <w:p w:rsidR="00F43CC8" w:rsidRPr="001C77CD" w:rsidRDefault="00F43CC8" w:rsidP="001C77CD">
            <w:pPr>
              <w:pStyle w:val="NoSpacing"/>
              <w:rPr>
                <w:rFonts w:ascii="Segoe UI" w:hAnsi="Segoe UI" w:cs="Segoe UI"/>
                <w:b/>
                <w:bCs/>
                <w:color w:val="0D0D0D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color w:val="0D0D0D"/>
                <w:sz w:val="20"/>
                <w:szCs w:val="20"/>
              </w:rPr>
              <w:t>B)</w:t>
            </w:r>
          </w:p>
        </w:tc>
        <w:tc>
          <w:tcPr>
            <w:tcW w:w="1842" w:type="dxa"/>
            <w:tcBorders>
              <w:bottom w:val="single" w:sz="18" w:space="0" w:color="F79646"/>
            </w:tcBorders>
          </w:tcPr>
          <w:p w:rsidR="00F43CC8" w:rsidRPr="001C77CD" w:rsidRDefault="00F43CC8" w:rsidP="001C77CD">
            <w:pPr>
              <w:pStyle w:val="NoSpacing"/>
              <w:rPr>
                <w:rFonts w:ascii="Segoe UI" w:hAnsi="Segoe UI" w:cs="Segoe UI"/>
                <w:b/>
                <w:bCs/>
                <w:color w:val="0D0D0D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color w:val="0D0D0D"/>
                <w:sz w:val="20"/>
                <w:szCs w:val="20"/>
              </w:rPr>
              <w:t>1-A   2-C  3-B</w:t>
            </w:r>
          </w:p>
        </w:tc>
      </w:tr>
      <w:tr w:rsidR="00F43CC8" w:rsidRPr="001C77CD">
        <w:tc>
          <w:tcPr>
            <w:tcW w:w="567" w:type="dxa"/>
            <w:shd w:val="clear" w:color="auto" w:fill="FDE4D0"/>
          </w:tcPr>
          <w:p w:rsidR="00F43CC8" w:rsidRPr="001C77CD" w:rsidRDefault="00F43CC8" w:rsidP="001C77CD">
            <w:pPr>
              <w:pStyle w:val="NoSpacing"/>
              <w:rPr>
                <w:rFonts w:ascii="Segoe UI" w:hAnsi="Segoe UI" w:cs="Segoe UI"/>
                <w:b/>
                <w:bCs/>
                <w:color w:val="0D0D0D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color w:val="0D0D0D"/>
                <w:sz w:val="20"/>
                <w:szCs w:val="20"/>
              </w:rPr>
              <w:t>C)</w:t>
            </w:r>
          </w:p>
        </w:tc>
        <w:tc>
          <w:tcPr>
            <w:tcW w:w="1809" w:type="dxa"/>
            <w:shd w:val="clear" w:color="auto" w:fill="FDE4D0"/>
          </w:tcPr>
          <w:p w:rsidR="00F43CC8" w:rsidRPr="001C77CD" w:rsidRDefault="00F43CC8" w:rsidP="001C77CD">
            <w:pPr>
              <w:pStyle w:val="NoSpacing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color w:val="0D0D0D"/>
                <w:sz w:val="20"/>
                <w:szCs w:val="20"/>
              </w:rPr>
              <w:t>1-C   2-B   3-A</w:t>
            </w:r>
          </w:p>
        </w:tc>
        <w:tc>
          <w:tcPr>
            <w:tcW w:w="426" w:type="dxa"/>
            <w:shd w:val="clear" w:color="auto" w:fill="FDE4D0"/>
          </w:tcPr>
          <w:p w:rsidR="00F43CC8" w:rsidRPr="001C77CD" w:rsidRDefault="00F43CC8" w:rsidP="001C77CD">
            <w:pPr>
              <w:pStyle w:val="NoSpacing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color w:val="0D0D0D"/>
                <w:sz w:val="20"/>
                <w:szCs w:val="20"/>
              </w:rPr>
              <w:t>D)</w:t>
            </w:r>
          </w:p>
        </w:tc>
        <w:tc>
          <w:tcPr>
            <w:tcW w:w="1842" w:type="dxa"/>
            <w:shd w:val="clear" w:color="auto" w:fill="FDE4D0"/>
          </w:tcPr>
          <w:p w:rsidR="00F43CC8" w:rsidRPr="001C77CD" w:rsidRDefault="00F43CC8" w:rsidP="001C77CD">
            <w:pPr>
              <w:pStyle w:val="NoSpacing"/>
              <w:rPr>
                <w:rFonts w:ascii="Segoe UI" w:hAnsi="Segoe UI" w:cs="Segoe UI"/>
                <w:color w:val="0D0D0D"/>
                <w:sz w:val="20"/>
                <w:szCs w:val="20"/>
              </w:rPr>
            </w:pPr>
            <w:r w:rsidRPr="001C77CD">
              <w:rPr>
                <w:rFonts w:ascii="Segoe UI" w:hAnsi="Segoe UI" w:cs="Segoe UI"/>
                <w:color w:val="0D0D0D"/>
                <w:sz w:val="20"/>
                <w:szCs w:val="20"/>
              </w:rPr>
              <w:t>1-C   2-A  3-B</w:t>
            </w:r>
          </w:p>
        </w:tc>
      </w:tr>
    </w:tbl>
    <w:p w:rsidR="00F43CC8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sz w:val="20"/>
          <w:szCs w:val="20"/>
        </w:rPr>
        <w:br/>
      </w:r>
      <w:r w:rsidRPr="003E7CDC">
        <w:rPr>
          <w:rFonts w:ascii="Segoe UI" w:hAnsi="Segoe UI" w:cs="Segoe UI"/>
          <w:b/>
          <w:bCs/>
          <w:sz w:val="20"/>
          <w:szCs w:val="20"/>
        </w:rPr>
        <w:t>Yukarıdaki tarım ürünleri ve bu ürünlerin yaygın olarak yetiştiği iklimlerin doğru eşleştirilmiş şekli, aşağıdaki seçeneklerden hangisinde verilmiştir?</w:t>
      </w:r>
      <w:r>
        <w:rPr>
          <w:rFonts w:ascii="Segoe UI" w:hAnsi="Segoe UI" w:cs="Segoe UI"/>
          <w:b/>
          <w:bCs/>
          <w:sz w:val="20"/>
          <w:szCs w:val="20"/>
        </w:rPr>
        <w:br/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bCs/>
          <w:sz w:val="20"/>
          <w:szCs w:val="20"/>
        </w:rPr>
        <w:t>I.</w:t>
      </w:r>
      <w:r w:rsidRPr="003E7CDC">
        <w:rPr>
          <w:rFonts w:ascii="Segoe UI" w:hAnsi="Segoe UI" w:cs="Segoe UI"/>
          <w:sz w:val="20"/>
          <w:szCs w:val="20"/>
        </w:rPr>
        <w:t>Bolu tünelinin yapılması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bCs/>
          <w:sz w:val="20"/>
          <w:szCs w:val="20"/>
        </w:rPr>
        <w:t>II.</w:t>
      </w:r>
      <w:r w:rsidRPr="003E7CDC">
        <w:rPr>
          <w:rFonts w:ascii="Segoe UI" w:hAnsi="Segoe UI" w:cs="Segoe UI"/>
          <w:sz w:val="20"/>
          <w:szCs w:val="20"/>
        </w:rPr>
        <w:t>Fırat nehri üzerinde Atatürk barajının yapılması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F857D1">
        <w:rPr>
          <w:rFonts w:ascii="Segoe UI" w:hAnsi="Segoe UI" w:cs="Segoe UI"/>
          <w:b/>
          <w:bCs/>
          <w:sz w:val="20"/>
          <w:szCs w:val="20"/>
        </w:rPr>
        <w:t>III.</w:t>
      </w:r>
      <w:r w:rsidRPr="003E7CDC">
        <w:rPr>
          <w:rFonts w:ascii="Segoe UI" w:hAnsi="Segoe UI" w:cs="Segoe UI"/>
          <w:sz w:val="20"/>
          <w:szCs w:val="20"/>
        </w:rPr>
        <w:t>Doğu Karadeniz’de balıkçılığın yapılması</w:t>
      </w:r>
    </w:p>
    <w:p w:rsidR="00F43CC8" w:rsidRPr="00F857D1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  <w:u w:val="single"/>
        </w:rPr>
      </w:pPr>
      <w:r>
        <w:rPr>
          <w:rFonts w:ascii="Segoe UI" w:hAnsi="Segoe UI" w:cs="Segoe UI"/>
          <w:b/>
          <w:bCs/>
          <w:sz w:val="20"/>
          <w:szCs w:val="20"/>
        </w:rPr>
        <w:t>21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-Yukarıdakilerden hangisi insanın doğal ortamı değiştirdiğine kanıt olarak </w:t>
      </w:r>
      <w:r w:rsidRPr="00F857D1">
        <w:rPr>
          <w:rFonts w:ascii="Segoe UI" w:hAnsi="Segoe UI" w:cs="Segoe UI"/>
          <w:b/>
          <w:bCs/>
          <w:sz w:val="20"/>
          <w:szCs w:val="20"/>
          <w:u w:val="single"/>
        </w:rPr>
        <w:t>gösterilebilir?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</w:t>
      </w:r>
      <w:r>
        <w:rPr>
          <w:rFonts w:ascii="Segoe UI" w:hAnsi="Segoe UI" w:cs="Segoe UI"/>
          <w:sz w:val="20"/>
          <w:szCs w:val="20"/>
        </w:rPr>
        <w:t xml:space="preserve">I-III          </w:t>
      </w:r>
      <w:r w:rsidRPr="003E7CDC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I-II        </w:t>
      </w:r>
      <w:r w:rsidRPr="003E7CDC">
        <w:rPr>
          <w:rFonts w:ascii="Segoe UI" w:hAnsi="Segoe UI" w:cs="Segoe UI"/>
          <w:sz w:val="20"/>
          <w:szCs w:val="20"/>
        </w:rPr>
        <w:t>C)</w:t>
      </w:r>
      <w:r>
        <w:rPr>
          <w:rFonts w:ascii="Segoe UI" w:hAnsi="Segoe UI" w:cs="Segoe UI"/>
          <w:sz w:val="20"/>
          <w:szCs w:val="20"/>
        </w:rPr>
        <w:t xml:space="preserve">II-IV        </w:t>
      </w:r>
      <w:r w:rsidRPr="003E7CDC">
        <w:rPr>
          <w:rFonts w:ascii="Segoe UI" w:hAnsi="Segoe UI" w:cs="Segoe UI"/>
          <w:sz w:val="20"/>
          <w:szCs w:val="20"/>
        </w:rPr>
        <w:t xml:space="preserve">D)III-IV 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22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-Kültürel özelliklerle ilgili ifadelerden hangisi </w:t>
      </w:r>
      <w:r w:rsidRPr="00F857D1">
        <w:rPr>
          <w:rFonts w:ascii="Segoe UI" w:hAnsi="Segoe UI" w:cs="Segoe UI"/>
          <w:b/>
          <w:bCs/>
          <w:sz w:val="20"/>
          <w:szCs w:val="20"/>
          <w:u w:val="single"/>
        </w:rPr>
        <w:t>yanlıştır?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 Bölgeden bölgeye farklılık gösterir.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B) Giyim tarzı, mimarî, yemek çeşitleri kültürün parçalarıdır.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C) Kültürel özellikler birbirinden etkilenebilir.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noProof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D) Kültürel özellikler zamanla değişime uğramaz.   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Default="00F43CC8" w:rsidP="008747E2">
      <w:pPr>
        <w:pStyle w:val="NoSpacing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Evlerimizi dere yataklarına yaptık.</w:t>
      </w:r>
    </w:p>
    <w:p w:rsidR="00F43CC8" w:rsidRDefault="00F43CC8" w:rsidP="008747E2">
      <w:pPr>
        <w:pStyle w:val="NoSpacing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Çevremizdeki bitki örtüsünü yok ettik.</w:t>
      </w:r>
    </w:p>
    <w:p w:rsidR="00F43CC8" w:rsidRPr="00505521" w:rsidRDefault="00F43CC8" w:rsidP="008747E2">
      <w:pPr>
        <w:pStyle w:val="NoSpacing"/>
        <w:numPr>
          <w:ilvl w:val="0"/>
          <w:numId w:val="15"/>
        </w:numPr>
        <w:rPr>
          <w:rFonts w:ascii="Segoe UI" w:hAnsi="Segoe UI" w:cs="Segoe UI"/>
          <w:sz w:val="20"/>
          <w:szCs w:val="20"/>
        </w:rPr>
      </w:pPr>
      <w:r w:rsidRPr="00505521">
        <w:rPr>
          <w:rFonts w:ascii="Segoe UI" w:hAnsi="Segoe UI" w:cs="Segoe UI"/>
          <w:sz w:val="20"/>
          <w:szCs w:val="20"/>
        </w:rPr>
        <w:t>Evlerimizi toprak malzemeyle yaptık.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23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-Yukarıdaki bilgileri veren bir köy halkı doğal afetlerin hangisinden </w:t>
      </w:r>
      <w:r w:rsidRPr="00315438">
        <w:rPr>
          <w:rFonts w:ascii="Segoe UI" w:hAnsi="Segoe UI" w:cs="Segoe UI"/>
          <w:b/>
          <w:bCs/>
          <w:sz w:val="20"/>
          <w:szCs w:val="20"/>
          <w:u w:val="single"/>
        </w:rPr>
        <w:t>en fazla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 etkilenir?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A) Deprem</w:t>
      </w:r>
      <w:r w:rsidRPr="003E7CDC">
        <w:rPr>
          <w:rFonts w:ascii="Segoe UI" w:hAnsi="Segoe UI" w:cs="Segoe UI"/>
          <w:sz w:val="20"/>
          <w:szCs w:val="20"/>
        </w:rPr>
        <w:tab/>
        <w:t xml:space="preserve">B) Trafik kazası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C) Sel baskını </w:t>
      </w:r>
      <w:r w:rsidRPr="003E7CDC">
        <w:rPr>
          <w:rFonts w:ascii="Segoe UI" w:hAnsi="Segoe UI" w:cs="Segoe UI"/>
          <w:sz w:val="20"/>
          <w:szCs w:val="20"/>
        </w:rPr>
        <w:tab/>
        <w:t xml:space="preserve">D) Orman yangını    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E7CDC" w:rsidRDefault="00F43CC8" w:rsidP="008747E2">
      <w:pPr>
        <w:pStyle w:val="NoSpacing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24</w:t>
      </w:r>
      <w:r w:rsidRPr="003E7CDC">
        <w:rPr>
          <w:rFonts w:ascii="Segoe UI" w:hAnsi="Segoe UI" w:cs="Segoe UI"/>
          <w:b/>
          <w:bCs/>
          <w:sz w:val="20"/>
          <w:szCs w:val="20"/>
        </w:rPr>
        <w:t xml:space="preserve">-Akdeniz iklimi için aşağıdakilerden hangisi </w:t>
      </w:r>
      <w:r w:rsidRPr="00315438">
        <w:rPr>
          <w:rFonts w:ascii="Segoe UI" w:hAnsi="Segoe UI" w:cs="Segoe UI"/>
          <w:b/>
          <w:bCs/>
          <w:sz w:val="20"/>
          <w:szCs w:val="20"/>
          <w:u w:val="single"/>
        </w:rPr>
        <w:t>söylenemez?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 xml:space="preserve">A) Her mevsim bol yağış alır.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B) Doğal bitki örtüsü makidir.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C) Don olaylarına nadiren rastlanır.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 w:rsidRPr="003E7CDC">
        <w:rPr>
          <w:rFonts w:ascii="Segoe UI" w:hAnsi="Segoe UI" w:cs="Segoe UI"/>
          <w:sz w:val="20"/>
          <w:szCs w:val="20"/>
        </w:rPr>
        <w:t>D) Ege ve Akdeniz kıyılarında görülür.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</w:p>
    <w:p w:rsidR="00F43CC8" w:rsidRPr="00315438" w:rsidRDefault="00F43CC8" w:rsidP="00315438">
      <w:pPr>
        <w:pStyle w:val="NoSpacing"/>
        <w:rPr>
          <w:rFonts w:ascii="Segoe UI" w:hAnsi="Segoe UI" w:cs="Segoe UI"/>
          <w:sz w:val="20"/>
          <w:szCs w:val="20"/>
        </w:rPr>
      </w:pPr>
      <w:r w:rsidRPr="00315438">
        <w:rPr>
          <w:rFonts w:ascii="Segoe UI" w:hAnsi="Segoe UI" w:cs="Segoe UI"/>
          <w:b/>
          <w:bCs/>
          <w:sz w:val="20"/>
          <w:szCs w:val="20"/>
        </w:rPr>
        <w:t>25-</w:t>
      </w:r>
      <w:r>
        <w:rPr>
          <w:rFonts w:ascii="Segoe UI" w:hAnsi="Segoe UI" w:cs="Segoe UI"/>
          <w:b/>
          <w:bCs/>
          <w:sz w:val="20"/>
          <w:szCs w:val="20"/>
        </w:rPr>
        <w:t>A</w:t>
      </w:r>
      <w:r w:rsidRPr="00315438">
        <w:rPr>
          <w:rFonts w:ascii="Segoe UI" w:hAnsi="Segoe UI" w:cs="Segoe UI"/>
          <w:b/>
          <w:bCs/>
          <w:sz w:val="20"/>
          <w:szCs w:val="20"/>
        </w:rPr>
        <w:t xml:space="preserve">şağıdaki iklim tiplerinden hangisi Türkiye’de </w:t>
      </w:r>
      <w:r w:rsidRPr="00315438">
        <w:rPr>
          <w:rFonts w:ascii="Segoe UI" w:hAnsi="Segoe UI" w:cs="Segoe UI"/>
          <w:b/>
          <w:bCs/>
          <w:sz w:val="20"/>
          <w:szCs w:val="20"/>
          <w:u w:val="single"/>
        </w:rPr>
        <w:t>gö</w:t>
      </w:r>
      <w:r w:rsidRPr="00315438">
        <w:rPr>
          <w:rFonts w:ascii="Segoe UI" w:hAnsi="Segoe UI" w:cs="Segoe UI"/>
          <w:b/>
          <w:bCs/>
          <w:sz w:val="20"/>
          <w:szCs w:val="20"/>
          <w:u w:val="single"/>
        </w:rPr>
        <w:softHyphen/>
        <w:t>rülmez ?</w:t>
      </w:r>
    </w:p>
    <w:p w:rsidR="00F43CC8" w:rsidRPr="00315438" w:rsidRDefault="00F43CC8" w:rsidP="00315438">
      <w:pPr>
        <w:spacing w:after="0" w:line="240" w:lineRule="auto"/>
        <w:rPr>
          <w:rFonts w:ascii="Segoe UI" w:hAnsi="Segoe UI" w:cs="Segoe UI"/>
          <w:sz w:val="20"/>
          <w:szCs w:val="20"/>
        </w:rPr>
      </w:pPr>
      <w:r w:rsidRPr="00315438">
        <w:rPr>
          <w:rFonts w:ascii="Segoe UI" w:hAnsi="Segoe UI" w:cs="Segoe UI"/>
          <w:color w:val="000000"/>
          <w:sz w:val="20"/>
          <w:szCs w:val="20"/>
        </w:rPr>
        <w:t xml:space="preserve">A) </w:t>
      </w:r>
      <w:r w:rsidRPr="00315438">
        <w:rPr>
          <w:rFonts w:ascii="Segoe UI" w:hAnsi="Segoe UI" w:cs="Segoe UI"/>
          <w:sz w:val="20"/>
          <w:szCs w:val="20"/>
        </w:rPr>
        <w:t xml:space="preserve">Karasal iklim          </w:t>
      </w:r>
      <w:r w:rsidRPr="00315438">
        <w:rPr>
          <w:rFonts w:ascii="Segoe UI" w:hAnsi="Segoe UI" w:cs="Segoe UI"/>
          <w:color w:val="000000"/>
          <w:sz w:val="20"/>
          <w:szCs w:val="20"/>
        </w:rPr>
        <w:t xml:space="preserve">B) </w:t>
      </w:r>
      <w:r w:rsidRPr="00315438">
        <w:rPr>
          <w:rFonts w:ascii="Segoe UI" w:hAnsi="Segoe UI" w:cs="Segoe UI"/>
          <w:sz w:val="20"/>
          <w:szCs w:val="20"/>
        </w:rPr>
        <w:t xml:space="preserve">Muson iklimi </w:t>
      </w:r>
    </w:p>
    <w:p w:rsidR="00F43CC8" w:rsidRDefault="00F43CC8" w:rsidP="00315438">
      <w:pPr>
        <w:spacing w:after="0" w:line="240" w:lineRule="auto"/>
        <w:rPr>
          <w:rFonts w:ascii="Segoe UI" w:hAnsi="Segoe UI" w:cs="Segoe UI"/>
          <w:sz w:val="20"/>
          <w:szCs w:val="20"/>
        </w:rPr>
      </w:pPr>
      <w:r w:rsidRPr="00315438">
        <w:rPr>
          <w:rFonts w:ascii="Segoe UI" w:hAnsi="Segoe UI" w:cs="Segoe UI"/>
          <w:color w:val="000000"/>
          <w:sz w:val="20"/>
          <w:szCs w:val="20"/>
        </w:rPr>
        <w:t xml:space="preserve">C) </w:t>
      </w:r>
      <w:r w:rsidRPr="00315438">
        <w:rPr>
          <w:rFonts w:ascii="Segoe UI" w:hAnsi="Segoe UI" w:cs="Segoe UI"/>
          <w:sz w:val="20"/>
          <w:szCs w:val="20"/>
        </w:rPr>
        <w:t xml:space="preserve">Akdeniz iklimi        </w:t>
      </w:r>
      <w:r w:rsidRPr="00315438">
        <w:rPr>
          <w:rFonts w:ascii="Segoe UI" w:hAnsi="Segoe UI" w:cs="Segoe UI"/>
          <w:color w:val="000000"/>
          <w:sz w:val="20"/>
          <w:szCs w:val="20"/>
        </w:rPr>
        <w:t xml:space="preserve">D) </w:t>
      </w:r>
      <w:r w:rsidRPr="00315438">
        <w:rPr>
          <w:rFonts w:ascii="Segoe UI" w:hAnsi="Segoe UI" w:cs="Segoe UI"/>
          <w:sz w:val="20"/>
          <w:szCs w:val="20"/>
        </w:rPr>
        <w:t xml:space="preserve">Karadeniz iklimi </w:t>
      </w:r>
    </w:p>
    <w:p w:rsidR="00F43CC8" w:rsidRDefault="00F43CC8" w:rsidP="008747E2">
      <w:pPr>
        <w:pStyle w:val="NoSpacing"/>
      </w:pPr>
    </w:p>
    <w:p w:rsidR="00F43CC8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br/>
      </w:r>
    </w:p>
    <w:p w:rsidR="00F43CC8" w:rsidRPr="00C43DA7" w:rsidRDefault="00F43CC8" w:rsidP="008747E2">
      <w:pPr>
        <w:pStyle w:val="NoSpacing"/>
        <w:rPr>
          <w:b/>
          <w:bCs/>
        </w:rPr>
      </w:pPr>
      <w:r w:rsidRPr="00C43DA7">
        <w:rPr>
          <w:b/>
          <w:bCs/>
        </w:rPr>
        <w:t>CEVAP ANAHTARI</w:t>
      </w:r>
    </w:p>
    <w:p w:rsidR="00F43CC8" w:rsidRDefault="00F43CC8" w:rsidP="008747E2">
      <w:pPr>
        <w:pStyle w:val="NoSpacing"/>
      </w:pPr>
      <w:r>
        <w:t xml:space="preserve">1-B 2-A 3-C 4-A 5-B </w:t>
      </w:r>
    </w:p>
    <w:p w:rsidR="00F43CC8" w:rsidRDefault="00F43CC8" w:rsidP="008747E2">
      <w:pPr>
        <w:pStyle w:val="NoSpacing"/>
      </w:pPr>
      <w:r>
        <w:t xml:space="preserve">6-C 7-B 8-B 9-B 10-C </w:t>
      </w:r>
    </w:p>
    <w:p w:rsidR="00F43CC8" w:rsidRDefault="00F43CC8" w:rsidP="008747E2">
      <w:pPr>
        <w:pStyle w:val="NoSpacing"/>
      </w:pPr>
      <w:r>
        <w:t xml:space="preserve">11-B 12-D 13-B 14-C 15-B </w:t>
      </w:r>
    </w:p>
    <w:p w:rsidR="00F43CC8" w:rsidRDefault="00F43CC8" w:rsidP="008747E2">
      <w:pPr>
        <w:pStyle w:val="NoSpacing"/>
      </w:pPr>
      <w:r>
        <w:t xml:space="preserve">16-B 17-A 18-D 19-D 20-C </w:t>
      </w:r>
    </w:p>
    <w:p w:rsidR="00F43CC8" w:rsidRPr="003E7CDC" w:rsidRDefault="00F43CC8" w:rsidP="008747E2">
      <w:pPr>
        <w:pStyle w:val="NoSpacing"/>
        <w:rPr>
          <w:rFonts w:ascii="Segoe UI" w:hAnsi="Segoe UI" w:cs="Segoe UI"/>
          <w:sz w:val="20"/>
          <w:szCs w:val="20"/>
        </w:rPr>
      </w:pPr>
      <w:r>
        <w:t>21-B 22-D 23-C 24-A 25-B 26-C</w:t>
      </w:r>
    </w:p>
    <w:sectPr w:rsidR="00F43CC8" w:rsidRPr="003E7CDC" w:rsidSect="003E7CD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28F"/>
    <w:multiLevelType w:val="hybridMultilevel"/>
    <w:tmpl w:val="67E40EB2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04165A"/>
    <w:multiLevelType w:val="hybridMultilevel"/>
    <w:tmpl w:val="5E3824FA"/>
    <w:lvl w:ilvl="0" w:tplc="F1EC82DC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E754596"/>
    <w:multiLevelType w:val="hybridMultilevel"/>
    <w:tmpl w:val="0E3EDD7C"/>
    <w:lvl w:ilvl="0" w:tplc="AF0E188C">
      <w:start w:val="1"/>
      <w:numFmt w:val="upperLetter"/>
      <w:lvlText w:val="%1."/>
      <w:lvlJc w:val="left"/>
      <w:pPr>
        <w:ind w:firstLine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E61F6"/>
    <w:multiLevelType w:val="hybridMultilevel"/>
    <w:tmpl w:val="D98EA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8291053"/>
    <w:multiLevelType w:val="hybridMultilevel"/>
    <w:tmpl w:val="02605A0A"/>
    <w:lvl w:ilvl="0" w:tplc="BE124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95E9E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AEA9F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825459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A5DC83C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04A56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A3E3BF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CC88B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4452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23907FC0"/>
    <w:multiLevelType w:val="hybridMultilevel"/>
    <w:tmpl w:val="7CE291D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40261F4"/>
    <w:multiLevelType w:val="hybridMultilevel"/>
    <w:tmpl w:val="277875B2"/>
    <w:lvl w:ilvl="0" w:tplc="8E921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37445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31EA63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1182F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3C6FA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CFE84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BD2CD6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DDA42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66470C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37EE6292"/>
    <w:multiLevelType w:val="hybridMultilevel"/>
    <w:tmpl w:val="76C844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4FD26FD6"/>
    <w:multiLevelType w:val="hybridMultilevel"/>
    <w:tmpl w:val="864EC13C"/>
    <w:lvl w:ilvl="0" w:tplc="C9241A16">
      <w:start w:val="1"/>
      <w:numFmt w:val="upperLetter"/>
      <w:lvlText w:val="%1)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0508E4"/>
    <w:multiLevelType w:val="hybridMultilevel"/>
    <w:tmpl w:val="965487A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72574A"/>
    <w:multiLevelType w:val="hybridMultilevel"/>
    <w:tmpl w:val="91ECAD78"/>
    <w:lvl w:ilvl="0" w:tplc="E82224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51C9D"/>
    <w:multiLevelType w:val="hybridMultilevel"/>
    <w:tmpl w:val="51BC2FEE"/>
    <w:lvl w:ilvl="0" w:tplc="22EE747A">
      <w:start w:val="1"/>
      <w:numFmt w:val="decimal"/>
      <w:lvlText w:val="%1."/>
      <w:lvlJc w:val="left"/>
      <w:pPr>
        <w:ind w:firstLine="227"/>
      </w:pPr>
      <w:rPr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005B5"/>
    <w:multiLevelType w:val="hybridMultilevel"/>
    <w:tmpl w:val="678A93C6"/>
    <w:lvl w:ilvl="0" w:tplc="B56A5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4EE91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B3CC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53A73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52C830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6A845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8FC74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749260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0228D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9"/>
  </w:num>
  <w:num w:numId="14">
    <w:abstractNumId w:val="3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A7D"/>
    <w:rsid w:val="0004625D"/>
    <w:rsid w:val="00073681"/>
    <w:rsid w:val="001074B2"/>
    <w:rsid w:val="00133501"/>
    <w:rsid w:val="001914BB"/>
    <w:rsid w:val="001C77CD"/>
    <w:rsid w:val="001D45E6"/>
    <w:rsid w:val="001E4E9D"/>
    <w:rsid w:val="002428BC"/>
    <w:rsid w:val="002A641E"/>
    <w:rsid w:val="002D1426"/>
    <w:rsid w:val="00301CCD"/>
    <w:rsid w:val="00315438"/>
    <w:rsid w:val="003242EE"/>
    <w:rsid w:val="00326FA7"/>
    <w:rsid w:val="003E1C41"/>
    <w:rsid w:val="003E5056"/>
    <w:rsid w:val="003E7CDC"/>
    <w:rsid w:val="00475485"/>
    <w:rsid w:val="00486445"/>
    <w:rsid w:val="004D2266"/>
    <w:rsid w:val="00505521"/>
    <w:rsid w:val="00510F62"/>
    <w:rsid w:val="005244E1"/>
    <w:rsid w:val="005D79C9"/>
    <w:rsid w:val="005E1A2C"/>
    <w:rsid w:val="0060222C"/>
    <w:rsid w:val="00676441"/>
    <w:rsid w:val="007729BB"/>
    <w:rsid w:val="007E3777"/>
    <w:rsid w:val="00827F69"/>
    <w:rsid w:val="00837909"/>
    <w:rsid w:val="008577B1"/>
    <w:rsid w:val="008747E2"/>
    <w:rsid w:val="008D026A"/>
    <w:rsid w:val="009620BB"/>
    <w:rsid w:val="00962A7D"/>
    <w:rsid w:val="00A36946"/>
    <w:rsid w:val="00A50C48"/>
    <w:rsid w:val="00A64DCE"/>
    <w:rsid w:val="00A814D6"/>
    <w:rsid w:val="00AE5C49"/>
    <w:rsid w:val="00BB6ADA"/>
    <w:rsid w:val="00C0434B"/>
    <w:rsid w:val="00C43DA7"/>
    <w:rsid w:val="00C82FBC"/>
    <w:rsid w:val="00C85095"/>
    <w:rsid w:val="00CC3CA8"/>
    <w:rsid w:val="00CE27B7"/>
    <w:rsid w:val="00CF1839"/>
    <w:rsid w:val="00D020CE"/>
    <w:rsid w:val="00D07095"/>
    <w:rsid w:val="00D478F1"/>
    <w:rsid w:val="00DF06A9"/>
    <w:rsid w:val="00DF72BA"/>
    <w:rsid w:val="00E1106F"/>
    <w:rsid w:val="00E13398"/>
    <w:rsid w:val="00E562E8"/>
    <w:rsid w:val="00EB0638"/>
    <w:rsid w:val="00F05305"/>
    <w:rsid w:val="00F250CC"/>
    <w:rsid w:val="00F4011E"/>
    <w:rsid w:val="00F43CC8"/>
    <w:rsid w:val="00F53BCB"/>
    <w:rsid w:val="00F857D1"/>
    <w:rsid w:val="00F9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09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62A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4">
    <w:name w:val="A4"/>
    <w:uiPriority w:val="99"/>
    <w:rsid w:val="00962A7D"/>
    <w:rPr>
      <w:color w:val="000000"/>
      <w:sz w:val="20"/>
      <w:szCs w:val="20"/>
    </w:rPr>
  </w:style>
  <w:style w:type="character" w:customStyle="1" w:styleId="A5">
    <w:name w:val="A5"/>
    <w:uiPriority w:val="99"/>
    <w:rsid w:val="00962A7D"/>
    <w:rPr>
      <w:b/>
      <w:bCs/>
      <w:color w:val="000000"/>
      <w:sz w:val="20"/>
      <w:szCs w:val="20"/>
      <w:u w:val="single"/>
    </w:rPr>
  </w:style>
  <w:style w:type="paragraph" w:customStyle="1" w:styleId="Pa3">
    <w:name w:val="Pa3"/>
    <w:basedOn w:val="Default"/>
    <w:next w:val="Default"/>
    <w:uiPriority w:val="99"/>
    <w:rsid w:val="00962A7D"/>
    <w:pPr>
      <w:spacing w:line="241" w:lineRule="atLeast"/>
    </w:pPr>
    <w:rPr>
      <w:color w:val="auto"/>
    </w:rPr>
  </w:style>
  <w:style w:type="character" w:customStyle="1" w:styleId="A1">
    <w:name w:val="A1"/>
    <w:uiPriority w:val="99"/>
    <w:rsid w:val="00962A7D"/>
    <w:rPr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01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1C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01CCD"/>
    <w:pPr>
      <w:spacing w:after="0" w:line="240" w:lineRule="auto"/>
      <w:ind w:left="720"/>
    </w:pPr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48644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-Accent3">
    <w:name w:val="Medium List 1 Accent 3"/>
    <w:basedOn w:val="TableNormal"/>
    <w:uiPriority w:val="99"/>
    <w:rsid w:val="00DF72BA"/>
    <w:pPr>
      <w:jc w:val="both"/>
    </w:pPr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" w:eastAsia="Times New Roman" w:hAnsi="Calibri" w:cs="Calibri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NoSpacing">
    <w:name w:val="No Spacing"/>
    <w:uiPriority w:val="99"/>
    <w:qFormat/>
    <w:rsid w:val="001074B2"/>
    <w:rPr>
      <w:rFonts w:cs="Calibri"/>
    </w:rPr>
  </w:style>
  <w:style w:type="table" w:styleId="LightGrid-Accent6">
    <w:name w:val="Light Grid Accent 6"/>
    <w:basedOn w:val="TableNormal"/>
    <w:uiPriority w:val="99"/>
    <w:rsid w:val="007729BB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Grid-Accent5">
    <w:name w:val="Light Grid Accent 5"/>
    <w:basedOn w:val="TableNormal"/>
    <w:uiPriority w:val="99"/>
    <w:rsid w:val="0013350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libri" w:eastAsia="Times New Roman" w:hAnsi="Calibri" w:cs="Calibri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Times New Roman" w:hAnsi="Calibri" w:cs="Calibri"/>
        <w:b/>
        <w:bCs/>
      </w:rPr>
    </w:tblStylePr>
    <w:tblStylePr w:type="lastCol">
      <w:rPr>
        <w:rFonts w:ascii="Calibri" w:eastAsia="Times New Roman" w:hAnsi="Calibri" w:cs="Calibri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TableNormal1">
    <w:name w:val="Table Normal1"/>
    <w:uiPriority w:val="99"/>
    <w:semiHidden/>
    <w:rsid w:val="00F53BCB"/>
    <w:pPr>
      <w:widowControl w:val="0"/>
    </w:pPr>
    <w:rPr>
      <w:rFonts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F53BCB"/>
    <w:pPr>
      <w:widowControl w:val="0"/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rsid w:val="003E1C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66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2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2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1060</Words>
  <Characters>6047</Characters>
  <Application>Microsoft Office Outlook</Application>
  <DocSecurity>0</DocSecurity>
  <Lines>0</Lines>
  <Paragraphs>0</Paragraphs>
  <ScaleCrop>false</ScaleCrop>
  <Manager>www.sorubak.com</Manager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2</cp:revision>
  <cp:lastPrinted>2017-12-08T16:09:00Z</cp:lastPrinted>
  <dcterms:created xsi:type="dcterms:W3CDTF">2017-12-16T21:29:00Z</dcterms:created>
  <dcterms:modified xsi:type="dcterms:W3CDTF">2017-12-16T21:29:00Z</dcterms:modified>
  <cp:category>www.sorubak.com</cp:category>
</cp:coreProperties>
</file>