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29" w:rsidRDefault="00557029">
      <w:r>
        <w:rPr>
          <w:noProof/>
        </w:rPr>
        <w:pict>
          <v:roundrect id="Yuvarlatılmış Dikdörtgen 2" o:spid="_x0000_s1026" style="position:absolute;margin-left:-.95pt;margin-top:-25.4pt;width:535.3pt;height:55.75pt;z-index:251658240;visibility:visible;v-text-anchor:middle" arcsize="10923f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57029" w:rsidRPr="00AA6530" w:rsidRDefault="00557029" w:rsidP="00041BF2">
                  <w:pPr>
                    <w:pStyle w:val="NoSpacing"/>
                    <w:rPr>
                      <w:rFonts w:ascii="Segoe UI" w:hAnsi="Segoe UI" w:cs="Segoe UI"/>
                      <w:b/>
                      <w:bCs/>
                    </w:rPr>
                  </w:pPr>
                  <w:r w:rsidRPr="00AA6530">
                    <w:rPr>
                      <w:rFonts w:ascii="Segoe UI" w:hAnsi="Segoe UI" w:cs="Segoe UI"/>
                    </w:rPr>
                    <w:t>ADI:</w:t>
                  </w:r>
                  <w:r w:rsidRPr="00AA6530">
                    <w:rPr>
                      <w:rFonts w:ascii="Segoe UI" w:hAnsi="Segoe UI" w:cs="Segoe UI"/>
                      <w:b/>
                      <w:bCs/>
                    </w:rPr>
                    <w:t xml:space="preserve">                  </w:t>
                  </w:r>
                  <w:r>
                    <w:rPr>
                      <w:rFonts w:ascii="Segoe UI" w:hAnsi="Segoe UI" w:cs="Segoe UI"/>
                      <w:b/>
                      <w:bCs/>
                    </w:rPr>
                    <w:t xml:space="preserve">      ………..</w:t>
                  </w:r>
                  <w:r w:rsidRPr="00AA6530">
                    <w:rPr>
                      <w:rFonts w:ascii="Segoe UI" w:hAnsi="Segoe UI" w:cs="Segoe UI"/>
                      <w:b/>
                      <w:bCs/>
                    </w:rPr>
                    <w:t xml:space="preserve"> EĞİTİM ÖĞRETİM YILI </w:t>
                  </w:r>
                  <w:r>
                    <w:rPr>
                      <w:rFonts w:ascii="Segoe UI" w:hAnsi="Segoe UI" w:cs="Segoe UI"/>
                      <w:b/>
                      <w:bCs/>
                    </w:rPr>
                    <w:t xml:space="preserve">ŞEHİT FAZIL GÜRS İMAM ORTAOKULU           </w:t>
                  </w:r>
                  <w:r w:rsidRPr="00AA6530">
                    <w:rPr>
                      <w:rFonts w:ascii="Segoe UI" w:hAnsi="Segoe UI" w:cs="Segoe UI"/>
                    </w:rPr>
                    <w:t>SINIF:</w:t>
                  </w:r>
                  <w:r w:rsidRPr="00AA6530">
                    <w:rPr>
                      <w:rFonts w:ascii="Segoe UI" w:hAnsi="Segoe UI" w:cs="Segoe UI"/>
                    </w:rPr>
                    <w:br/>
                    <w:t>SOYADI:</w:t>
                  </w:r>
                  <w:r w:rsidRPr="00AA6530">
                    <w:rPr>
                      <w:rFonts w:ascii="Segoe UI" w:hAnsi="Segoe UI" w:cs="Segoe UI"/>
                      <w:b/>
                      <w:bCs/>
                    </w:rPr>
                    <w:t xml:space="preserve">              </w:t>
                  </w:r>
                  <w:r>
                    <w:rPr>
                      <w:rFonts w:ascii="Segoe UI" w:hAnsi="Segoe UI" w:cs="Segoe UI"/>
                      <w:b/>
                      <w:bCs/>
                    </w:rPr>
                    <w:t xml:space="preserve">                        </w:t>
                  </w:r>
                  <w:r w:rsidRPr="00AA6530">
                    <w:rPr>
                      <w:rFonts w:ascii="Segoe UI" w:hAnsi="Segoe UI" w:cs="Segoe UI"/>
                      <w:b/>
                      <w:bCs/>
                    </w:rPr>
                    <w:t>5</w:t>
                  </w:r>
                  <w:r>
                    <w:rPr>
                      <w:rFonts w:ascii="Segoe UI" w:hAnsi="Segoe UI" w:cs="Segoe UI"/>
                      <w:b/>
                      <w:bCs/>
                    </w:rPr>
                    <w:t>.SINIF SOSYAL BİLGİLER 1.DÖNEM 2</w:t>
                  </w:r>
                  <w:r w:rsidRPr="00AA6530">
                    <w:rPr>
                      <w:rFonts w:ascii="Segoe UI" w:hAnsi="Segoe UI" w:cs="Segoe UI"/>
                      <w:b/>
                      <w:bCs/>
                    </w:rPr>
                    <w:t xml:space="preserve">.YAZILI                       </w:t>
                  </w:r>
                  <w:r w:rsidRPr="00AA6530">
                    <w:rPr>
                      <w:rFonts w:ascii="Segoe UI" w:hAnsi="Segoe UI" w:cs="Segoe UI"/>
                    </w:rPr>
                    <w:t>NO:</w:t>
                  </w:r>
                </w:p>
              </w:txbxContent>
            </v:textbox>
          </v:roundrect>
        </w:pict>
      </w:r>
    </w:p>
    <w:tbl>
      <w:tblPr>
        <w:tblW w:w="1069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97"/>
        <w:gridCol w:w="5297"/>
      </w:tblGrid>
      <w:tr w:rsidR="00557029">
        <w:trPr>
          <w:trHeight w:val="15009"/>
        </w:trPr>
        <w:tc>
          <w:tcPr>
            <w:tcW w:w="5397" w:type="dxa"/>
          </w:tcPr>
          <w:p w:rsidR="00557029" w:rsidRDefault="00557029" w:rsidP="00CB2844">
            <w:pPr>
              <w:pStyle w:val="ListParagraph"/>
              <w:rPr>
                <w:rFonts w:ascii="Cambria" w:hAnsi="Cambria" w:cs="Cambria"/>
                <w:sz w:val="20"/>
                <w:szCs w:val="20"/>
              </w:rPr>
            </w:pPr>
          </w:p>
          <w:p w:rsidR="00557029" w:rsidRDefault="00557029" w:rsidP="0075013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="00557029" w:rsidRDefault="00557029" w:rsidP="0075013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noProof/>
              </w:rPr>
              <w:pict>
                <v:roundrect id="Yuvarlatılmış Dikdörtgen 1" o:spid="_x0000_s1027" style="position:absolute;margin-left:14.65pt;margin-top:-.15pt;width:228.5pt;height:49.45pt;z-index:251657216;visibility:visible;v-text-anchor:middle" arcsize="10923f" fillcolor="#a7bfde" strokecolor="#4579b8">
                  <v:fill color2="#e4ecf5" rotate="t" angle="180" colors="0 #a3c4ff;22938f #bfd5ff;1 #e5eeff" focus="100%" type="gradient"/>
                  <v:shadow on="t" color="black" opacity="24903f" origin=",.5" offset="0,.55556mm"/>
                  <v:path arrowok="t"/>
                  <v:textbox>
                    <w:txbxContent>
                      <w:p w:rsidR="00557029" w:rsidRDefault="00557029" w:rsidP="00CB2844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CB2844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Yazları sıcak ve kurak geçer.</w:t>
                        </w:r>
                      </w:p>
                      <w:p w:rsidR="00557029" w:rsidRDefault="00557029" w:rsidP="00CB2844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CB2844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Kışları ılık ve yağışlıdır.</w:t>
                        </w:r>
                      </w:p>
                      <w:p w:rsidR="00557029" w:rsidRPr="00CB2844" w:rsidRDefault="00557029" w:rsidP="00CB2844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CB2844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Bitki örtüsü makidir.</w:t>
                        </w:r>
                      </w:p>
                      <w:p w:rsidR="00557029" w:rsidRDefault="00557029" w:rsidP="00CB2844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</w:p>
          <w:p w:rsidR="00557029" w:rsidRDefault="00557029" w:rsidP="0075013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="00557029" w:rsidRDefault="00557029" w:rsidP="0075013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="00557029" w:rsidRDefault="00557029" w:rsidP="0075013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="00557029" w:rsidRDefault="00557029" w:rsidP="0075013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="00557029" w:rsidRPr="00D14FDB" w:rsidRDefault="00557029" w:rsidP="0075013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1- </w:t>
            </w:r>
            <w:r w:rsidRPr="00D14FDB">
              <w:rPr>
                <w:rFonts w:ascii="Segoe UI" w:hAnsi="Segoe UI" w:cs="Segoe UI"/>
                <w:b/>
                <w:bCs/>
                <w:sz w:val="18"/>
                <w:szCs w:val="18"/>
              </w:rPr>
              <w:t>Yukarıda özellikleri belirtilen iklim tipi aşağıdakilerden hangisidir?</w:t>
            </w:r>
          </w:p>
          <w:p w:rsidR="00557029" w:rsidRPr="00D14FDB" w:rsidRDefault="00557029" w:rsidP="0075013D">
            <w:pPr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Akdeniz iklimi           </w:t>
            </w:r>
            <w:r>
              <w:rPr>
                <w:rFonts w:ascii="Segoe UI" w:hAnsi="Segoe UI" w:cs="Segoe UI"/>
                <w:sz w:val="18"/>
                <w:szCs w:val="18"/>
              </w:rPr>
              <w:t>B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Karadeniz iklimi            </w:t>
            </w:r>
          </w:p>
          <w:p w:rsidR="00557029" w:rsidRPr="00D14FDB" w:rsidRDefault="00557029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Karasal iklim 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           D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) Çöl iklimi</w:t>
            </w:r>
          </w:p>
          <w:p w:rsidR="00557029" w:rsidRPr="00D14FDB" w:rsidRDefault="00557029" w:rsidP="0075013D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557029" w:rsidRPr="00D14FDB" w:rsidRDefault="00557029" w:rsidP="0075013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bCs/>
                <w:sz w:val="18"/>
                <w:szCs w:val="18"/>
              </w:rPr>
              <w:t>2-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D14FDB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Bir şehrin göç almasında ve nüfusunun artmasında aşağıdakilerden hangisi </w:t>
            </w:r>
            <w:r w:rsidRPr="00D14FDB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etkili değildir</w:t>
            </w:r>
            <w:r w:rsidRPr="00D14FDB">
              <w:rPr>
                <w:rFonts w:ascii="Segoe UI" w:hAnsi="Segoe UI" w:cs="Segoe UI"/>
                <w:b/>
                <w:bCs/>
                <w:sz w:val="18"/>
                <w:szCs w:val="18"/>
              </w:rPr>
              <w:t>?</w:t>
            </w:r>
          </w:p>
          <w:p w:rsidR="00557029" w:rsidRPr="00D14FDB" w:rsidRDefault="00557029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Sanayinin gelişmiş olması.                            </w:t>
            </w:r>
          </w:p>
          <w:p w:rsidR="00557029" w:rsidRPr="006726BE" w:rsidRDefault="00557029" w:rsidP="0075013D">
            <w:pPr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B) Dağlık ve engebeli olması.</w:t>
            </w:r>
          </w:p>
          <w:p w:rsidR="00557029" w:rsidRPr="00D14FDB" w:rsidRDefault="00557029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Turizmin gelişmiş olması.                              </w:t>
            </w:r>
          </w:p>
          <w:p w:rsidR="00557029" w:rsidRPr="00D14FDB" w:rsidRDefault="00557029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) Uygun iklim koşullarına sahip olması.</w:t>
            </w:r>
          </w:p>
          <w:p w:rsidR="00557029" w:rsidRPr="00D14FDB" w:rsidRDefault="00557029" w:rsidP="0075013D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557029" w:rsidRPr="00DD7C01" w:rsidRDefault="00557029" w:rsidP="00DD7C01">
            <w:pPr>
              <w:spacing w:after="40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bCs/>
                <w:sz w:val="18"/>
                <w:szCs w:val="18"/>
              </w:rPr>
              <w:t>3-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DD7C01">
              <w:rPr>
                <w:rFonts w:ascii="Segoe UI" w:hAnsi="Segoe UI" w:cs="Segoe UI"/>
                <w:b/>
                <w:bCs/>
                <w:sz w:val="18"/>
                <w:szCs w:val="18"/>
              </w:rPr>
              <w:t>11.</w:t>
            </w:r>
            <w:r w:rsidRPr="00DD7C01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DD7C01">
              <w:rPr>
                <w:rFonts w:ascii="Segoe UI" w:hAnsi="Segoe UI" w:cs="Segoe UI"/>
                <w:b/>
                <w:bCs/>
                <w:sz w:val="18"/>
                <w:szCs w:val="18"/>
              </w:rPr>
              <w:t>Türkiye Fiziki haritasında hangi bölgemizde kahverengi daha fazladır?</w:t>
            </w:r>
          </w:p>
          <w:p w:rsidR="00557029" w:rsidRPr="00DD7C01" w:rsidRDefault="00557029" w:rsidP="00DD7C01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  <w:r w:rsidRPr="00DD7C01">
              <w:rPr>
                <w:rFonts w:ascii="Segoe UI" w:hAnsi="Segoe UI" w:cs="Segoe UI"/>
                <w:sz w:val="18"/>
                <w:szCs w:val="18"/>
              </w:rPr>
              <w:t>A-İç Anadolu Bölgesi</w:t>
            </w:r>
          </w:p>
          <w:p w:rsidR="00557029" w:rsidRPr="00DD7C01" w:rsidRDefault="00557029" w:rsidP="00DD7C01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  <w:r w:rsidRPr="00DD7C01">
              <w:rPr>
                <w:rFonts w:ascii="Segoe UI" w:hAnsi="Segoe UI" w:cs="Segoe UI"/>
                <w:sz w:val="18"/>
                <w:szCs w:val="18"/>
              </w:rPr>
              <w:t>B-G.Doğu Anadolu Bölgesi</w:t>
            </w:r>
          </w:p>
          <w:p w:rsidR="00557029" w:rsidRPr="00DD7C01" w:rsidRDefault="00557029" w:rsidP="00DD7C01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  <w:r w:rsidRPr="00DD7C01">
              <w:rPr>
                <w:rFonts w:ascii="Segoe UI" w:hAnsi="Segoe UI" w:cs="Segoe UI"/>
                <w:sz w:val="18"/>
                <w:szCs w:val="18"/>
              </w:rPr>
              <w:t>C-Doğu Anadolu Bölgesi</w:t>
            </w:r>
          </w:p>
          <w:p w:rsidR="00557029" w:rsidRPr="00DD7C01" w:rsidRDefault="00557029" w:rsidP="00DD7C01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  <w:r w:rsidRPr="00DD7C01">
              <w:rPr>
                <w:rFonts w:ascii="Segoe UI" w:hAnsi="Segoe UI" w:cs="Segoe UI"/>
                <w:sz w:val="18"/>
                <w:szCs w:val="18"/>
              </w:rPr>
              <w:t>D-Marmara Bölgesi</w:t>
            </w:r>
          </w:p>
          <w:p w:rsidR="00557029" w:rsidRPr="00D14FDB" w:rsidRDefault="00557029" w:rsidP="0075013D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</w:p>
          <w:p w:rsidR="00557029" w:rsidRPr="00D14FDB" w:rsidRDefault="00557029" w:rsidP="0075013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bCs/>
                <w:sz w:val="18"/>
                <w:szCs w:val="18"/>
              </w:rPr>
              <w:t>4-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D14FDB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İnsanların yaşadığı yeri seçmesinde aşağıdakilerden hangisi etkili </w:t>
            </w:r>
            <w:r w:rsidRPr="00D14FDB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değildir?</w:t>
            </w:r>
          </w:p>
          <w:p w:rsidR="00557029" w:rsidRPr="00D14FDB" w:rsidRDefault="00557029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İklimin elverişli olması.                                                  </w:t>
            </w:r>
          </w:p>
          <w:p w:rsidR="00557029" w:rsidRPr="00D14FDB" w:rsidRDefault="00557029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) İş imkânlarının iyi olması.</w:t>
            </w:r>
          </w:p>
          <w:p w:rsidR="00557029" w:rsidRPr="006726BE" w:rsidRDefault="00557029" w:rsidP="0075013D">
            <w:pPr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C) Yerleşim yerinin fay hattı üstünde olması.               </w:t>
            </w:r>
          </w:p>
          <w:p w:rsidR="00557029" w:rsidRPr="00D14FDB" w:rsidRDefault="00557029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) Yeryüzü şekillerinin uygun olması.</w:t>
            </w:r>
          </w:p>
          <w:p w:rsidR="00557029" w:rsidRPr="00D14FDB" w:rsidRDefault="00557029" w:rsidP="0075013D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</w:p>
          <w:p w:rsidR="00557029" w:rsidRPr="00D14FDB" w:rsidRDefault="00557029" w:rsidP="0075013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bCs/>
                <w:sz w:val="18"/>
                <w:szCs w:val="18"/>
              </w:rPr>
              <w:t>5-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D14FDB">
              <w:rPr>
                <w:rFonts w:ascii="Segoe UI" w:hAnsi="Segoe UI" w:cs="Segoe UI"/>
                <w:b/>
                <w:bCs/>
                <w:sz w:val="18"/>
                <w:szCs w:val="18"/>
              </w:rPr>
              <w:t>Ü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lkemizde Karadeniz, Akdeniz ve K</w:t>
            </w:r>
            <w:r w:rsidRPr="00D14FDB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arasal iklimin birlikte yaşandığı bölge aşağıdakilerden hangisidir? </w:t>
            </w:r>
          </w:p>
          <w:p w:rsidR="00557029" w:rsidRPr="00D14FDB" w:rsidRDefault="00557029" w:rsidP="0075013D">
            <w:pPr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Marmara </w:t>
            </w:r>
            <w:r>
              <w:rPr>
                <w:rFonts w:ascii="Segoe UI" w:hAnsi="Segoe UI" w:cs="Segoe UI"/>
                <w:sz w:val="18"/>
                <w:szCs w:val="18"/>
              </w:rPr>
              <w:tab/>
            </w:r>
            <w:r>
              <w:rPr>
                <w:rFonts w:ascii="Segoe UI" w:hAnsi="Segoe UI" w:cs="Segoe UI"/>
                <w:sz w:val="18"/>
                <w:szCs w:val="18"/>
              </w:rPr>
              <w:tab/>
              <w:t>B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Akdeniz 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ab/>
            </w:r>
            <w:r w:rsidRPr="00D14FDB">
              <w:rPr>
                <w:rFonts w:ascii="Segoe UI" w:hAnsi="Segoe UI" w:cs="Segoe UI"/>
                <w:sz w:val="18"/>
                <w:szCs w:val="18"/>
              </w:rPr>
              <w:tab/>
              <w:t xml:space="preserve"> </w:t>
            </w:r>
          </w:p>
          <w:p w:rsidR="00557029" w:rsidRPr="00D14FDB" w:rsidRDefault="00557029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 İç Anadolu</w:t>
            </w:r>
            <w:r>
              <w:rPr>
                <w:rFonts w:ascii="Segoe UI" w:hAnsi="Segoe UI" w:cs="Segoe UI"/>
                <w:sz w:val="18"/>
                <w:szCs w:val="18"/>
              </w:rPr>
              <w:tab/>
            </w:r>
            <w:r>
              <w:rPr>
                <w:rFonts w:ascii="Segoe UI" w:hAnsi="Segoe UI" w:cs="Segoe UI"/>
                <w:sz w:val="18"/>
                <w:szCs w:val="18"/>
              </w:rPr>
              <w:tab/>
              <w:t>D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Karadeniz </w:t>
            </w:r>
          </w:p>
          <w:p w:rsidR="00557029" w:rsidRPr="00D14FDB" w:rsidRDefault="00557029" w:rsidP="0075013D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557029" w:rsidRDefault="00557029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bCs/>
                <w:sz w:val="18"/>
                <w:szCs w:val="18"/>
              </w:rPr>
              <w:t>6-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  <w:p w:rsidR="00557029" w:rsidRPr="004E6F45" w:rsidRDefault="00557029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E6F45">
              <w:rPr>
                <w:rFonts w:ascii="Segoe UI" w:hAnsi="Segoe UI" w:cs="Segoe UI"/>
                <w:b/>
                <w:bCs/>
                <w:sz w:val="18"/>
                <w:szCs w:val="18"/>
              </w:rPr>
              <w:t>• Aşırı yağış</w:t>
            </w:r>
          </w:p>
          <w:p w:rsidR="00557029" w:rsidRPr="004E6F45" w:rsidRDefault="00557029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E6F45">
              <w:rPr>
                <w:rFonts w:ascii="Segoe UI" w:hAnsi="Segoe UI" w:cs="Segoe UI"/>
                <w:b/>
                <w:bCs/>
                <w:sz w:val="18"/>
                <w:szCs w:val="18"/>
              </w:rPr>
              <w:t>• Eğimli arazi</w:t>
            </w:r>
          </w:p>
          <w:p w:rsidR="00557029" w:rsidRPr="004E6F45" w:rsidRDefault="00557029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E6F45">
              <w:rPr>
                <w:rFonts w:ascii="Segoe UI" w:hAnsi="Segoe UI" w:cs="Segoe UI"/>
                <w:b/>
                <w:bCs/>
                <w:sz w:val="18"/>
                <w:szCs w:val="18"/>
              </w:rPr>
              <w:t>• Bitki örtüsünün tahribi</w:t>
            </w:r>
          </w:p>
          <w:p w:rsidR="00557029" w:rsidRPr="004E36B3" w:rsidRDefault="00557029" w:rsidP="004E6F45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b/>
                <w:bCs/>
                <w:sz w:val="18"/>
                <w:szCs w:val="18"/>
              </w:rPr>
              <w:t>Verilenlerin tamamı bir araya gelince aşağıdaki</w:t>
            </w:r>
          </w:p>
          <w:p w:rsidR="00557029" w:rsidRPr="004E36B3" w:rsidRDefault="00557029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b/>
                <w:bCs/>
                <w:sz w:val="18"/>
                <w:szCs w:val="18"/>
              </w:rPr>
              <w:t>doğal afetlerden hangisi gerçekleşir?</w:t>
            </w:r>
          </w:p>
          <w:p w:rsidR="00557029" w:rsidRPr="004E36B3" w:rsidRDefault="00557029" w:rsidP="004E6F45">
            <w:pPr>
              <w:shd w:val="clear" w:color="auto" w:fill="FFFFFF"/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sz w:val="18"/>
                <w:szCs w:val="18"/>
              </w:rPr>
              <w:t xml:space="preserve">A) Sel </w:t>
            </w:r>
          </w:p>
          <w:p w:rsidR="00557029" w:rsidRPr="004E36B3" w:rsidRDefault="00557029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sz w:val="18"/>
                <w:szCs w:val="18"/>
              </w:rPr>
              <w:t>B) Deprem</w:t>
            </w:r>
          </w:p>
          <w:p w:rsidR="00557029" w:rsidRPr="004E36B3" w:rsidRDefault="00557029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sz w:val="18"/>
                <w:szCs w:val="18"/>
              </w:rPr>
              <w:t>C) Yangın</w:t>
            </w:r>
          </w:p>
          <w:p w:rsidR="00557029" w:rsidRPr="004E36B3" w:rsidRDefault="00557029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sz w:val="18"/>
                <w:szCs w:val="18"/>
              </w:rPr>
              <w:t>D) Kuraklık</w:t>
            </w:r>
          </w:p>
          <w:p w:rsidR="00557029" w:rsidRPr="00D14FDB" w:rsidRDefault="00557029" w:rsidP="0075013D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557029" w:rsidRPr="00D14FDB" w:rsidRDefault="00557029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14FDB">
              <w:rPr>
                <w:rFonts w:ascii="Segoe UI" w:hAnsi="Segoe UI" w:cs="Segoe UI"/>
                <w:sz w:val="18"/>
                <w:szCs w:val="18"/>
              </w:rPr>
              <w:t>Nüfusu en fazla olan bölgemizdir. Sürekli göç almaktadır.</w:t>
            </w:r>
          </w:p>
          <w:p w:rsidR="00557029" w:rsidRPr="00D14FDB" w:rsidRDefault="00557029" w:rsidP="00855A3E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14FDB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 Açıklamada sözü edilen bölgemiz ve </w:t>
            </w:r>
            <w:r w:rsidRPr="003B74A0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göç alma nedeni</w:t>
            </w:r>
            <w:r w:rsidRPr="00D14FDB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hangi seçenekte doğru verilmiştir?</w:t>
            </w:r>
          </w:p>
          <w:tbl>
            <w:tblPr>
              <w:tblW w:w="5070" w:type="dxa"/>
              <w:tblInd w:w="8" w:type="dxa"/>
              <w:tblBorders>
                <w:top w:val="single" w:sz="8" w:space="0" w:color="9BBB59"/>
                <w:left w:val="single" w:sz="8" w:space="0" w:color="9BBB59"/>
                <w:bottom w:val="single" w:sz="8" w:space="0" w:color="9BBB59"/>
                <w:right w:val="single" w:sz="8" w:space="0" w:color="9BBB59"/>
                <w:insideH w:val="single" w:sz="8" w:space="0" w:color="9BBB59"/>
                <w:insideV w:val="single" w:sz="8" w:space="0" w:color="9BBB59"/>
              </w:tblBorders>
              <w:tblLook w:val="00A0"/>
            </w:tblPr>
            <w:tblGrid>
              <w:gridCol w:w="489"/>
              <w:gridCol w:w="1935"/>
              <w:gridCol w:w="12"/>
              <w:gridCol w:w="2634"/>
            </w:tblGrid>
            <w:tr w:rsidR="00557029" w:rsidRPr="00D14FDB">
              <w:trPr>
                <w:gridBefore w:val="1"/>
                <w:trHeight w:val="255"/>
              </w:trPr>
              <w:tc>
                <w:tcPr>
                  <w:tcW w:w="1935" w:type="dxa"/>
                  <w:tcBorders>
                    <w:top w:val="single" w:sz="8" w:space="0" w:color="9BBB59"/>
                    <w:left w:val="single" w:sz="8" w:space="0" w:color="9BBB59"/>
                    <w:bottom w:val="single" w:sz="18" w:space="0" w:color="9BBB59"/>
                    <w:right w:val="single" w:sz="8" w:space="0" w:color="9BBB59"/>
                  </w:tcBorders>
                </w:tcPr>
                <w:p w:rsidR="00557029" w:rsidRPr="00682FA9" w:rsidRDefault="00557029" w:rsidP="00682FA9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  <w:t>BÖLGE</w:t>
                  </w:r>
                </w:p>
              </w:tc>
              <w:tc>
                <w:tcPr>
                  <w:tcW w:w="2646" w:type="dxa"/>
                  <w:gridSpan w:val="2"/>
                  <w:tcBorders>
                    <w:top w:val="single" w:sz="8" w:space="0" w:color="9BBB59"/>
                    <w:left w:val="single" w:sz="8" w:space="0" w:color="9BBB59"/>
                    <w:bottom w:val="single" w:sz="18" w:space="0" w:color="9BBB59"/>
                    <w:right w:val="single" w:sz="8" w:space="0" w:color="9BBB59"/>
                  </w:tcBorders>
                </w:tcPr>
                <w:p w:rsidR="00557029" w:rsidRPr="00682FA9" w:rsidRDefault="00557029" w:rsidP="00682FA9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  <w:t>GÖÇ</w:t>
                  </w:r>
                  <w:r w:rsidRPr="00682FA9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 xml:space="preserve"> </w:t>
                  </w:r>
                  <w:r w:rsidRPr="00682FA9"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  <w:t>ALMA NEDENİ</w:t>
                  </w:r>
                </w:p>
              </w:tc>
            </w:tr>
            <w:tr w:rsidR="00557029" w:rsidRPr="00D14FDB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E6EED5"/>
                </w:tcPr>
                <w:p w:rsidR="00557029" w:rsidRPr="00682FA9" w:rsidRDefault="00557029" w:rsidP="00682FA9">
                  <w:pPr>
                    <w:spacing w:line="276" w:lineRule="auto"/>
                    <w:jc w:val="both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A)</w:t>
                  </w:r>
                </w:p>
              </w:tc>
              <w:tc>
                <w:tcPr>
                  <w:tcW w:w="1947" w:type="dxa"/>
                  <w:gridSpan w:val="2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E6EED5"/>
                </w:tcPr>
                <w:p w:rsidR="00557029" w:rsidRPr="00682FA9" w:rsidRDefault="00557029" w:rsidP="00682FA9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Ege Bölgesi</w:t>
                  </w:r>
                </w:p>
              </w:tc>
              <w:tc>
                <w:tcPr>
                  <w:tcW w:w="2634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E6EED5"/>
                </w:tcPr>
                <w:p w:rsidR="00557029" w:rsidRPr="00682FA9" w:rsidRDefault="00557029" w:rsidP="00682FA9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Turizmin gelişmesi</w:t>
                  </w:r>
                </w:p>
              </w:tc>
            </w:tr>
            <w:tr w:rsidR="00557029" w:rsidRPr="00D14FDB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</w:tcPr>
                <w:p w:rsidR="00557029" w:rsidRPr="009A5546" w:rsidRDefault="00557029" w:rsidP="00682FA9">
                  <w:pPr>
                    <w:spacing w:line="276" w:lineRule="auto"/>
                    <w:jc w:val="both"/>
                    <w:rPr>
                      <w:rFonts w:ascii="Segoe UI" w:hAnsi="Segoe UI" w:cs="Segoe UI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</w:pPr>
                  <w:r w:rsidRPr="009A5546">
                    <w:rPr>
                      <w:rFonts w:ascii="Segoe UI" w:hAnsi="Segoe UI" w:cs="Segoe UI"/>
                      <w:color w:val="000000"/>
                      <w:sz w:val="18"/>
                      <w:szCs w:val="18"/>
                      <w:lang w:eastAsia="en-US"/>
                    </w:rPr>
                    <w:t>B)</w:t>
                  </w:r>
                </w:p>
              </w:tc>
              <w:tc>
                <w:tcPr>
                  <w:tcW w:w="1947" w:type="dxa"/>
                  <w:gridSpan w:val="2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</w:tcPr>
                <w:p w:rsidR="00557029" w:rsidRPr="009A5546" w:rsidRDefault="00557029" w:rsidP="00682FA9">
                  <w:pPr>
                    <w:spacing w:line="276" w:lineRule="auto"/>
                    <w:jc w:val="both"/>
                    <w:rPr>
                      <w:rFonts w:ascii="Segoe UI" w:hAnsi="Segoe UI" w:cs="Segoe U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9A5546">
                    <w:rPr>
                      <w:rFonts w:ascii="Segoe UI" w:hAnsi="Segoe UI" w:cs="Segoe UI"/>
                      <w:color w:val="000000"/>
                      <w:sz w:val="18"/>
                      <w:szCs w:val="18"/>
                      <w:lang w:eastAsia="en-US"/>
                    </w:rPr>
                    <w:t>Marmara Bölgesi</w:t>
                  </w:r>
                </w:p>
              </w:tc>
              <w:tc>
                <w:tcPr>
                  <w:tcW w:w="2634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</w:tcPr>
                <w:p w:rsidR="00557029" w:rsidRPr="009A5546" w:rsidRDefault="00557029" w:rsidP="00682FA9">
                  <w:pPr>
                    <w:spacing w:line="276" w:lineRule="auto"/>
                    <w:jc w:val="both"/>
                    <w:rPr>
                      <w:rFonts w:ascii="Segoe UI" w:hAnsi="Segoe UI" w:cs="Segoe U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9A5546">
                    <w:rPr>
                      <w:rFonts w:ascii="Segoe UI" w:hAnsi="Segoe UI" w:cs="Segoe UI"/>
                      <w:color w:val="000000"/>
                      <w:sz w:val="18"/>
                      <w:szCs w:val="18"/>
                      <w:lang w:eastAsia="en-US"/>
                    </w:rPr>
                    <w:t>Sanayinin gelişmesi</w:t>
                  </w:r>
                </w:p>
              </w:tc>
            </w:tr>
            <w:tr w:rsidR="00557029" w:rsidRPr="00D14FDB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E6EED5"/>
                </w:tcPr>
                <w:p w:rsidR="00557029" w:rsidRPr="00682FA9" w:rsidRDefault="00557029" w:rsidP="00682FA9">
                  <w:pPr>
                    <w:spacing w:line="276" w:lineRule="auto"/>
                    <w:jc w:val="both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C)</w:t>
                  </w:r>
                </w:p>
              </w:tc>
              <w:tc>
                <w:tcPr>
                  <w:tcW w:w="1947" w:type="dxa"/>
                  <w:gridSpan w:val="2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E6EED5"/>
                </w:tcPr>
                <w:p w:rsidR="00557029" w:rsidRPr="00682FA9" w:rsidRDefault="00557029" w:rsidP="00682FA9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Karadeniz Bölgesi</w:t>
                  </w:r>
                </w:p>
              </w:tc>
              <w:tc>
                <w:tcPr>
                  <w:tcW w:w="2634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E6EED5"/>
                </w:tcPr>
                <w:p w:rsidR="00557029" w:rsidRPr="00682FA9" w:rsidRDefault="00557029" w:rsidP="00682FA9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Balıkçılığın gelişmesi</w:t>
                  </w:r>
                </w:p>
              </w:tc>
            </w:tr>
            <w:tr w:rsidR="00557029" w:rsidRPr="00D14FDB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</w:tcPr>
                <w:p w:rsidR="00557029" w:rsidRPr="00682FA9" w:rsidRDefault="00557029" w:rsidP="00682FA9">
                  <w:pPr>
                    <w:spacing w:line="276" w:lineRule="auto"/>
                    <w:jc w:val="both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D)</w:t>
                  </w:r>
                </w:p>
              </w:tc>
              <w:tc>
                <w:tcPr>
                  <w:tcW w:w="1947" w:type="dxa"/>
                  <w:gridSpan w:val="2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</w:tcPr>
                <w:p w:rsidR="00557029" w:rsidRPr="00682FA9" w:rsidRDefault="00557029" w:rsidP="00682FA9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Akdeniz Bölgesi</w:t>
                  </w:r>
                </w:p>
              </w:tc>
              <w:tc>
                <w:tcPr>
                  <w:tcW w:w="2634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</w:tcPr>
                <w:p w:rsidR="00557029" w:rsidRPr="00682FA9" w:rsidRDefault="00557029" w:rsidP="00682FA9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Tarımın gelişmesi</w:t>
                  </w:r>
                </w:p>
              </w:tc>
            </w:tr>
          </w:tbl>
          <w:p w:rsidR="00557029" w:rsidRPr="00D14FDB" w:rsidRDefault="00557029" w:rsidP="0075013D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557029" w:rsidRPr="00682FA9" w:rsidRDefault="00557029" w:rsidP="00D3555C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14- </w:t>
            </w:r>
            <w:r w:rsidRPr="00682FA9">
              <w:rPr>
                <w:rFonts w:ascii="Segoe UI" w:hAnsi="Segoe UI" w:cs="Segoe UI"/>
                <w:sz w:val="18"/>
                <w:szCs w:val="18"/>
              </w:rPr>
              <w:t xml:space="preserve">Elif’in oturduğu Akdeniz kıyısında yer alan köyünün ekonomik yapısı son yıllarda değişmiştir.  Portakal, limon ağaçlarının bulunduğu tarım alanlarında bugün dev oteller yükselmektedir. </w:t>
            </w:r>
          </w:p>
          <w:p w:rsidR="00557029" w:rsidRPr="00682FA9" w:rsidRDefault="00557029" w:rsidP="00D3555C">
            <w:pPr>
              <w:pStyle w:val="NoSpacing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Buna göre Elif’in köyünde </w:t>
            </w:r>
            <w:r w:rsidRPr="00682FA9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hangi ekonomik faaliyetin</w:t>
            </w:r>
            <w:r w:rsidRPr="00682FA9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önemi </w:t>
            </w:r>
            <w:r w:rsidRPr="00682FA9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artmıştır?</w:t>
            </w:r>
          </w:p>
          <w:p w:rsidR="00557029" w:rsidRPr="00682FA9" w:rsidRDefault="00557029" w:rsidP="00D3555C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sz w:val="18"/>
                <w:szCs w:val="18"/>
              </w:rPr>
              <w:t xml:space="preserve">A) Sanayinin                    </w:t>
            </w:r>
          </w:p>
          <w:p w:rsidR="00557029" w:rsidRPr="00682FA9" w:rsidRDefault="00557029" w:rsidP="00D3555C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sz w:val="18"/>
                <w:szCs w:val="18"/>
              </w:rPr>
              <w:t>B) Madenciliğin</w:t>
            </w:r>
          </w:p>
          <w:p w:rsidR="00557029" w:rsidRPr="00682FA9" w:rsidRDefault="00557029" w:rsidP="00D3555C">
            <w:pPr>
              <w:pStyle w:val="NoSpacing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C) Turizmin  </w:t>
            </w:r>
          </w:p>
          <w:p w:rsidR="00557029" w:rsidRPr="00B346A1" w:rsidRDefault="00557029" w:rsidP="00D3555C">
            <w:pPr>
              <w:rPr>
                <w:rFonts w:ascii="Segoe UI" w:hAnsi="Segoe UI" w:cs="Segoe UI"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sz w:val="18"/>
                <w:szCs w:val="18"/>
              </w:rPr>
              <w:t>D) Balıkçılığın</w:t>
            </w:r>
          </w:p>
          <w:p w:rsidR="00557029" w:rsidRPr="00B346A1" w:rsidRDefault="00557029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557029" w:rsidRPr="00682FA9" w:rsidRDefault="00557029" w:rsidP="00D3555C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b/>
                <w:bCs/>
                <w:sz w:val="18"/>
                <w:szCs w:val="18"/>
              </w:rPr>
              <w:t>15-</w:t>
            </w:r>
            <w:r w:rsidRPr="00682FA9">
              <w:rPr>
                <w:rFonts w:ascii="Segoe UI" w:hAnsi="Segoe UI" w:cs="Segoe UI"/>
                <w:sz w:val="18"/>
                <w:szCs w:val="18"/>
              </w:rPr>
              <w:t xml:space="preserve"> Gülnisa ailesiyle birlikte Türkiye gezisine çıkmıştır.</w:t>
            </w:r>
          </w:p>
          <w:p w:rsidR="00557029" w:rsidRPr="00682FA9" w:rsidRDefault="00557029" w:rsidP="00D3555C">
            <w:pPr>
              <w:pStyle w:val="NoSpacing"/>
              <w:numPr>
                <w:ilvl w:val="0"/>
                <w:numId w:val="7"/>
              </w:numPr>
              <w:rPr>
                <w:rFonts w:ascii="Segoe UI" w:hAnsi="Segoe UI" w:cs="Segoe UI"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sz w:val="18"/>
                <w:szCs w:val="18"/>
              </w:rPr>
              <w:t>Karadeniz Bölgesi’nde ahşap,</w:t>
            </w:r>
          </w:p>
          <w:p w:rsidR="00557029" w:rsidRPr="00682FA9" w:rsidRDefault="00557029" w:rsidP="00D3555C">
            <w:pPr>
              <w:pStyle w:val="NoSpacing"/>
              <w:numPr>
                <w:ilvl w:val="0"/>
                <w:numId w:val="7"/>
              </w:numPr>
              <w:rPr>
                <w:rFonts w:ascii="Segoe UI" w:hAnsi="Segoe UI" w:cs="Segoe UI"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sz w:val="18"/>
                <w:szCs w:val="18"/>
              </w:rPr>
              <w:t>Akdeniz Bölgesi’nde taş</w:t>
            </w:r>
          </w:p>
          <w:p w:rsidR="00557029" w:rsidRPr="00682FA9" w:rsidRDefault="00557029" w:rsidP="00D3555C">
            <w:pPr>
              <w:pStyle w:val="NoSpacing"/>
              <w:numPr>
                <w:ilvl w:val="0"/>
                <w:numId w:val="7"/>
              </w:numPr>
              <w:rPr>
                <w:rFonts w:ascii="Segoe UI" w:hAnsi="Segoe UI" w:cs="Segoe UI"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sz w:val="18"/>
                <w:szCs w:val="18"/>
              </w:rPr>
              <w:t>İç ve Güneydoğu Anadolu Bölgesi’nde toprak evlerin ağırlıkta olduğunu görmüştür.</w:t>
            </w:r>
          </w:p>
          <w:p w:rsidR="00557029" w:rsidRPr="00682FA9" w:rsidRDefault="00557029" w:rsidP="00D3555C">
            <w:pPr>
              <w:pStyle w:val="NoSpacing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Buna göre bu evlerin yapılış biçimiyle ilgili aşağıdakilerden hangisi </w:t>
            </w:r>
            <w:r w:rsidRPr="00682FA9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söylenebilir?</w:t>
            </w:r>
            <w:r w:rsidRPr="00682FA9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</w:p>
          <w:p w:rsidR="00557029" w:rsidRPr="00682FA9" w:rsidRDefault="00557029" w:rsidP="00D3555C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sz w:val="18"/>
                <w:szCs w:val="18"/>
              </w:rPr>
              <w:t>A) Evler turistik amaçlı yapılmıştır</w:t>
            </w:r>
          </w:p>
          <w:p w:rsidR="00557029" w:rsidRPr="00682FA9" w:rsidRDefault="00557029" w:rsidP="00D3555C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sz w:val="18"/>
                <w:szCs w:val="18"/>
              </w:rPr>
              <w:t>B) Ülkemizde tüm evler birbirine benzemektedir</w:t>
            </w:r>
          </w:p>
          <w:p w:rsidR="00557029" w:rsidRPr="00682FA9" w:rsidRDefault="00557029" w:rsidP="00D3555C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sz w:val="18"/>
                <w:szCs w:val="18"/>
              </w:rPr>
              <w:t>C) En güzel evler ülkemizde inşa edilmektedir.</w:t>
            </w:r>
          </w:p>
          <w:p w:rsidR="00557029" w:rsidRPr="00682FA9" w:rsidRDefault="00557029" w:rsidP="00D3555C">
            <w:pPr>
              <w:pStyle w:val="NoSpacing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color w:val="FF0000"/>
                <w:sz w:val="18"/>
                <w:szCs w:val="18"/>
              </w:rPr>
              <w:t>D)</w:t>
            </w:r>
            <w:r w:rsidRPr="00682FA9">
              <w:rPr>
                <w:rFonts w:ascii="Segoe UI" w:hAnsi="Segoe UI" w:cs="Segoe UI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682FA9">
              <w:rPr>
                <w:rFonts w:ascii="Segoe UI" w:hAnsi="Segoe UI" w:cs="Segoe UI"/>
                <w:color w:val="FF0000"/>
                <w:sz w:val="18"/>
                <w:szCs w:val="18"/>
              </w:rPr>
              <w:t>Evler bölgenin iklim ve bitki örtüsünden etkilenir</w:t>
            </w:r>
          </w:p>
          <w:p w:rsidR="00557029" w:rsidRDefault="00557029" w:rsidP="00D3555C"/>
          <w:p w:rsidR="00557029" w:rsidRPr="003B74A0" w:rsidRDefault="00557029" w:rsidP="00D3555C">
            <w:pPr>
              <w:rPr>
                <w:rFonts w:ascii="Segoe UI" w:hAnsi="Segoe UI" w:cs="Segoe UI"/>
                <w:sz w:val="18"/>
                <w:szCs w:val="18"/>
              </w:rPr>
            </w:pPr>
            <w:r w:rsidRPr="003B74A0">
              <w:rPr>
                <w:rFonts w:ascii="Segoe UI" w:hAnsi="Segoe UI" w:cs="Segoe UI"/>
                <w:b/>
                <w:bCs/>
                <w:sz w:val="18"/>
                <w:szCs w:val="18"/>
              </w:rPr>
              <w:t>16-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B13677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Aşağıdakilerden hangisi yerleşmeyi etkileyen </w:t>
            </w:r>
            <w:r w:rsidRPr="00B13677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 xml:space="preserve">beşerî </w:t>
            </w:r>
            <w:r w:rsidRPr="00B13677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faktörlerden </w:t>
            </w:r>
            <w:r w:rsidRPr="00AA6530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biridir?</w:t>
            </w:r>
            <w:r w:rsidRPr="00B1367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3B74A0">
              <w:rPr>
                <w:rFonts w:ascii="Segoe UI" w:hAnsi="Segoe UI" w:cs="Segoe UI"/>
                <w:sz w:val="18"/>
                <w:szCs w:val="18"/>
              </w:rPr>
              <w:t>A)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3B74A0">
              <w:rPr>
                <w:rFonts w:ascii="Segoe UI" w:hAnsi="Segoe UI" w:cs="Segoe UI"/>
                <w:sz w:val="18"/>
                <w:szCs w:val="18"/>
              </w:rPr>
              <w:t>Yer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3B74A0">
              <w:rPr>
                <w:rFonts w:ascii="Segoe UI" w:hAnsi="Segoe UI" w:cs="Segoe UI"/>
                <w:sz w:val="18"/>
                <w:szCs w:val="18"/>
              </w:rPr>
              <w:t xml:space="preserve">şekilleri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B74A0">
              <w:rPr>
                <w:rFonts w:ascii="Segoe UI" w:hAnsi="Segoe UI" w:cs="Segoe UI"/>
                <w:sz w:val="18"/>
                <w:szCs w:val="18"/>
              </w:rPr>
              <w:t>B) İklim</w:t>
            </w:r>
          </w:p>
          <w:p w:rsidR="00557029" w:rsidRDefault="00557029" w:rsidP="00D3555C">
            <w:pPr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C) Sanayi        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B74A0">
              <w:rPr>
                <w:rFonts w:ascii="Segoe UI" w:hAnsi="Segoe UI" w:cs="Segoe UI"/>
                <w:sz w:val="18"/>
                <w:szCs w:val="18"/>
              </w:rPr>
              <w:t>D)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3B74A0">
              <w:rPr>
                <w:rFonts w:ascii="Segoe UI" w:hAnsi="Segoe UI" w:cs="Segoe UI"/>
                <w:sz w:val="18"/>
                <w:szCs w:val="18"/>
              </w:rPr>
              <w:t>Bitki örtüsü</w:t>
            </w:r>
          </w:p>
          <w:p w:rsidR="00557029" w:rsidRDefault="00557029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557029" w:rsidRPr="00CE1B5C" w:rsidRDefault="00557029" w:rsidP="00CE1B5C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13677">
              <w:rPr>
                <w:rFonts w:ascii="Segoe UI" w:hAnsi="Segoe UI" w:cs="Segoe UI"/>
                <w:b/>
                <w:bCs/>
                <w:sz w:val="18"/>
                <w:szCs w:val="18"/>
              </w:rPr>
              <w:t>17-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CE1B5C">
              <w:rPr>
                <w:rFonts w:ascii="Segoe UI" w:hAnsi="Segoe UI" w:cs="Segoe UI"/>
                <w:b/>
                <w:bCs/>
                <w:sz w:val="18"/>
                <w:szCs w:val="18"/>
              </w:rPr>
              <w:t>Ailenin kuruluşu, evlenme, boşanma, miras konularında kadınlara erkeklerle eşit haklar sağlayan kanun aşağıdakilerden han</w:t>
            </w:r>
            <w:r w:rsidRPr="00CE1B5C">
              <w:rPr>
                <w:rFonts w:ascii="Segoe UI" w:hAnsi="Segoe UI" w:cs="Segoe UI"/>
                <w:b/>
                <w:bCs/>
                <w:sz w:val="18"/>
                <w:szCs w:val="18"/>
              </w:rPr>
              <w:softHyphen/>
              <w:t>gisidir?</w:t>
            </w:r>
          </w:p>
          <w:p w:rsidR="00557029" w:rsidRPr="00CE1B5C" w:rsidRDefault="00557029" w:rsidP="00CE1B5C">
            <w:pPr>
              <w:rPr>
                <w:rFonts w:ascii="Segoe UI" w:hAnsi="Segoe UI" w:cs="Segoe UI"/>
                <w:sz w:val="18"/>
                <w:szCs w:val="18"/>
              </w:rPr>
            </w:pPr>
            <w:r w:rsidRPr="00CE1B5C">
              <w:rPr>
                <w:rFonts w:ascii="Segoe UI" w:hAnsi="Segoe UI" w:cs="Segoe UI"/>
                <w:sz w:val="18"/>
                <w:szCs w:val="18"/>
              </w:rPr>
              <w:t xml:space="preserve">A)Türk Ceza Kanunu      B) Türk Medeni Kanun     </w:t>
            </w:r>
          </w:p>
          <w:p w:rsidR="00557029" w:rsidRPr="00CE1B5C" w:rsidRDefault="00557029" w:rsidP="00CE1B5C">
            <w:pPr>
              <w:rPr>
                <w:rFonts w:ascii="Segoe UI" w:hAnsi="Segoe UI" w:cs="Segoe UI"/>
                <w:sz w:val="18"/>
                <w:szCs w:val="18"/>
              </w:rPr>
            </w:pPr>
            <w:r w:rsidRPr="00CE1B5C">
              <w:rPr>
                <w:rFonts w:ascii="Segoe UI" w:hAnsi="Segoe UI" w:cs="Segoe UI"/>
                <w:sz w:val="18"/>
                <w:szCs w:val="18"/>
              </w:rPr>
              <w:t xml:space="preserve"> C) Ticaret Kanunu          D) Soyadı Kanunu</w:t>
            </w:r>
          </w:p>
          <w:p w:rsidR="00557029" w:rsidRDefault="00557029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557029" w:rsidRDefault="00557029" w:rsidP="00D3555C">
            <w:pPr>
              <w:rPr>
                <w:rFonts w:ascii="Segoe UI" w:hAnsi="Segoe UI" w:cs="Segoe UI"/>
                <w:sz w:val="18"/>
                <w:szCs w:val="18"/>
              </w:rPr>
            </w:pPr>
            <w:r w:rsidRPr="00B13677">
              <w:rPr>
                <w:rFonts w:ascii="Segoe UI" w:hAnsi="Segoe UI" w:cs="Segoe UI"/>
                <w:b/>
                <w:bCs/>
                <w:sz w:val="18"/>
                <w:szCs w:val="18"/>
              </w:rPr>
              <w:t>18-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B13677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Aşağıdakilerden hangisi çocukların ruh ve beden sağlığını korumaya yönelik önlemlerden biri </w:t>
            </w:r>
            <w:r w:rsidRPr="00B13677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değildir?</w:t>
            </w:r>
            <w:r w:rsidRPr="00B13677">
              <w:rPr>
                <w:rFonts w:ascii="Segoe UI" w:hAnsi="Segoe UI" w:cs="Segoe UI"/>
                <w:sz w:val="18"/>
                <w:szCs w:val="18"/>
                <w:u w:val="single"/>
              </w:rPr>
              <w:br/>
            </w:r>
            <w:r>
              <w:rPr>
                <w:rFonts w:ascii="Segoe UI" w:hAnsi="Segoe UI" w:cs="Segoe UI"/>
                <w:sz w:val="18"/>
                <w:szCs w:val="18"/>
              </w:rPr>
              <w:t>A) Şiddet içeren filmlerin çocuklara izletilmesinin yasaklanması</w:t>
            </w:r>
          </w:p>
          <w:p w:rsidR="00557029" w:rsidRDefault="00557029" w:rsidP="00D3555C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B) Çocuklara sigara ve alkol satışının yasaklanması</w:t>
            </w:r>
          </w:p>
          <w:p w:rsidR="00557029" w:rsidRDefault="00557029" w:rsidP="00D3555C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 Çocukların 16 yaşına kadar çalıştırılmalarının yasaklanması</w:t>
            </w:r>
          </w:p>
          <w:p w:rsidR="00557029" w:rsidRPr="006726BE" w:rsidRDefault="00557029" w:rsidP="00D3555C">
            <w:pPr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D) Yöneticilerini seçme hakkının verilmesi</w:t>
            </w:r>
          </w:p>
          <w:p w:rsidR="00557029" w:rsidRDefault="00557029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557029" w:rsidRPr="0082664C" w:rsidRDefault="00557029" w:rsidP="0082664C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2664C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19-  </w:t>
            </w:r>
          </w:p>
          <w:p w:rsidR="00557029" w:rsidRPr="00855A3E" w:rsidRDefault="00557029" w:rsidP="00855A3E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55A3E">
              <w:rPr>
                <w:rFonts w:ascii="Segoe UI" w:hAnsi="Segoe UI" w:cs="Segoe UI"/>
                <w:b/>
                <w:bCs/>
                <w:sz w:val="18"/>
                <w:szCs w:val="18"/>
              </w:rPr>
              <w:t>Yurdumuzun tahıl ambarı olarak bilinen bölgesi hangisidir?</w:t>
            </w:r>
            <w:r w:rsidRPr="00855A3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  <w:p w:rsidR="00557029" w:rsidRPr="00855A3E" w:rsidRDefault="00557029" w:rsidP="00855A3E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55A3E">
              <w:rPr>
                <w:rFonts w:ascii="Segoe UI" w:hAnsi="Segoe UI" w:cs="Segoe UI"/>
                <w:sz w:val="18"/>
                <w:szCs w:val="18"/>
              </w:rPr>
              <w:t>A) Doğu Anadolu bölgesi          B) Karadeniz   bölgesi           C)Akdeniz bölgesi                      D)İç Anadolu bölgesi</w:t>
            </w:r>
          </w:p>
          <w:p w:rsidR="00557029" w:rsidRDefault="00557029" w:rsidP="00855A3E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br/>
            </w:r>
          </w:p>
          <w:p w:rsidR="00557029" w:rsidRDefault="00557029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557029" w:rsidRDefault="00557029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557029" w:rsidRDefault="00557029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557029" w:rsidRDefault="00557029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557029" w:rsidRPr="00B13677" w:rsidRDefault="00557029" w:rsidP="00D3555C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noProof/>
              </w:rPr>
              <w:pict>
                <v:roundrect id="Yuvarlatılmış Dikdörtgen 5" o:spid="_x0000_s1028" style="position:absolute;margin-left:-10.95pt;margin-top:2.65pt;width:535.3pt;height:87pt;z-index:251659264;visibility:visible;v-text-anchor:middle" arcsize="10923f" fillcolor="#ffa2a1" strokecolor="#be4b48">
                  <v:fill color2="#ffe5e5" rotate="t" angle="180" colors="0 #ffa2a1;22938f #ffbebd;1 #ffe5e5" focus="100%" type="gradient"/>
                  <v:shadow on="t" color="black" opacity="24903f" origin=",.5" offset="0,.55556mm"/>
                  <v:path arrowok="t"/>
                  <v:textbox>
                    <w:txbxContent>
                      <w:p w:rsidR="00557029" w:rsidRPr="005F27EC" w:rsidRDefault="00557029" w:rsidP="00AA6530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5F27EC">
                          <w:rPr>
                            <w:rFonts w:ascii="Segoe UI" w:hAnsi="Segoe UI" w:cs="Segoe UI"/>
                            <w:b/>
                            <w:bCs/>
                            <w:sz w:val="20"/>
                            <w:szCs w:val="20"/>
                          </w:rPr>
                          <w:t>Her soru 4 puandır. Süre 40 dakikadır. Başarılar Dilerim.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br/>
                          <w:t>Mahmut YAPICI</w:t>
                        </w:r>
                        <w:r w:rsidRPr="005F27EC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br/>
                          <w:t>Sosyal Bilgiler Öğretmeni</w:t>
                        </w:r>
                      </w:p>
                      <w:p w:rsidR="00557029" w:rsidRPr="005F27EC" w:rsidRDefault="00557029" w:rsidP="00AA6530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</w:p>
        </w:tc>
        <w:tc>
          <w:tcPr>
            <w:tcW w:w="5297" w:type="dxa"/>
          </w:tcPr>
          <w:p w:rsidR="00557029" w:rsidRDefault="00557029" w:rsidP="0075013D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 w:cs="Garamond"/>
                <w:b/>
                <w:bCs/>
              </w:rPr>
            </w:pPr>
          </w:p>
          <w:p w:rsidR="00557029" w:rsidRDefault="00557029" w:rsidP="00B346A1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 w:cs="Garamond"/>
                <w:b/>
                <w:bCs/>
                <w:noProof/>
              </w:rPr>
            </w:pPr>
            <w:r>
              <w:rPr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46" o:spid="_x0000_s1029" type="#_x0000_t62" style="position:absolute;left:0;text-align:left;margin-left:42.2pt;margin-top:8pt;width:197.8pt;height:35.65pt;z-index:251656192;visibility:visible;v-text-anchor:middle" adj="-1295,25193" fillcolor="#ff9" strokecolor="#4f81bd" strokeweight="2pt">
                  <v:path arrowok="t"/>
                  <v:textbox>
                    <w:txbxContent>
                      <w:p w:rsidR="00557029" w:rsidRPr="00D14FDB" w:rsidRDefault="00557029" w:rsidP="0075013D">
                        <w:pPr>
                          <w:jc w:val="center"/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D14FDB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Öyle bir yere gitmek istiyorum ki her mevsim yağış görülsün.</w:t>
                        </w:r>
                      </w:p>
                    </w:txbxContent>
                  </v:textbox>
                </v:shape>
              </w:pict>
            </w:r>
          </w:p>
          <w:p w:rsidR="00557029" w:rsidRDefault="00557029" w:rsidP="00B346A1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 w:cs="Garamond"/>
                <w:b/>
                <w:bCs/>
                <w:noProof/>
              </w:rPr>
            </w:pPr>
          </w:p>
          <w:p w:rsidR="00557029" w:rsidRDefault="00557029" w:rsidP="0082664C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="00557029" w:rsidRDefault="00557029" w:rsidP="0082664C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="00557029" w:rsidRPr="00B346A1" w:rsidRDefault="00557029" w:rsidP="0082664C">
            <w:pPr>
              <w:shd w:val="clear" w:color="auto" w:fill="FFFFFF"/>
              <w:spacing w:line="276" w:lineRule="auto"/>
              <w:rPr>
                <w:rFonts w:ascii="Garamond" w:hAnsi="Garamond" w:cs="Garamond"/>
                <w:b/>
                <w:bCs/>
              </w:rPr>
            </w:pPr>
            <w:r w:rsidRPr="0082664C">
              <w:rPr>
                <w:rFonts w:ascii="Segoe UI" w:hAnsi="Segoe UI" w:cs="Segoe UI"/>
                <w:b/>
                <w:bCs/>
                <w:sz w:val="18"/>
                <w:szCs w:val="18"/>
              </w:rPr>
              <w:t>8-</w:t>
            </w:r>
            <w:r>
              <w:rPr>
                <w:rFonts w:ascii="Garamond" w:hAnsi="Garamond" w:cs="Garamond"/>
                <w:b/>
                <w:bCs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Büşra Sıla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, aşağıdaki bölgelerden hangisine giderse söylediği özellikleri görebilir? </w:t>
            </w:r>
          </w:p>
          <w:p w:rsidR="00557029" w:rsidRPr="00CB2844" w:rsidRDefault="00557029" w:rsidP="00CB2844">
            <w:pPr>
              <w:shd w:val="clear" w:color="auto" w:fill="FFFFFF"/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Güneydoğu Anadolu Bölgesi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</w:p>
          <w:p w:rsidR="00557029" w:rsidRPr="00CB2844" w:rsidRDefault="00557029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Akdeniz Bölgesi</w:t>
            </w:r>
          </w:p>
          <w:p w:rsidR="00557029" w:rsidRPr="00CB2844" w:rsidRDefault="00557029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C)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Doğu Anadolu Bölgesi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</w:p>
          <w:p w:rsidR="00557029" w:rsidRPr="006726BE" w:rsidRDefault="00557029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D) Karadeniz Bölgesi</w:t>
            </w:r>
          </w:p>
          <w:p w:rsidR="00557029" w:rsidRPr="00CB2844" w:rsidRDefault="00557029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</w:p>
          <w:p w:rsidR="00557029" w:rsidRPr="00CB2844" w:rsidRDefault="00557029" w:rsidP="00C808BC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 w:rsidRPr="00946B64">
              <w:rPr>
                <w:rFonts w:ascii="Segoe UI" w:hAnsi="Segoe UI" w:cs="Segoe UI"/>
                <w:b/>
                <w:bCs/>
                <w:sz w:val="18"/>
                <w:szCs w:val="18"/>
              </w:rPr>
              <w:t>9-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Ülkemiz, iklim, nüfus ve coğrafi 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özellikler gibi birçok özelliği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nedeniyle yedi coğrafi bölgeye ayrılmıştır</w:t>
            </w:r>
          </w:p>
          <w:p w:rsidR="00557029" w:rsidRPr="00CB2844" w:rsidRDefault="00557029" w:rsidP="00C808BC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  Buna göre, aşağıdakilerden hangisi denize kıyısı olan coğrafi bölgelerimizden biri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değildir?</w:t>
            </w:r>
          </w:p>
          <w:p w:rsidR="00557029" w:rsidRDefault="00557029" w:rsidP="00CB2844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Ege bölgesi</w:t>
            </w:r>
          </w:p>
          <w:p w:rsidR="00557029" w:rsidRPr="00CB2844" w:rsidRDefault="00557029" w:rsidP="00CB2844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Marmara Bölgesi</w:t>
            </w:r>
          </w:p>
          <w:p w:rsidR="00557029" w:rsidRPr="006726BE" w:rsidRDefault="00557029" w:rsidP="00CB2844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C) Doğu Anadolu Bölgesi</w:t>
            </w:r>
          </w:p>
          <w:p w:rsidR="00557029" w:rsidRPr="00CB2844" w:rsidRDefault="00557029" w:rsidP="00CB2844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D)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Karadeniz Bölgesi</w:t>
            </w:r>
          </w:p>
          <w:p w:rsidR="00557029" w:rsidRDefault="00557029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</w:p>
          <w:p w:rsidR="00557029" w:rsidRDefault="00557029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Aşağı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>daki açıklamalar hangi ilkeler ile ilgilidir?</w:t>
            </w:r>
          </w:p>
          <w:p w:rsidR="00557029" w:rsidRDefault="00557029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I – Toplumda herkes eşit olmalı, ayrıcalık olmamalı</w:t>
            </w:r>
          </w:p>
          <w:p w:rsidR="00557029" w:rsidRPr="00CB2844" w:rsidRDefault="00557029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 II – Din ve devlet işi ayrılmalı, din özgürlüğü olmalı</w:t>
            </w:r>
          </w:p>
          <w:p w:rsidR="00557029" w:rsidRPr="00C94364" w:rsidRDefault="00557029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 III- Ekonomik kalkınma sağlanmalı</w:t>
            </w:r>
          </w:p>
          <w:p w:rsidR="00557029" w:rsidRPr="00CB2844" w:rsidRDefault="00557029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</w:pP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 xml:space="preserve">             I      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 xml:space="preserve">            II     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 xml:space="preserve">         III        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 xml:space="preserve">       </w:t>
            </w:r>
          </w:p>
          <w:p w:rsidR="00557029" w:rsidRPr="009A5546" w:rsidRDefault="00557029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9A5546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A) Halkçılık         Laiklik         Devletçilik       </w:t>
            </w:r>
          </w:p>
          <w:p w:rsidR="00557029" w:rsidRPr="00CB2844" w:rsidRDefault="00557029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B) Halkçılık       Milliye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tçilik      Laiklik          </w:t>
            </w:r>
          </w:p>
          <w:p w:rsidR="00557029" w:rsidRPr="00CB2844" w:rsidRDefault="00557029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C) Laiklik          Devl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etçilik     İnkılapçılık     </w:t>
            </w:r>
          </w:p>
          <w:p w:rsidR="00557029" w:rsidRPr="00CB2844" w:rsidRDefault="00557029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D) Devletçilik    Laiklik  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         Halkçılık          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  <w:p w:rsidR="00557029" w:rsidRPr="00CB2844" w:rsidRDefault="00557029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</w:p>
          <w:p w:rsidR="00557029" w:rsidRPr="00CB2844" w:rsidRDefault="00557029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="00557029" w:rsidRPr="00CB2844" w:rsidRDefault="00557029" w:rsidP="00C808BC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11-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Fiziki haritalarda gösterilen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 xml:space="preserve">yeşil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ve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kahverengi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renkler aşağıdakilerden hangisini gösterir?</w:t>
            </w:r>
          </w:p>
          <w:p w:rsidR="00557029" w:rsidRPr="006726BE" w:rsidRDefault="00557029" w:rsidP="00C808BC">
            <w:pPr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A)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Dağ ve platoları                </w:t>
            </w: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B) Ova ve dağları</w:t>
            </w:r>
          </w:p>
          <w:p w:rsidR="00557029" w:rsidRPr="00CB2844" w:rsidRDefault="00557029" w:rsidP="00C808BC">
            <w:pPr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C)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Deniz ve dağları               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D)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Ova ve denizleri</w:t>
            </w:r>
          </w:p>
          <w:p w:rsidR="00557029" w:rsidRDefault="00557029" w:rsidP="004E6F45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</w:p>
          <w:p w:rsidR="00557029" w:rsidRDefault="00557029" w:rsidP="004E6F45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12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–</w:t>
            </w:r>
          </w:p>
          <w:p w:rsidR="00557029" w:rsidRDefault="00557029" w:rsidP="004E6F45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 w:rsidRPr="00907F28">
              <w:rPr>
                <w:rFonts w:ascii="Segoe UI" w:hAnsi="Segoe UI" w:cs="Segoe UI"/>
                <w:b/>
                <w:bCs/>
                <w:sz w:val="20"/>
                <w:szCs w:val="20"/>
              </w:rPr>
              <w:t>*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t>Tekk</w:t>
            </w:r>
            <w:r>
              <w:rPr>
                <w:rFonts w:ascii="Segoe UI" w:hAnsi="Segoe UI" w:cs="Segoe UI"/>
                <w:sz w:val="20"/>
                <w:szCs w:val="20"/>
              </w:rPr>
              <w:t>e ve zaviyelerin kapatılması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 xml:space="preserve"> </w:t>
            </w:r>
            <w:r w:rsidRPr="00907F28">
              <w:rPr>
                <w:rFonts w:ascii="Segoe UI" w:hAnsi="Segoe UI" w:cs="Segoe UI"/>
                <w:b/>
                <w:bCs/>
                <w:sz w:val="20"/>
                <w:szCs w:val="20"/>
              </w:rPr>
              <w:t>*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t>Halifeliğin kaldırılması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 </w:t>
            </w:r>
            <w:r w:rsidRPr="00907F28">
              <w:rPr>
                <w:rFonts w:ascii="Segoe UI" w:hAnsi="Segoe UI" w:cs="Segoe UI"/>
                <w:b/>
                <w:bCs/>
                <w:sz w:val="20"/>
                <w:szCs w:val="20"/>
              </w:rPr>
              <w:t>*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t>Medreselerin kapatılması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br/>
              <w:t>   </w:t>
            </w:r>
            <w:r w:rsidRPr="00907F28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Yukarıdaki inkılâplar, Atatürk ilkelerinden </w:t>
            </w:r>
            <w:r w:rsidRPr="00907F28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daha çok</w:t>
            </w:r>
            <w:r w:rsidRPr="00907F28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hangisi ile ilgilidir?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>A) 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t>Milliyetçil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ik             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>B) Halkçılık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>C) 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t xml:space="preserve">Cumhuriyetçilik      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907F28">
              <w:rPr>
                <w:rFonts w:ascii="Segoe UI" w:hAnsi="Segoe UI" w:cs="Segoe UI"/>
                <w:sz w:val="20"/>
                <w:szCs w:val="20"/>
              </w:rPr>
              <w:t>D) Laiklik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  <w:p w:rsidR="00557029" w:rsidRDefault="00557029" w:rsidP="004E6F45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="00557029" w:rsidRPr="004E6F45" w:rsidRDefault="00557029" w:rsidP="004E6F45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13-</w:t>
            </w:r>
          </w:p>
          <w:p w:rsidR="00557029" w:rsidRDefault="00557029" w:rsidP="00B346A1">
            <w:pPr>
              <w:pStyle w:val="ListParagraph"/>
              <w:numPr>
                <w:ilvl w:val="0"/>
                <w:numId w:val="6"/>
              </w:numPr>
              <w:rPr>
                <w:rFonts w:ascii="Segoe UI" w:hAnsi="Segoe UI" w:cs="Segoe UI"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sz w:val="18"/>
                <w:szCs w:val="18"/>
              </w:rPr>
              <w:t>TBMM’</w:t>
            </w:r>
            <w:r>
              <w:rPr>
                <w:rFonts w:ascii="Segoe UI" w:hAnsi="Segoe UI" w:cs="Segoe UI"/>
                <w:sz w:val="18"/>
                <w:szCs w:val="18"/>
              </w:rPr>
              <w:t>nin Açılması</w:t>
            </w:r>
          </w:p>
          <w:p w:rsidR="00557029" w:rsidRDefault="00557029" w:rsidP="00B346A1">
            <w:pPr>
              <w:pStyle w:val="ListParagraph"/>
              <w:numPr>
                <w:ilvl w:val="0"/>
                <w:numId w:val="6"/>
              </w:numPr>
              <w:rPr>
                <w:rFonts w:ascii="Segoe UI" w:hAnsi="Segoe UI" w:cs="Segoe UI"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sz w:val="18"/>
                <w:szCs w:val="18"/>
              </w:rPr>
              <w:t>Saltanatın Kaldırılması</w:t>
            </w:r>
          </w:p>
          <w:p w:rsidR="00557029" w:rsidRPr="00B346A1" w:rsidRDefault="00557029" w:rsidP="00B346A1">
            <w:pPr>
              <w:pStyle w:val="ListParagraph"/>
              <w:numPr>
                <w:ilvl w:val="0"/>
                <w:numId w:val="6"/>
              </w:numPr>
              <w:rPr>
                <w:rFonts w:ascii="Segoe UI" w:hAnsi="Segoe UI" w:cs="Segoe UI"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sz w:val="18"/>
                <w:szCs w:val="18"/>
              </w:rPr>
              <w:t>Kadınlara seçme ve seçilme hakkının verilmesi</w:t>
            </w:r>
          </w:p>
          <w:p w:rsidR="00557029" w:rsidRPr="00CB2844" w:rsidRDefault="00557029" w:rsidP="00D3555C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Yukarıda verilen i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>nkılaplar Atatürk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’ün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hangi ilkesi ile </w:t>
            </w:r>
            <w:r w:rsidRPr="003B74A0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ilgilidir?</w:t>
            </w:r>
          </w:p>
          <w:p w:rsidR="00557029" w:rsidRPr="00CB2844" w:rsidRDefault="00557029" w:rsidP="00D3555C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Devletçilik    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B) Cumhuriyetçilik</w:t>
            </w:r>
          </w:p>
          <w:p w:rsidR="00557029" w:rsidRPr="00CB2844" w:rsidRDefault="00557029" w:rsidP="00D3555C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C) Laiklik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2844">
              <w:rPr>
                <w:rFonts w:ascii="Segoe UI" w:hAnsi="Segoe UI" w:cs="Segoe UI"/>
                <w:sz w:val="18"/>
                <w:szCs w:val="18"/>
              </w:rPr>
              <w:t>D) Halkçılık</w:t>
            </w:r>
          </w:p>
          <w:p w:rsidR="00557029" w:rsidRPr="004E36B3" w:rsidRDefault="00557029" w:rsidP="004E36B3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2664C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20- </w:t>
            </w:r>
            <w:r w:rsidRPr="004E36B3">
              <w:rPr>
                <w:rFonts w:ascii="Segoe UI" w:hAnsi="Segoe UI" w:cs="Segoe UI"/>
                <w:b/>
                <w:bCs/>
                <w:sz w:val="18"/>
                <w:szCs w:val="18"/>
              </w:rPr>
              <w:t>Aşağıdakilerden hangisi depremin etkilerini</w:t>
            </w:r>
          </w:p>
          <w:p w:rsidR="00557029" w:rsidRPr="004E36B3" w:rsidRDefault="00557029" w:rsidP="004E36B3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b/>
                <w:bCs/>
                <w:sz w:val="18"/>
                <w:szCs w:val="18"/>
              </w:rPr>
              <w:t>azaltmak için yapılacak uygulamalardan biridir?</w:t>
            </w:r>
          </w:p>
          <w:p w:rsidR="00557029" w:rsidRDefault="00557029" w:rsidP="004E36B3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="00557029" w:rsidRPr="00C94364" w:rsidRDefault="00557029" w:rsidP="004E36B3">
            <w:pPr>
              <w:rPr>
                <w:rFonts w:ascii="Segoe UI" w:hAnsi="Segoe UI" w:cs="Segoe UI"/>
                <w:sz w:val="18"/>
                <w:szCs w:val="18"/>
              </w:rPr>
            </w:pPr>
            <w:r w:rsidRPr="00C94364">
              <w:rPr>
                <w:rFonts w:ascii="Segoe UI" w:hAnsi="Segoe UI" w:cs="Segoe UI"/>
                <w:sz w:val="18"/>
                <w:szCs w:val="18"/>
              </w:rPr>
              <w:t>A) Çok katlı binalar yapmak</w:t>
            </w:r>
          </w:p>
          <w:p w:rsidR="00557029" w:rsidRPr="00C94364" w:rsidRDefault="00557029" w:rsidP="004E36B3">
            <w:pPr>
              <w:rPr>
                <w:rFonts w:ascii="Segoe UI" w:hAnsi="Segoe UI" w:cs="Segoe UI"/>
                <w:sz w:val="18"/>
                <w:szCs w:val="18"/>
              </w:rPr>
            </w:pPr>
            <w:r w:rsidRPr="00C94364">
              <w:rPr>
                <w:rFonts w:ascii="Segoe UI" w:hAnsi="Segoe UI" w:cs="Segoe UI"/>
                <w:sz w:val="18"/>
                <w:szCs w:val="18"/>
              </w:rPr>
              <w:t>B) Evleri gevşek zemine yapmak</w:t>
            </w:r>
          </w:p>
          <w:p w:rsidR="00557029" w:rsidRPr="00C94364" w:rsidRDefault="00557029" w:rsidP="004E36B3">
            <w:pPr>
              <w:rPr>
                <w:rFonts w:ascii="Segoe UI" w:hAnsi="Segoe UI" w:cs="Segoe UI"/>
                <w:sz w:val="18"/>
                <w:szCs w:val="18"/>
              </w:rPr>
            </w:pPr>
            <w:r w:rsidRPr="00C94364">
              <w:rPr>
                <w:rFonts w:ascii="Segoe UI" w:hAnsi="Segoe UI" w:cs="Segoe UI"/>
                <w:sz w:val="18"/>
                <w:szCs w:val="18"/>
              </w:rPr>
              <w:t>C) Binalarda dayanıklı malzeme kullanmak</w:t>
            </w:r>
          </w:p>
          <w:p w:rsidR="00557029" w:rsidRPr="00C94364" w:rsidRDefault="00557029" w:rsidP="004E36B3">
            <w:pPr>
              <w:rPr>
                <w:rFonts w:ascii="Segoe UI" w:hAnsi="Segoe UI" w:cs="Segoe UI"/>
                <w:sz w:val="18"/>
                <w:szCs w:val="18"/>
              </w:rPr>
            </w:pPr>
            <w:r w:rsidRPr="00C94364">
              <w:rPr>
                <w:rFonts w:ascii="Segoe UI" w:hAnsi="Segoe UI" w:cs="Segoe UI"/>
                <w:sz w:val="18"/>
                <w:szCs w:val="18"/>
              </w:rPr>
              <w:t>D) Fay hatları yakınlarına yerleşmek</w:t>
            </w:r>
          </w:p>
          <w:p w:rsidR="00557029" w:rsidRDefault="00557029" w:rsidP="00AA6530"/>
          <w:p w:rsidR="00557029" w:rsidRPr="0082664C" w:rsidRDefault="00557029" w:rsidP="00D3555C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2664C">
              <w:rPr>
                <w:rFonts w:ascii="Segoe UI" w:hAnsi="Segoe UI" w:cs="Segoe UI"/>
                <w:b/>
                <w:bCs/>
                <w:sz w:val="18"/>
                <w:szCs w:val="18"/>
              </w:rPr>
              <w:t>21-Balıklı Göl ve Harran Evleri’ni ziyaret etmek isteyen bir öğrenci hangi bölgemizi ve hangi ilimizi ziyaret etmek zorundadır?</w:t>
            </w:r>
          </w:p>
          <w:tbl>
            <w:tblPr>
              <w:tblW w:w="5070" w:type="dxa"/>
              <w:tblInd w:w="8" w:type="dxa"/>
              <w:tblBorders>
                <w:top w:val="single" w:sz="8" w:space="0" w:color="9BBB59"/>
                <w:left w:val="single" w:sz="8" w:space="0" w:color="9BBB59"/>
                <w:bottom w:val="single" w:sz="8" w:space="0" w:color="9BBB59"/>
                <w:right w:val="single" w:sz="8" w:space="0" w:color="9BBB59"/>
                <w:insideH w:val="single" w:sz="8" w:space="0" w:color="9BBB59"/>
                <w:insideV w:val="single" w:sz="8" w:space="0" w:color="9BBB59"/>
              </w:tblBorders>
              <w:tblLook w:val="00A0"/>
            </w:tblPr>
            <w:tblGrid>
              <w:gridCol w:w="489"/>
              <w:gridCol w:w="2700"/>
              <w:gridCol w:w="1881"/>
            </w:tblGrid>
            <w:tr w:rsidR="00557029" w:rsidRPr="00D14FDB">
              <w:trPr>
                <w:gridBefore w:val="1"/>
                <w:trHeight w:val="255"/>
              </w:trPr>
              <w:tc>
                <w:tcPr>
                  <w:tcW w:w="2700" w:type="dxa"/>
                  <w:tcBorders>
                    <w:top w:val="single" w:sz="8" w:space="0" w:color="9BBB59"/>
                    <w:left w:val="single" w:sz="8" w:space="0" w:color="9BBB59"/>
                    <w:bottom w:val="single" w:sz="18" w:space="0" w:color="9BBB59"/>
                    <w:right w:val="single" w:sz="8" w:space="0" w:color="9BBB59"/>
                  </w:tcBorders>
                </w:tcPr>
                <w:p w:rsidR="00557029" w:rsidRPr="00682FA9" w:rsidRDefault="00557029" w:rsidP="00682FA9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  <w:t>BÖLGE</w:t>
                  </w:r>
                </w:p>
              </w:tc>
              <w:tc>
                <w:tcPr>
                  <w:tcW w:w="1881" w:type="dxa"/>
                  <w:tcBorders>
                    <w:top w:val="single" w:sz="8" w:space="0" w:color="9BBB59"/>
                    <w:left w:val="single" w:sz="8" w:space="0" w:color="9BBB59"/>
                    <w:bottom w:val="single" w:sz="18" w:space="0" w:color="9BBB59"/>
                    <w:right w:val="single" w:sz="8" w:space="0" w:color="9BBB59"/>
                  </w:tcBorders>
                </w:tcPr>
                <w:p w:rsidR="00557029" w:rsidRPr="00682FA9" w:rsidRDefault="00557029" w:rsidP="00682FA9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  <w:t>İL</w:t>
                  </w:r>
                </w:p>
              </w:tc>
            </w:tr>
            <w:tr w:rsidR="00557029" w:rsidRPr="00D14FDB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CCFF"/>
                </w:tcPr>
                <w:p w:rsidR="00557029" w:rsidRPr="00682FA9" w:rsidRDefault="00557029" w:rsidP="00682FA9">
                  <w:pPr>
                    <w:spacing w:line="276" w:lineRule="auto"/>
                    <w:jc w:val="both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A)</w:t>
                  </w:r>
                </w:p>
              </w:tc>
              <w:tc>
                <w:tcPr>
                  <w:tcW w:w="2700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CCFF"/>
                </w:tcPr>
                <w:p w:rsidR="00557029" w:rsidRPr="00682FA9" w:rsidRDefault="00557029" w:rsidP="00682FA9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Ege Bölgesi</w:t>
                  </w:r>
                </w:p>
              </w:tc>
              <w:tc>
                <w:tcPr>
                  <w:tcW w:w="1881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CCFF"/>
                </w:tcPr>
                <w:p w:rsidR="00557029" w:rsidRPr="00682FA9" w:rsidRDefault="00557029" w:rsidP="00682FA9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İzmir</w:t>
                  </w:r>
                </w:p>
              </w:tc>
            </w:tr>
            <w:tr w:rsidR="00557029" w:rsidRPr="00D14FDB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FFCC"/>
                </w:tcPr>
                <w:p w:rsidR="00557029" w:rsidRPr="00682FA9" w:rsidRDefault="00557029" w:rsidP="00682FA9">
                  <w:pPr>
                    <w:spacing w:line="276" w:lineRule="auto"/>
                    <w:jc w:val="both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B)</w:t>
                  </w:r>
                </w:p>
              </w:tc>
              <w:tc>
                <w:tcPr>
                  <w:tcW w:w="2700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FFCC"/>
                </w:tcPr>
                <w:p w:rsidR="00557029" w:rsidRPr="00682FA9" w:rsidRDefault="00557029" w:rsidP="00682FA9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Doğu Anadolu Bölgesi</w:t>
                  </w:r>
                </w:p>
              </w:tc>
              <w:tc>
                <w:tcPr>
                  <w:tcW w:w="1881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FFCC"/>
                </w:tcPr>
                <w:p w:rsidR="00557029" w:rsidRPr="00682FA9" w:rsidRDefault="00557029" w:rsidP="00682FA9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Erzurum</w:t>
                  </w:r>
                </w:p>
              </w:tc>
            </w:tr>
            <w:tr w:rsidR="00557029" w:rsidRPr="00D14FDB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CCFF"/>
                </w:tcPr>
                <w:p w:rsidR="00557029" w:rsidRPr="00682FA9" w:rsidRDefault="00557029" w:rsidP="00682FA9">
                  <w:pPr>
                    <w:spacing w:line="276" w:lineRule="auto"/>
                    <w:jc w:val="both"/>
                    <w:rPr>
                      <w:rFonts w:ascii="Segoe UI" w:hAnsi="Segoe UI" w:cs="Segoe UI"/>
                      <w:b/>
                      <w:bCs/>
                      <w:color w:val="FF0000"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  <w:t>C)</w:t>
                  </w:r>
                </w:p>
              </w:tc>
              <w:tc>
                <w:tcPr>
                  <w:tcW w:w="2700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CCFF"/>
                </w:tcPr>
                <w:p w:rsidR="00557029" w:rsidRPr="00682FA9" w:rsidRDefault="00557029" w:rsidP="00682FA9">
                  <w:pPr>
                    <w:spacing w:line="276" w:lineRule="auto"/>
                    <w:jc w:val="both"/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  <w:t>Güneydoğu Anadolu Bölgesi</w:t>
                  </w:r>
                </w:p>
              </w:tc>
              <w:tc>
                <w:tcPr>
                  <w:tcW w:w="1881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CCFF"/>
                </w:tcPr>
                <w:p w:rsidR="00557029" w:rsidRPr="00682FA9" w:rsidRDefault="00557029" w:rsidP="00682FA9">
                  <w:pPr>
                    <w:spacing w:line="276" w:lineRule="auto"/>
                    <w:jc w:val="both"/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  <w:t>Şanlıurfa</w:t>
                  </w:r>
                </w:p>
              </w:tc>
            </w:tr>
            <w:tr w:rsidR="00557029" w:rsidRPr="00D14FDB">
              <w:tc>
                <w:tcPr>
                  <w:tcW w:w="489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FFCC"/>
                </w:tcPr>
                <w:p w:rsidR="00557029" w:rsidRPr="00682FA9" w:rsidRDefault="00557029" w:rsidP="00682FA9">
                  <w:pPr>
                    <w:spacing w:line="276" w:lineRule="auto"/>
                    <w:jc w:val="both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D)</w:t>
                  </w:r>
                </w:p>
              </w:tc>
              <w:tc>
                <w:tcPr>
                  <w:tcW w:w="2700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FFCC"/>
                </w:tcPr>
                <w:p w:rsidR="00557029" w:rsidRPr="00682FA9" w:rsidRDefault="00557029" w:rsidP="00682FA9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Akdeniz Bölgesi</w:t>
                  </w:r>
                </w:p>
              </w:tc>
              <w:tc>
                <w:tcPr>
                  <w:tcW w:w="1881" w:type="dxa"/>
                  <w:tcBorders>
                    <w:top w:val="single" w:sz="8" w:space="0" w:color="9BBB59"/>
                    <w:left w:val="single" w:sz="8" w:space="0" w:color="9BBB59"/>
                    <w:bottom w:val="single" w:sz="8" w:space="0" w:color="9BBB59"/>
                    <w:right w:val="single" w:sz="8" w:space="0" w:color="9BBB59"/>
                  </w:tcBorders>
                  <w:shd w:val="clear" w:color="auto" w:fill="FFFFCC"/>
                </w:tcPr>
                <w:p w:rsidR="00557029" w:rsidRPr="00682FA9" w:rsidRDefault="00557029" w:rsidP="00682FA9">
                  <w:pPr>
                    <w:spacing w:line="276" w:lineRule="auto"/>
                    <w:jc w:val="both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682FA9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Mersin</w:t>
                  </w:r>
                </w:p>
              </w:tc>
            </w:tr>
          </w:tbl>
          <w:p w:rsidR="00557029" w:rsidRDefault="00557029" w:rsidP="00D3555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557029" w:rsidRPr="00682FA9" w:rsidRDefault="00557029" w:rsidP="004E36B3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b/>
                <w:bCs/>
                <w:sz w:val="18"/>
                <w:szCs w:val="18"/>
              </w:rPr>
              <w:t>22</w:t>
            </w:r>
            <w:r w:rsidRPr="00682FA9">
              <w:rPr>
                <w:rFonts w:ascii="Segoe UI" w:hAnsi="Segoe UI" w:cs="Segoe UI"/>
                <w:sz w:val="18"/>
                <w:szCs w:val="18"/>
              </w:rPr>
              <w:t>-</w:t>
            </w:r>
            <w:r w:rsidRPr="00682FA9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 </w:t>
            </w:r>
            <w:r w:rsidRPr="00682FA9">
              <w:rPr>
                <w:rFonts w:ascii="Segoe UI" w:hAnsi="Segoe UI" w:cs="Segoe UI"/>
                <w:sz w:val="18"/>
                <w:szCs w:val="18"/>
              </w:rPr>
              <w:t>I. Ağır eşyalarımızı duvara sabitleyebiliriz.</w:t>
            </w:r>
          </w:p>
          <w:p w:rsidR="00557029" w:rsidRPr="00682FA9" w:rsidRDefault="00557029" w:rsidP="004E36B3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sz w:val="18"/>
                <w:szCs w:val="18"/>
              </w:rPr>
              <w:t xml:space="preserve">         II. Dayanıklı yapılar yapabiliriz.</w:t>
            </w:r>
          </w:p>
          <w:p w:rsidR="00557029" w:rsidRPr="00682FA9" w:rsidRDefault="00557029" w:rsidP="004E36B3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sz w:val="18"/>
                <w:szCs w:val="18"/>
              </w:rPr>
              <w:t xml:space="preserve">        III. Bulunduğumuz yerden nasıl                                                        uzaklaşabileceğimizi önceden planlayabiliriz.</w:t>
            </w:r>
          </w:p>
          <w:p w:rsidR="00557029" w:rsidRPr="00682FA9" w:rsidRDefault="00557029" w:rsidP="004E36B3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</w:p>
          <w:p w:rsidR="00557029" w:rsidRPr="00682FA9" w:rsidRDefault="00557029" w:rsidP="004E36B3">
            <w:pPr>
              <w:pStyle w:val="NoSpacing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b/>
                <w:bCs/>
                <w:sz w:val="18"/>
                <w:szCs w:val="18"/>
              </w:rPr>
              <w:t>Numaralandırılmış önlemler aşağıdaki doğal afetlerden hangisi için alınmalıdır?</w:t>
            </w:r>
          </w:p>
          <w:p w:rsidR="00557029" w:rsidRPr="00682FA9" w:rsidRDefault="00557029" w:rsidP="004E36B3">
            <w:pPr>
              <w:pStyle w:val="NoSpacing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="00557029" w:rsidRPr="00682FA9" w:rsidRDefault="00557029" w:rsidP="004E36B3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sz w:val="18"/>
                <w:szCs w:val="18"/>
              </w:rPr>
              <w:t>A )Heyelan                            B )Deprem</w:t>
            </w:r>
          </w:p>
          <w:p w:rsidR="00557029" w:rsidRPr="00682FA9" w:rsidRDefault="00557029" w:rsidP="004E36B3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sz w:val="18"/>
                <w:szCs w:val="18"/>
              </w:rPr>
              <w:t>C )Sel                                    D )Çığ</w:t>
            </w:r>
          </w:p>
          <w:p w:rsidR="00557029" w:rsidRDefault="00557029" w:rsidP="00D3555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557029" w:rsidRPr="00682FA9" w:rsidRDefault="00557029" w:rsidP="00591A9A">
            <w:pPr>
              <w:pStyle w:val="NoSpacing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23-Aşağıdakilerden hangisi bir yönüyle diğerlerinden </w:t>
            </w:r>
            <w:r w:rsidRPr="00682FA9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farklıdır?</w:t>
            </w:r>
          </w:p>
          <w:p w:rsidR="00557029" w:rsidRPr="00682FA9" w:rsidRDefault="00557029" w:rsidP="00591A9A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Aspendos Tiyatrosu                         </w:t>
            </w:r>
            <w:r w:rsidRPr="00682FA9">
              <w:rPr>
                <w:rFonts w:ascii="Segoe UI" w:hAnsi="Segoe UI" w:cs="Segoe UI"/>
                <w:sz w:val="18"/>
                <w:szCs w:val="18"/>
              </w:rPr>
              <w:br/>
              <w:t>B) Abant Gölü</w:t>
            </w:r>
          </w:p>
          <w:p w:rsidR="00557029" w:rsidRPr="00682FA9" w:rsidRDefault="00557029" w:rsidP="00591A9A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sz w:val="18"/>
                <w:szCs w:val="18"/>
              </w:rPr>
              <w:t xml:space="preserve">C) Pamukkale Travertenleri                  </w:t>
            </w:r>
            <w:r w:rsidRPr="00682FA9">
              <w:rPr>
                <w:rFonts w:ascii="Segoe UI" w:hAnsi="Segoe UI" w:cs="Segoe UI"/>
                <w:sz w:val="18"/>
                <w:szCs w:val="18"/>
              </w:rPr>
              <w:br/>
              <w:t>D) Peribacaları</w:t>
            </w:r>
          </w:p>
          <w:p w:rsidR="00557029" w:rsidRDefault="00557029" w:rsidP="00D3555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557029" w:rsidRPr="00682FA9" w:rsidRDefault="00557029" w:rsidP="00591A9A">
            <w:pPr>
              <w:pStyle w:val="NoSpacing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24- Aşağıda verilen </w:t>
            </w:r>
            <w:r w:rsidRPr="00682FA9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yemek- yöre</w:t>
            </w:r>
            <w:r w:rsidRPr="00682FA9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eşleştirmelerden hangisi </w:t>
            </w:r>
            <w:r w:rsidRPr="00682FA9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yanlıştır?</w:t>
            </w:r>
          </w:p>
          <w:p w:rsidR="00557029" w:rsidRPr="00682FA9" w:rsidRDefault="00557029" w:rsidP="00591A9A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sz w:val="18"/>
                <w:szCs w:val="18"/>
              </w:rPr>
              <w:t xml:space="preserve">A) Mantı – Kayseri                      </w:t>
            </w:r>
          </w:p>
          <w:p w:rsidR="00557029" w:rsidRPr="00682FA9" w:rsidRDefault="00557029" w:rsidP="00591A9A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sz w:val="18"/>
                <w:szCs w:val="18"/>
              </w:rPr>
              <w:t>B) Tantuni – Mersin</w:t>
            </w:r>
          </w:p>
          <w:p w:rsidR="00557029" w:rsidRPr="00682FA9" w:rsidRDefault="00557029" w:rsidP="00591A9A">
            <w:pPr>
              <w:pStyle w:val="NoSpacing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C) Çiğ köfte -   Trabzon                         </w:t>
            </w:r>
          </w:p>
          <w:p w:rsidR="00557029" w:rsidRPr="00682FA9" w:rsidRDefault="00557029" w:rsidP="00591A9A">
            <w:pPr>
              <w:pStyle w:val="NoSpacing"/>
              <w:rPr>
                <w:rFonts w:ascii="Segoe UI" w:hAnsi="Segoe UI" w:cs="Segoe UI"/>
                <w:sz w:val="18"/>
                <w:szCs w:val="18"/>
              </w:rPr>
            </w:pPr>
            <w:r w:rsidRPr="00682FA9">
              <w:rPr>
                <w:rFonts w:ascii="Segoe UI" w:hAnsi="Segoe UI" w:cs="Segoe UI"/>
                <w:sz w:val="18"/>
                <w:szCs w:val="18"/>
              </w:rPr>
              <w:t>D) Dondurma – Kahramanmaraş</w:t>
            </w:r>
          </w:p>
          <w:p w:rsidR="00557029" w:rsidRDefault="00557029" w:rsidP="00D3555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557029" w:rsidRDefault="00557029" w:rsidP="00D3555C">
            <w:pPr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</w:pPr>
            <w:r w:rsidRPr="00DD69A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25-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B</w:t>
            </w:r>
            <w:r w:rsidRPr="00DD69A2">
              <w:rPr>
                <w:rFonts w:ascii="Segoe UI" w:hAnsi="Segoe UI" w:cs="Segoe UI"/>
                <w:b/>
                <w:bCs/>
                <w:sz w:val="18"/>
                <w:szCs w:val="18"/>
              </w:rPr>
              <w:t>it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ki örtüsü bozkır olan K</w:t>
            </w:r>
            <w:r w:rsidRPr="00DD69A2">
              <w:rPr>
                <w:rFonts w:ascii="Segoe UI" w:hAnsi="Segoe UI" w:cs="Segoe UI"/>
                <w:b/>
                <w:bCs/>
                <w:sz w:val="18"/>
                <w:szCs w:val="18"/>
              </w:rPr>
              <w:t>arasal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iklimde</w:t>
            </w:r>
            <w:r w:rsidRPr="00DD69A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aşağıdaki tarım ürünlerinden hangisi </w:t>
            </w:r>
            <w:r w:rsidRPr="00DD69A2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yetişmez?</w:t>
            </w:r>
          </w:p>
          <w:p w:rsidR="00557029" w:rsidRDefault="00557029" w:rsidP="00D3555C">
            <w:pPr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A) Turunçgiller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B) Buğday</w:t>
            </w:r>
          </w:p>
          <w:p w:rsidR="00557029" w:rsidRPr="00DD69A2" w:rsidRDefault="00557029" w:rsidP="00D3555C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 Elma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D) Şekerpancarı</w:t>
            </w:r>
          </w:p>
        </w:tc>
      </w:tr>
    </w:tbl>
    <w:p w:rsidR="00557029" w:rsidRDefault="00557029"/>
    <w:sectPr w:rsidR="00557029" w:rsidSect="007D01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37C0"/>
    <w:multiLevelType w:val="hybridMultilevel"/>
    <w:tmpl w:val="02EA268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26C80A56"/>
    <w:multiLevelType w:val="hybridMultilevel"/>
    <w:tmpl w:val="5FEA269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33964AB8"/>
    <w:multiLevelType w:val="hybridMultilevel"/>
    <w:tmpl w:val="9432D86E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CE3AA7"/>
    <w:multiLevelType w:val="hybridMultilevel"/>
    <w:tmpl w:val="9C04AC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5366F4B"/>
    <w:multiLevelType w:val="hybridMultilevel"/>
    <w:tmpl w:val="B6AEA936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E2428E"/>
    <w:multiLevelType w:val="hybridMultilevel"/>
    <w:tmpl w:val="030A130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0143"/>
    <w:rsid w:val="00041BF2"/>
    <w:rsid w:val="0012294F"/>
    <w:rsid w:val="00141AAB"/>
    <w:rsid w:val="003B74A0"/>
    <w:rsid w:val="004E36B3"/>
    <w:rsid w:val="004E6F45"/>
    <w:rsid w:val="0050105E"/>
    <w:rsid w:val="00514FB1"/>
    <w:rsid w:val="00557029"/>
    <w:rsid w:val="00591A9A"/>
    <w:rsid w:val="005B56C9"/>
    <w:rsid w:val="005F27EC"/>
    <w:rsid w:val="006726BE"/>
    <w:rsid w:val="00682FA9"/>
    <w:rsid w:val="006D29A6"/>
    <w:rsid w:val="0075013D"/>
    <w:rsid w:val="00772A9D"/>
    <w:rsid w:val="00777E76"/>
    <w:rsid w:val="007D0143"/>
    <w:rsid w:val="007E69E9"/>
    <w:rsid w:val="0082664C"/>
    <w:rsid w:val="00837BE9"/>
    <w:rsid w:val="00855A3E"/>
    <w:rsid w:val="00907F28"/>
    <w:rsid w:val="00946B64"/>
    <w:rsid w:val="00955395"/>
    <w:rsid w:val="00957B26"/>
    <w:rsid w:val="009A5546"/>
    <w:rsid w:val="00AA6530"/>
    <w:rsid w:val="00B02ED5"/>
    <w:rsid w:val="00B050EB"/>
    <w:rsid w:val="00B13677"/>
    <w:rsid w:val="00B346A1"/>
    <w:rsid w:val="00B43872"/>
    <w:rsid w:val="00C4352E"/>
    <w:rsid w:val="00C808BC"/>
    <w:rsid w:val="00C80977"/>
    <w:rsid w:val="00C94364"/>
    <w:rsid w:val="00CB2844"/>
    <w:rsid w:val="00CE1B5C"/>
    <w:rsid w:val="00D14FDB"/>
    <w:rsid w:val="00D3555C"/>
    <w:rsid w:val="00DD69A2"/>
    <w:rsid w:val="00DD7C01"/>
    <w:rsid w:val="00EB71C7"/>
    <w:rsid w:val="00F11E8F"/>
    <w:rsid w:val="00F72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13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5013D"/>
    <w:pPr>
      <w:ind w:left="720"/>
    </w:pPr>
  </w:style>
  <w:style w:type="table" w:styleId="LightGrid-Accent3">
    <w:name w:val="Light Grid Accent 3"/>
    <w:basedOn w:val="TableNormal"/>
    <w:uiPriority w:val="99"/>
    <w:rsid w:val="0075013D"/>
    <w:pPr>
      <w:jc w:val="both"/>
    </w:pPr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Lines="0" w:beforeAutospacing="0" w:afterLines="0" w:afterAutospacing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paragraph" w:customStyle="1" w:styleId="ListeParagraf1">
    <w:name w:val="Liste Paragraf1"/>
    <w:basedOn w:val="Normal"/>
    <w:uiPriority w:val="99"/>
    <w:rsid w:val="00C808BC"/>
    <w:pPr>
      <w:spacing w:line="240" w:lineRule="exact"/>
      <w:ind w:left="720"/>
      <w:jc w:val="both"/>
    </w:pPr>
    <w:rPr>
      <w:rFonts w:eastAsia="Calibri"/>
    </w:rPr>
  </w:style>
  <w:style w:type="paragraph" w:styleId="NoSpacing">
    <w:name w:val="No Spacing"/>
    <w:uiPriority w:val="99"/>
    <w:qFormat/>
    <w:rsid w:val="00D3555C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B28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2844"/>
    <w:rPr>
      <w:rFonts w:ascii="Tahoma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rsid w:val="00591A9A"/>
    <w:pPr>
      <w:spacing w:before="100" w:beforeAutospacing="1" w:after="360"/>
    </w:pPr>
  </w:style>
  <w:style w:type="character" w:styleId="Hyperlink">
    <w:name w:val="Hyperlink"/>
    <w:basedOn w:val="DefaultParagraphFont"/>
    <w:uiPriority w:val="99"/>
    <w:rsid w:val="00AA65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50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50232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50219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5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50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50231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50226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50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5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50227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50234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5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5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960</Words>
  <Characters>5473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Zeki</dc:creator>
  <cp:keywords/>
  <dc:description/>
  <cp:lastModifiedBy>Edanur</cp:lastModifiedBy>
  <cp:revision>2</cp:revision>
  <dcterms:created xsi:type="dcterms:W3CDTF">2017-12-16T22:12:00Z</dcterms:created>
  <dcterms:modified xsi:type="dcterms:W3CDTF">2017-12-16T22:12:00Z</dcterms:modified>
</cp:coreProperties>
</file>