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C6" w:rsidRPr="00D875CB" w:rsidRDefault="002E0BC6" w:rsidP="002E22AB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oundrect id="Yuvarlatılmış Dikdörtgen 5" o:spid="_x0000_s1026" style="position:absolute;margin-left:400.9pt;margin-top:-55.1pt;width:108.75pt;height:80.25pt;z-index:251657216;visibility:visible" arcsize="10923f" fillcolor="window" strokecolor="#8064a2" strokeweight="2pt">
            <v:path arrowok="t"/>
            <v:textbox>
              <w:txbxContent>
                <w:p w:rsidR="002E0BC6" w:rsidRPr="00F7013E" w:rsidRDefault="002E0BC6" w:rsidP="001B45E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PUAN:</w:t>
                  </w: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7" style="position:absolute;margin-left:82.9pt;margin-top:-55.15pt;width:318pt;height:80.25pt;z-index:251656192;visibility:visible;v-text-anchor:middle" arcsize="10923f" fillcolor="window" strokecolor="#8064a2" strokeweight="2pt">
            <v:path arrowok="t"/>
            <v:textbox>
              <w:txbxContent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NAMIK KEMAL ORTAOKULU </w:t>
                  </w:r>
                </w:p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2015/2016 EĞİTİM ÖĞRETİM YILI </w:t>
                  </w:r>
                </w:p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DİN KÜLTÜRÜ VE AHLAK BİLGİSİ DERSİ</w:t>
                  </w:r>
                </w:p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 5. SINIFLAR I. DÖNEM I. KAZANIM DEĞERLENDİRME SINAVI</w:t>
                  </w: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8" style="position:absolute;margin-left:-65.6pt;margin-top:-55.1pt;width:148.5pt;height:80.25pt;z-index:251655168;visibility:visible" arcsize="10923f" strokecolor="#8064a2" strokeweight="2pt">
            <v:textbox>
              <w:txbxContent>
                <w:p w:rsidR="002E0BC6" w:rsidRPr="00F7013E" w:rsidRDefault="002E0BC6" w:rsidP="002E22A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Adı:</w:t>
                  </w:r>
                </w:p>
                <w:p w:rsidR="002E0BC6" w:rsidRPr="00F7013E" w:rsidRDefault="002E0BC6" w:rsidP="001B45E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Soyadı:</w:t>
                  </w:r>
                </w:p>
                <w:p w:rsidR="002E0BC6" w:rsidRPr="000573E1" w:rsidRDefault="002E0BC6" w:rsidP="002E22A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Sınıf:</w:t>
                  </w: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573E1">
                    <w:rPr>
                      <w:rFonts w:ascii="Comic Sans MS" w:hAnsi="Comic Sans MS" w:cs="Comic Sans MS"/>
                      <w:sz w:val="20"/>
                      <w:szCs w:val="20"/>
                    </w:rPr>
                    <w:t>No:</w:t>
                  </w:r>
                </w:p>
                <w:p w:rsidR="002E0BC6" w:rsidRPr="000573E1" w:rsidRDefault="002E0BC6" w:rsidP="001B45E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-Çevremizdeki varlıklara baktığımızda hepsi çeşit çeşit sanki harikalar diyarı gibidir ve aralarında mükemmel uyum vardır. Tüm bunlar bize neyi gösterir?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Mucizelerin varlığını.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Evrenin gücünü.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Dünyanın dönüşünü.            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Allah’ın var ve bir olduğunu.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2-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İnsanı diğer varlıklardan ayıran en önemli özelliği nedir?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Evlenmesi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Yemesi içmesi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İnanan ve akıllı bir varlık olması         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Hareket edebilmesi.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3-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Sınıfımızda birden çok başkan olsaydı, sınıfın düzeni bozulurdu. Aynı şekilde evrende birden çok yaratıcı olsaydı aşağıdakilerden hangisi olabilirdi?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Denge ve uyum içindeki evrende her şey son bulurdu.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>İnsanların yaşamı kolaylaşırdı.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İnsanlar mutlu bir hayat yaşardı.</w:t>
      </w:r>
    </w:p>
    <w:p w:rsidR="002E0BC6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Evrendeki düzen daha mükemmel olurdu.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“İbadet etmek, dinimizin temel ilkelerindendir ve Yüce Allah’ın bir buyruğudur.”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</w:rPr>
        <w:t>4-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 Müslümanların Allah’a ibadet etmemizdeki </w:t>
      </w:r>
      <w:r w:rsidRPr="00A731C1">
        <w:rPr>
          <w:rFonts w:ascii="Times New Roman" w:hAnsi="Times New Roman" w:cs="Times New Roman"/>
          <w:sz w:val="24"/>
          <w:szCs w:val="24"/>
          <w:u w:val="single"/>
        </w:rPr>
        <w:t xml:space="preserve">en büyük amacımız </w:t>
      </w:r>
      <w:r w:rsidRPr="00A731C1">
        <w:rPr>
          <w:rFonts w:ascii="Times New Roman" w:hAnsi="Times New Roman" w:cs="Times New Roman"/>
          <w:sz w:val="24"/>
          <w:szCs w:val="24"/>
        </w:rPr>
        <w:t>aşağıdakilerden hangisidir?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Rahat ve huzurlu bir yaşam sürdürmek 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Bol rızık ve kazançlar elde etmek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Allah’a verdiği nimetler için teşekkür etmek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Çevre tarafından sevilen birisi olmak.</w:t>
      </w:r>
    </w:p>
    <w:p w:rsidR="002E0BC6" w:rsidRPr="00D875CB" w:rsidRDefault="002E0BC6" w:rsidP="00A731C1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9" type="#_x0000_t202" style="position:absolute;margin-left:-38.6pt;margin-top:13.1pt;width:19.5pt;height:24pt;z-index:251660288;visibility:visible" strokecolor="#4f81bd" strokeweight="2pt">
            <v:textbox>
              <w:txbxContent>
                <w:p w:rsidR="002E0BC6" w:rsidRPr="00F7013E" w:rsidRDefault="002E0BC6">
                  <w:pPr>
                    <w:rPr>
                      <w:rFonts w:ascii="Times New Roman" w:hAnsi="Times New Roman" w:cs="Times New Roman"/>
                    </w:rPr>
                  </w:pPr>
                  <w:r w:rsidRPr="00F7013E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  <w:r w:rsidRPr="00F7013E">
                    <w:rPr>
                      <w:rFonts w:ascii="Times New Roman" w:hAnsi="Times New Roman" w:cs="Times New Roman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30" type="#_x0000_t75" alt="resim1" style="position:absolute;margin-left:-65.6pt;margin-top:59.25pt;width:86.25pt;height:69.75pt;z-index:251659264;visibility:visible">
            <v:imagedata r:id="rId5" o:title=""/>
            <w10:wrap type="square"/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9" o:spid="_x0000_s1031" type="#_x0000_t63" style="position:absolute;margin-left:-49.1pt;margin-top:2.25pt;width:265.5pt;height:69pt;z-index:251658240;visibility:visible" adj="679,18837">
            <v:textbox>
              <w:txbxContent>
                <w:p w:rsidR="002E0BC6" w:rsidRDefault="002E0BC6">
                  <w:r>
                    <w:t>Arkadaşlar ben Ahmet. Ben Allah’ı tanımak istiyorum. O’nu bana anlatır mısınız?</w:t>
                  </w:r>
                </w:p>
              </w:txbxContent>
            </v:textbox>
          </v:shape>
        </w:pict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 w:rsidRPr="00D875C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Pr="00A731C1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“Allah’ın bilmediği hiçbir şey yoktur. Yüce Allah davranışlarımızı bildiği gibi düşüncelerimizi de bilir.”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-Yukarıda Allah’ın hangi sıfatına vurgu yapılmaktadır?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Semi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İlim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E0BC6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Kudret           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Basar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ibadetin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amaçlarından biri </w:t>
      </w:r>
      <w:r w:rsidRPr="00A731C1">
        <w:rPr>
          <w:rFonts w:ascii="Times New Roman" w:hAnsi="Times New Roman" w:cs="Times New Roman"/>
          <w:b/>
          <w:bCs/>
          <w:sz w:val="24"/>
          <w:szCs w:val="24"/>
          <w:u w:val="thick"/>
        </w:rPr>
        <w:t>değildir?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a)</w:t>
      </w:r>
      <w:r w:rsidRPr="00A731C1">
        <w:rPr>
          <w:rFonts w:ascii="Times New Roman" w:hAnsi="Times New Roman" w:cs="Times New Roman"/>
          <w:sz w:val="24"/>
          <w:szCs w:val="24"/>
        </w:rPr>
        <w:t>Allaha teşekkür etmek .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kulluk etmek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Gösteriş yapmak      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>Allah’ın rızasını kazanmak.</w:t>
      </w:r>
    </w:p>
    <w:p w:rsidR="002E0BC6" w:rsidRPr="00A731C1" w:rsidRDefault="002E0BC6" w:rsidP="00A731C1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-Varlıkların kendiliğinden oluşmayacağı düşüncesi bizi hangi sonuca götürür?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A731C1">
        <w:rPr>
          <w:rFonts w:ascii="Times New Roman" w:hAnsi="Times New Roman" w:cs="Times New Roman"/>
          <w:sz w:val="24"/>
          <w:szCs w:val="24"/>
        </w:rPr>
        <w:t>İnsanın akıllı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A731C1">
        <w:rPr>
          <w:rFonts w:ascii="Times New Roman" w:hAnsi="Times New Roman" w:cs="Times New Roman"/>
          <w:sz w:val="24"/>
          <w:szCs w:val="24"/>
        </w:rPr>
        <w:t>Her şeyi yaratan bir yaratıcı olduğuna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A731C1">
        <w:rPr>
          <w:rFonts w:ascii="Times New Roman" w:hAnsi="Times New Roman" w:cs="Times New Roman"/>
          <w:sz w:val="24"/>
          <w:szCs w:val="24"/>
        </w:rPr>
        <w:t>İnsanın araştıran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A731C1">
        <w:rPr>
          <w:rFonts w:ascii="Times New Roman" w:hAnsi="Times New Roman" w:cs="Times New Roman"/>
          <w:sz w:val="24"/>
          <w:szCs w:val="24"/>
        </w:rPr>
        <w:t>İnsanın gücünün sınırlı olduğuna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shd w:val="clear" w:color="auto" w:fill="FFFFFF"/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-Allah’ın yaptığımız her şeyi görmesi davranışlarımızı nasıl etkiler?                               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731C1">
        <w:rPr>
          <w:rFonts w:ascii="Times New Roman" w:hAnsi="Times New Roman" w:cs="Times New Roman"/>
          <w:sz w:val="24"/>
          <w:szCs w:val="24"/>
        </w:rPr>
        <w:t xml:space="preserve">ın gördüğünü düşünerek davranışlarımıza dikkat ederiz. 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Yalnız olduğumuz zaman dilediğimizi yaparız.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Arkadaşlarımızın arkasından rahatlıkla konuşabiliriz.                                                         </w:t>
      </w:r>
    </w:p>
    <w:p w:rsidR="002E0BC6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Bize emanet edilen çantanın içine bakabiliriz.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ind w:right="-921"/>
        <w:rPr>
          <w:rFonts w:ascii="Times New Roman" w:hAnsi="Times New Roman" w:cs="Times New Roman"/>
          <w:u w:val="single"/>
        </w:rPr>
      </w:pPr>
      <w:r w:rsidRPr="00A731C1">
        <w:rPr>
          <w:rFonts w:ascii="Times New Roman" w:hAnsi="Times New Roman" w:cs="Times New Roman"/>
          <w:b/>
          <w:bCs/>
        </w:rPr>
        <w:t>10</w:t>
      </w:r>
      <w:r w:rsidRPr="00A731C1">
        <w:rPr>
          <w:rFonts w:ascii="Times New Roman" w:hAnsi="Times New Roman" w:cs="Times New Roman"/>
        </w:rPr>
        <w:t>- Bir işte başarılı olmak için her türlü çalışmayı yaptıktan sonra Allah’a dua etmek, o işi Allah’a havale etmek anlamına gelen kavram hangisidir?</w:t>
      </w:r>
    </w:p>
    <w:p w:rsidR="002E0BC6" w:rsidRPr="00A731C1" w:rsidRDefault="002E0BC6" w:rsidP="00A731C1">
      <w:pPr>
        <w:rPr>
          <w:rFonts w:ascii="Times New Roman" w:hAnsi="Times New Roman" w:cs="Times New Roman"/>
        </w:rPr>
      </w:pPr>
      <w:r w:rsidRPr="00A731C1">
        <w:rPr>
          <w:rFonts w:ascii="Times New Roman" w:hAnsi="Times New Roman" w:cs="Times New Roman"/>
          <w:b/>
          <w:bCs/>
        </w:rPr>
        <w:t>a)</w:t>
      </w:r>
      <w:r w:rsidRPr="00A731C1">
        <w:rPr>
          <w:rFonts w:ascii="Times New Roman" w:hAnsi="Times New Roman" w:cs="Times New Roman"/>
        </w:rPr>
        <w:t xml:space="preserve">Tevekkül    </w:t>
      </w:r>
      <w:r w:rsidRPr="00A731C1">
        <w:rPr>
          <w:rFonts w:ascii="Times New Roman" w:hAnsi="Times New Roman" w:cs="Times New Roman"/>
          <w:b/>
          <w:bCs/>
        </w:rPr>
        <w:t>b)</w:t>
      </w:r>
      <w:r w:rsidRPr="00A731C1">
        <w:rPr>
          <w:rFonts w:ascii="Times New Roman" w:hAnsi="Times New Roman" w:cs="Times New Roman"/>
        </w:rPr>
        <w:t xml:space="preserve"> İthaf   </w:t>
      </w:r>
      <w:r w:rsidRPr="00A731C1">
        <w:rPr>
          <w:rFonts w:ascii="Times New Roman" w:hAnsi="Times New Roman" w:cs="Times New Roman"/>
        </w:rPr>
        <w:tab/>
      </w:r>
      <w:r w:rsidRPr="00A731C1">
        <w:rPr>
          <w:rFonts w:ascii="Times New Roman" w:hAnsi="Times New Roman" w:cs="Times New Roman"/>
          <w:b/>
          <w:bCs/>
        </w:rPr>
        <w:t>c)</w:t>
      </w:r>
      <w:r w:rsidRPr="00A731C1">
        <w:rPr>
          <w:rFonts w:ascii="Times New Roman" w:hAnsi="Times New Roman" w:cs="Times New Roman"/>
        </w:rPr>
        <w:t xml:space="preserve"> Dua      </w:t>
      </w:r>
      <w:r w:rsidRPr="00A731C1">
        <w:rPr>
          <w:rFonts w:ascii="Times New Roman" w:hAnsi="Times New Roman" w:cs="Times New Roman"/>
          <w:b/>
          <w:bCs/>
        </w:rPr>
        <w:t>d)</w:t>
      </w:r>
      <w:r w:rsidRPr="00A731C1">
        <w:rPr>
          <w:rFonts w:ascii="Times New Roman" w:hAnsi="Times New Roman" w:cs="Times New Roman"/>
        </w:rPr>
        <w:t xml:space="preserve"> Şükür</w:t>
      </w: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4B7A1A">
      <w:pPr>
        <w:ind w:left="-567"/>
        <w:rPr>
          <w:rFonts w:ascii="Times New Roman" w:hAnsi="Times New Roman" w:cs="Times New Roman"/>
        </w:rPr>
        <w:sectPr w:rsidR="002E0BC6" w:rsidSect="002E22AB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E0BC6" w:rsidRPr="007D0CA5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D0CA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11- Aşağıdaki kelimeleri cümlelerle eşleştiriniz.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Düzen  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İnsanı diğer varlıklardan ayıran en önemli özellik.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Dua      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evrene koymuş olduğu ölçü ve uyum.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Kudret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gücünün her şeye yetmesi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Akıl                           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Allah’a yalvarma, yakarma, isteklerimiz için ona el açma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Paragraph"/>
        <w:numPr>
          <w:ilvl w:val="0"/>
          <w:numId w:val="1"/>
        </w:num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>Tevhid</w:t>
      </w: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Allah</w:t>
      </w:r>
      <w:r>
        <w:rPr>
          <w:rFonts w:ascii="Times New Roman" w:hAnsi="Times New Roman" w:cs="Times New Roman"/>
          <w:sz w:val="24"/>
          <w:szCs w:val="24"/>
          <w:lang w:eastAsia="tr-TR"/>
        </w:rPr>
        <w:t>’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ın bir olması                                          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12-</w:t>
      </w:r>
      <w:r w:rsidRPr="001544F3">
        <w:rPr>
          <w:rFonts w:ascii="Times New Roman" w:hAnsi="Times New Roman" w:cs="Times New Roman"/>
          <w:b/>
          <w:bCs/>
        </w:rPr>
        <w:t xml:space="preserve"> Aşağıdaki cümlelerden Doğru olanların başına (</w:t>
      </w:r>
      <w:r w:rsidRPr="001544F3">
        <w:rPr>
          <w:rFonts w:ascii="Times New Roman" w:hAnsi="Times New Roman" w:cs="Times New Roman"/>
          <w:b/>
          <w:bCs/>
          <w:u w:val="single"/>
        </w:rPr>
        <w:t>D)</w:t>
      </w:r>
      <w:r w:rsidRPr="001544F3">
        <w:rPr>
          <w:rFonts w:ascii="Times New Roman" w:hAnsi="Times New Roman" w:cs="Times New Roman"/>
          <w:b/>
          <w:bCs/>
        </w:rPr>
        <w:t>,  Yanlış olanların başına (</w:t>
      </w:r>
      <w:r w:rsidRPr="001544F3">
        <w:rPr>
          <w:rFonts w:ascii="Times New Roman" w:hAnsi="Times New Roman" w:cs="Times New Roman"/>
          <w:b/>
          <w:bCs/>
          <w:u w:val="single"/>
        </w:rPr>
        <w:t xml:space="preserve"> Y)</w:t>
      </w:r>
      <w:r w:rsidRPr="001544F3">
        <w:rPr>
          <w:rFonts w:ascii="Times New Roman" w:hAnsi="Times New Roman" w:cs="Times New Roman"/>
          <w:b/>
          <w:bCs/>
        </w:rPr>
        <w:t xml:space="preserve"> yazınız.(15 Puan)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 xml:space="preserve">(….) </w:t>
      </w:r>
      <w:r>
        <w:rPr>
          <w:rFonts w:ascii="Times New Roman" w:hAnsi="Times New Roman" w:cs="Times New Roman"/>
        </w:rPr>
        <w:t>Selam vermek</w:t>
      </w:r>
      <w:r w:rsidRPr="001544F3">
        <w:rPr>
          <w:rFonts w:ascii="Times New Roman" w:hAnsi="Times New Roman" w:cs="Times New Roman"/>
        </w:rPr>
        <w:t xml:space="preserve"> sünnet değildir.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 Oruç, Allah rızası için yeme ve içmeden uzak durmaktır.</w:t>
      </w:r>
    </w:p>
    <w:p w:rsidR="002E0BC6" w:rsidRPr="001544F3" w:rsidRDefault="002E0BC6" w:rsidP="00EE6D4D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</w:t>
      </w:r>
      <w:r w:rsidRPr="00EE6D4D">
        <w:rPr>
          <w:rFonts w:ascii="Times New Roman" w:hAnsi="Times New Roman" w:cs="Times New Roman"/>
        </w:rPr>
        <w:t>Allah her şeyi işitir,bilir,görür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 Namazlar günde 4 vakit kılınır.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(….) Sadece Allah’a özgü olan sıfatlara Zati Sıfatlar denir.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EE6D4D">
        <w:rPr>
          <w:rFonts w:ascii="Times New Roman" w:hAnsi="Times New Roman" w:cs="Times New Roman"/>
          <w:b/>
          <w:bCs/>
        </w:rPr>
        <w:t>13- Aşağıdaki kelimeleri kullanarak cümlelerde boş bırakılan yerleri tamamlayınız. ( 10 Puan)</w:t>
      </w:r>
      <w:bookmarkStart w:id="0" w:name="_GoBack"/>
      <w:bookmarkEnd w:id="0"/>
    </w:p>
    <w:p w:rsidR="002E0BC6" w:rsidRPr="00EE6D4D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EE6D4D">
        <w:rPr>
          <w:rFonts w:ascii="Times New Roman" w:hAnsi="Times New Roman" w:cs="Times New Roman"/>
          <w:b/>
          <w:bCs/>
        </w:rPr>
        <w:t>Farz ,</w:t>
      </w:r>
      <w:r w:rsidRPr="00EE6D4D"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ab/>
        <w:t>Kudret,</w:t>
      </w:r>
      <w:r w:rsidRPr="00EE6D4D">
        <w:rPr>
          <w:rFonts w:ascii="Times New Roman" w:hAnsi="Times New Roman" w:cs="Times New Roman"/>
          <w:b/>
          <w:bCs/>
        </w:rPr>
        <w:tab/>
        <w:t xml:space="preserve"> Akıl,</w:t>
      </w:r>
      <w:r w:rsidRPr="00EE6D4D"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ab/>
        <w:t>Oruç,</w:t>
      </w:r>
      <w:r w:rsidRPr="00EE6D4D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 xml:space="preserve">  İbadet,</w:t>
      </w:r>
    </w:p>
    <w:p w:rsidR="002E0BC6" w:rsidRPr="00EE6D4D" w:rsidRDefault="002E0BC6" w:rsidP="007D0CA5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1.</w:t>
      </w:r>
      <w:r w:rsidRPr="00EE6D4D">
        <w:rPr>
          <w:rFonts w:ascii="Times New Roman" w:hAnsi="Times New Roman" w:cs="Times New Roman"/>
        </w:rPr>
        <w:tab/>
        <w:t>Allah</w:t>
      </w:r>
      <w:r>
        <w:rPr>
          <w:rFonts w:ascii="Times New Roman" w:hAnsi="Times New Roman" w:cs="Times New Roman"/>
        </w:rPr>
        <w:t>’</w:t>
      </w:r>
      <w:r w:rsidRPr="00EE6D4D">
        <w:rPr>
          <w:rFonts w:ascii="Times New Roman" w:hAnsi="Times New Roman" w:cs="Times New Roman"/>
        </w:rPr>
        <w:t>ın her şeye gücünün yetmesi anlamına gelen sıfatına………….</w:t>
      </w:r>
      <w:r>
        <w:rPr>
          <w:rFonts w:ascii="Times New Roman" w:hAnsi="Times New Roman" w:cs="Times New Roman"/>
        </w:rPr>
        <w:t>d</w:t>
      </w:r>
      <w:r w:rsidRPr="00EE6D4D">
        <w:rPr>
          <w:rFonts w:ascii="Times New Roman" w:hAnsi="Times New Roman" w:cs="Times New Roman"/>
        </w:rPr>
        <w:t>enir.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2.</w:t>
      </w:r>
      <w:r w:rsidRPr="00EE6D4D">
        <w:rPr>
          <w:rFonts w:ascii="Times New Roman" w:hAnsi="Times New Roman" w:cs="Times New Roman"/>
        </w:rPr>
        <w:tab/>
        <w:t>İnsanları diğer canlılardan ayıran en önemli özellik…………….’dır.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3.</w:t>
      </w:r>
      <w:r w:rsidRPr="00EE6D4D">
        <w:rPr>
          <w:rFonts w:ascii="Times New Roman" w:hAnsi="Times New Roman" w:cs="Times New Roman"/>
        </w:rPr>
        <w:tab/>
        <w:t>Allah’ın bizden kesinlikle yapmamızı istediği iş ve davranışlara ……………………….denir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4.</w:t>
      </w:r>
      <w:r w:rsidRPr="00EE6D4D">
        <w:rPr>
          <w:rFonts w:ascii="Times New Roman" w:hAnsi="Times New Roman" w:cs="Times New Roman"/>
        </w:rPr>
        <w:tab/>
        <w:t>…………….………… Allah’a kulluk etmek, saygı göstermek, emirlerine uymaktır.</w:t>
      </w: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5.</w:t>
      </w:r>
      <w:r w:rsidRPr="00EE6D4D">
        <w:rPr>
          <w:rFonts w:ascii="Times New Roman" w:hAnsi="Times New Roman" w:cs="Times New Roman"/>
        </w:rPr>
        <w:tab/>
        <w:t>…………….…………ibadeti insana sabırlı olmayı öğretir.</w:t>
      </w:r>
    </w:p>
    <w:p w:rsidR="002E0BC6" w:rsidRPr="007D0CA5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7D0CA5">
        <w:rPr>
          <w:rFonts w:ascii="Times New Roman" w:hAnsi="Times New Roman" w:cs="Times New Roman"/>
          <w:b/>
          <w:bCs/>
        </w:rPr>
        <w:t>14- İhlas suresini ve anlamını yazınız.</w:t>
      </w: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  <w:hyperlink r:id="rId6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Hüseyin GÖMEÇOĞLU            </w:t>
      </w:r>
    </w:p>
    <w:p w:rsidR="002E0BC6" w:rsidRPr="00D875CB" w:rsidRDefault="002E0BC6" w:rsidP="00EE6D4D">
      <w:pPr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 Kültürü ve Ahlak Bilgisi Öğretmeni</w:t>
      </w:r>
    </w:p>
    <w:sectPr w:rsidR="002E0BC6" w:rsidRPr="00D875CB" w:rsidSect="001544F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800"/>
    <w:rsid w:val="000573E1"/>
    <w:rsid w:val="000B0800"/>
    <w:rsid w:val="001544F3"/>
    <w:rsid w:val="001B45EF"/>
    <w:rsid w:val="00241249"/>
    <w:rsid w:val="002E0BC6"/>
    <w:rsid w:val="002E22AB"/>
    <w:rsid w:val="003D3517"/>
    <w:rsid w:val="00435926"/>
    <w:rsid w:val="004B7A1A"/>
    <w:rsid w:val="00511D54"/>
    <w:rsid w:val="005F106E"/>
    <w:rsid w:val="007D0CA5"/>
    <w:rsid w:val="008D7611"/>
    <w:rsid w:val="00A731C1"/>
    <w:rsid w:val="00D875CB"/>
    <w:rsid w:val="00E57273"/>
    <w:rsid w:val="00EE6D4D"/>
    <w:rsid w:val="00F70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2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E2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22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875CB"/>
    <w:pPr>
      <w:ind w:left="720"/>
    </w:pPr>
  </w:style>
  <w:style w:type="character" w:styleId="Hyperlink">
    <w:name w:val="Hyperlink"/>
    <w:basedOn w:val="DefaultParagraphFont"/>
    <w:uiPriority w:val="99"/>
    <w:rsid w:val="008D76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1053</TotalTime>
  <Pages>2</Pages>
  <Words>600</Words>
  <Characters>3425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Canopus</dc:creator>
  <cp:keywords/>
  <dc:description/>
  <cp:lastModifiedBy>edanur</cp:lastModifiedBy>
  <cp:revision>6</cp:revision>
  <dcterms:created xsi:type="dcterms:W3CDTF">2015-11-14T19:40:00Z</dcterms:created>
  <dcterms:modified xsi:type="dcterms:W3CDTF">2015-11-16T20:07:00Z</dcterms:modified>
</cp:coreProperties>
</file>