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878"/>
        <w:tblW w:w="96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15"/>
        <w:gridCol w:w="2051"/>
        <w:gridCol w:w="5543"/>
      </w:tblGrid>
      <w:tr w:rsidR="00CE41B4" w:rsidRPr="00625411">
        <w:trPr>
          <w:trHeight w:val="440"/>
        </w:trPr>
        <w:tc>
          <w:tcPr>
            <w:tcW w:w="4066" w:type="dxa"/>
            <w:gridSpan w:val="2"/>
          </w:tcPr>
          <w:p w:rsidR="00CE41B4" w:rsidRPr="00BD0BD3" w:rsidRDefault="00CE41B4" w:rsidP="00BD0BD3">
            <w:pPr>
              <w:widowControl w:val="0"/>
              <w:tabs>
                <w:tab w:val="left" w:pos="7950"/>
              </w:tabs>
              <w:snapToGrid w:val="0"/>
              <w:rPr>
                <w:rFonts w:ascii="Cambria" w:hAnsi="Cambria"/>
                <w:b/>
                <w:bCs/>
                <w:sz w:val="22"/>
                <w:szCs w:val="22"/>
              </w:rPr>
            </w:pPr>
            <w:r w:rsidRPr="00BD0BD3">
              <w:rPr>
                <w:rFonts w:ascii="Cambria" w:hAnsi="Cambria" w:cs="Cambria"/>
                <w:b/>
                <w:bCs/>
                <w:sz w:val="22"/>
                <w:szCs w:val="22"/>
              </w:rPr>
              <w:t>wAdı – Soyadı:</w:t>
            </w:r>
          </w:p>
        </w:tc>
        <w:tc>
          <w:tcPr>
            <w:tcW w:w="5543" w:type="dxa"/>
          </w:tcPr>
          <w:p w:rsidR="00CE41B4" w:rsidRPr="00BD0BD3" w:rsidRDefault="00CE41B4" w:rsidP="00BD0BD3">
            <w:pPr>
              <w:widowControl w:val="0"/>
              <w:tabs>
                <w:tab w:val="left" w:pos="7950"/>
              </w:tabs>
              <w:snapToGrid w:val="0"/>
              <w:jc w:val="center"/>
              <w:rPr>
                <w:rFonts w:ascii="Cambria" w:hAnsi="Cambria"/>
                <w:b/>
                <w:bCs/>
                <w:sz w:val="22"/>
                <w:szCs w:val="22"/>
              </w:rPr>
            </w:pPr>
            <w:r>
              <w:rPr>
                <w:rFonts w:ascii="Cambria" w:hAnsi="Cambria" w:cs="Cambria"/>
                <w:b/>
                <w:bCs/>
                <w:sz w:val="22"/>
                <w:szCs w:val="22"/>
              </w:rPr>
              <w:t>………</w:t>
            </w:r>
            <w:r w:rsidRPr="00BD0BD3">
              <w:rPr>
                <w:rFonts w:ascii="Cambria" w:hAnsi="Cambria" w:cs="Cambria"/>
                <w:b/>
                <w:bCs/>
                <w:sz w:val="22"/>
                <w:szCs w:val="22"/>
              </w:rPr>
              <w:t xml:space="preserve"> ORTAOKULU </w:t>
            </w:r>
            <w:r>
              <w:rPr>
                <w:rFonts w:ascii="Cambria" w:hAnsi="Cambria" w:cs="Cambria"/>
                <w:b/>
                <w:bCs/>
                <w:sz w:val="22"/>
                <w:szCs w:val="22"/>
              </w:rPr>
              <w:t>………..</w:t>
            </w:r>
            <w:r w:rsidRPr="00BD0BD3">
              <w:rPr>
                <w:rFonts w:ascii="Cambria" w:hAnsi="Cambria" w:cs="Cambria"/>
                <w:b/>
                <w:bCs/>
                <w:sz w:val="22"/>
                <w:szCs w:val="22"/>
              </w:rPr>
              <w:t xml:space="preserve"> 5.B ve 5.D SINIFI</w:t>
            </w:r>
          </w:p>
        </w:tc>
      </w:tr>
      <w:tr w:rsidR="00CE41B4" w:rsidRPr="00625411">
        <w:trPr>
          <w:trHeight w:val="482"/>
        </w:trPr>
        <w:tc>
          <w:tcPr>
            <w:tcW w:w="2015" w:type="dxa"/>
          </w:tcPr>
          <w:p w:rsidR="00CE41B4" w:rsidRPr="00BD0BD3" w:rsidRDefault="00CE41B4" w:rsidP="00BD0BD3">
            <w:pPr>
              <w:widowControl w:val="0"/>
              <w:tabs>
                <w:tab w:val="left" w:pos="7950"/>
              </w:tabs>
              <w:snapToGrid w:val="0"/>
              <w:rPr>
                <w:rFonts w:ascii="Cambria" w:hAnsi="Cambria"/>
                <w:b/>
                <w:bCs/>
                <w:sz w:val="22"/>
                <w:szCs w:val="22"/>
              </w:rPr>
            </w:pPr>
            <w:r w:rsidRPr="00BD0BD3">
              <w:rPr>
                <w:rFonts w:ascii="Cambria" w:hAnsi="Cambria" w:cs="Cambria"/>
                <w:b/>
                <w:bCs/>
                <w:sz w:val="22"/>
                <w:szCs w:val="22"/>
              </w:rPr>
              <w:t>Numara:</w:t>
            </w:r>
          </w:p>
        </w:tc>
        <w:tc>
          <w:tcPr>
            <w:tcW w:w="2051" w:type="dxa"/>
          </w:tcPr>
          <w:p w:rsidR="00CE41B4" w:rsidRPr="00BD0BD3" w:rsidRDefault="00CE41B4" w:rsidP="00BD0BD3">
            <w:pPr>
              <w:widowControl w:val="0"/>
              <w:tabs>
                <w:tab w:val="left" w:pos="7950"/>
              </w:tabs>
              <w:snapToGrid w:val="0"/>
              <w:rPr>
                <w:rFonts w:ascii="Cambria" w:hAnsi="Cambria"/>
                <w:b/>
                <w:bCs/>
                <w:sz w:val="22"/>
                <w:szCs w:val="22"/>
              </w:rPr>
            </w:pPr>
            <w:r w:rsidRPr="00BD0BD3">
              <w:rPr>
                <w:rFonts w:ascii="Cambria" w:hAnsi="Cambria" w:cs="Cambria"/>
                <w:b/>
                <w:bCs/>
                <w:sz w:val="22"/>
                <w:szCs w:val="22"/>
              </w:rPr>
              <w:t>Sınıf:</w:t>
            </w:r>
          </w:p>
        </w:tc>
        <w:tc>
          <w:tcPr>
            <w:tcW w:w="5543" w:type="dxa"/>
          </w:tcPr>
          <w:p w:rsidR="00CE41B4" w:rsidRPr="00BD0BD3" w:rsidRDefault="00CE41B4" w:rsidP="00BD0BD3">
            <w:pPr>
              <w:widowControl w:val="0"/>
              <w:tabs>
                <w:tab w:val="left" w:pos="7950"/>
              </w:tabs>
              <w:snapToGrid w:val="0"/>
              <w:jc w:val="center"/>
              <w:rPr>
                <w:rFonts w:ascii="Cambria" w:hAnsi="Cambria"/>
                <w:b/>
                <w:bCs/>
                <w:sz w:val="22"/>
                <w:szCs w:val="22"/>
              </w:rPr>
            </w:pPr>
            <w:r w:rsidRPr="00BD0BD3">
              <w:rPr>
                <w:rFonts w:ascii="Cambria" w:hAnsi="Cambria" w:cs="Cambria"/>
                <w:b/>
                <w:bCs/>
                <w:sz w:val="22"/>
                <w:szCs w:val="22"/>
              </w:rPr>
              <w:t>Türkçe Dersi 1. Dönem 1. Yazılı</w:t>
            </w:r>
          </w:p>
        </w:tc>
      </w:tr>
    </w:tbl>
    <w:p w:rsidR="00CE41B4" w:rsidRDefault="00CE41B4" w:rsidP="00866859">
      <w:pPr>
        <w:jc w:val="center"/>
      </w:pPr>
      <w:r>
        <w:t>SORULAR</w:t>
      </w:r>
    </w:p>
    <w:p w:rsidR="00CE41B4" w:rsidRDefault="00CE41B4" w:rsidP="00866859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s1026" type="#_x0000_t75" style="position:absolute;margin-left:-49.85pt;margin-top:374.75pt;width:256.5pt;height:201.75pt;z-index:251656192;visibility:visible">
            <v:imagedata r:id="rId7" o:title=""/>
            <w10:wrap type="square"/>
          </v:shape>
        </w:pict>
      </w:r>
      <w:r>
        <w:rPr>
          <w:noProof/>
        </w:rPr>
        <w:pict>
          <v:shape id="Resim 4" o:spid="_x0000_s1027" type="#_x0000_t75" style="position:absolute;margin-left:248.65pt;margin-top:351.5pt;width:275.7pt;height:195pt;z-index:251658240;visibility:visible">
            <v:imagedata r:id="rId8" o:title=""/>
            <w10:wrap type="square"/>
          </v:shape>
        </w:pict>
      </w:r>
      <w:r>
        <w:rPr>
          <w:noProof/>
        </w:rPr>
        <w:pict>
          <v:shape id="Resim 1" o:spid="_x0000_s1028" type="#_x0000_t75" style="position:absolute;margin-left:-30.35pt;margin-top:2pt;width:513pt;height:349.3pt;z-index:251657216;visibility:visible">
            <v:imagedata r:id="rId9" o:title=""/>
            <w10:wrap type="square"/>
          </v:shape>
        </w:pict>
      </w:r>
    </w:p>
    <w:p w:rsidR="00CE41B4" w:rsidRPr="00280A10" w:rsidRDefault="00CE41B4" w:rsidP="00280A10">
      <w:pPr>
        <w:jc w:val="right"/>
        <w:rPr>
          <w:rFonts w:ascii="Comic Sans MS" w:hAnsi="Comic Sans MS" w:cs="Comic Sans MS"/>
          <w:b/>
          <w:bCs/>
        </w:rPr>
      </w:pPr>
      <w:r w:rsidRPr="00280A10">
        <w:rPr>
          <w:rFonts w:ascii="Comic Sans MS" w:hAnsi="Comic Sans MS" w:cs="Comic Sans MS"/>
          <w:b/>
          <w:bCs/>
        </w:rPr>
        <w:t>3.</w:t>
      </w:r>
    </w:p>
    <w:p w:rsidR="00CE41B4" w:rsidRDefault="00CE41B4" w:rsidP="00866859">
      <w:r>
        <w:t xml:space="preserve">                                                    </w:t>
      </w:r>
    </w:p>
    <w:p w:rsidR="00CE41B4" w:rsidRDefault="00CE41B4" w:rsidP="00280A10"/>
    <w:p w:rsidR="00CE41B4" w:rsidRDefault="00CE41B4" w:rsidP="00280A10"/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Default="00CE41B4" w:rsidP="00280A10">
      <w:pPr>
        <w:rPr>
          <w:rFonts w:ascii="Comic Sans MS" w:hAnsi="Comic Sans MS" w:cs="Comic Sans MS"/>
          <w:b/>
          <w:bCs/>
        </w:rPr>
      </w:pPr>
    </w:p>
    <w:p w:rsidR="00CE41B4" w:rsidRPr="00280A10" w:rsidRDefault="00CE41B4" w:rsidP="00280A10">
      <w:pPr>
        <w:rPr>
          <w:rFonts w:ascii="Comic Sans MS" w:hAnsi="Comic Sans MS" w:cs="Comic Sans MS"/>
          <w:b/>
          <w:bCs/>
        </w:rPr>
      </w:pPr>
      <w:r w:rsidRPr="00280A10">
        <w:rPr>
          <w:rFonts w:ascii="Comic Sans MS" w:hAnsi="Comic Sans MS" w:cs="Comic Sans MS"/>
          <w:b/>
          <w:bCs/>
        </w:rPr>
        <w:t xml:space="preserve"> 4.</w:t>
      </w:r>
      <w:r>
        <w:rPr>
          <w:rFonts w:ascii="Comic Sans MS" w:hAnsi="Comic Sans MS" w:cs="Comic Sans MS"/>
          <w:b/>
          <w:bCs/>
        </w:rPr>
        <w:t xml:space="preserve">  Hangi atasözünün anlamı</w:t>
      </w:r>
      <w:r w:rsidRPr="00280A10">
        <w:rPr>
          <w:rFonts w:ascii="Comic Sans MS" w:hAnsi="Comic Sans MS" w:cs="Comic Sans MS"/>
          <w:b/>
          <w:bCs/>
        </w:rPr>
        <w:t xml:space="preserve"> diğerlerinden tümüyle </w:t>
      </w:r>
      <w:r w:rsidRPr="00280A10">
        <w:rPr>
          <w:rFonts w:ascii="Comic Sans MS" w:hAnsi="Comic Sans MS" w:cs="Comic Sans MS"/>
          <w:b/>
          <w:bCs/>
          <w:u w:val="single"/>
        </w:rPr>
        <w:t>farklıdır?</w:t>
      </w:r>
      <w:r w:rsidRPr="00280A10">
        <w:rPr>
          <w:rFonts w:ascii="Comic Sans MS" w:hAnsi="Comic Sans MS" w:cs="Comic Sans MS"/>
          <w:b/>
          <w:bCs/>
        </w:rPr>
        <w:t xml:space="preserve"> </w:t>
      </w:r>
      <w:r>
        <w:rPr>
          <w:rFonts w:ascii="Comic Sans MS" w:hAnsi="Comic Sans MS" w:cs="Comic Sans MS"/>
          <w:b/>
          <w:bCs/>
        </w:rPr>
        <w:t>(5)</w:t>
      </w:r>
    </w:p>
    <w:p w:rsidR="00CE41B4" w:rsidRPr="00280A10" w:rsidRDefault="00CE41B4" w:rsidP="00280A10">
      <w:pPr>
        <w:rPr>
          <w:rFonts w:ascii="Comic Sans MS" w:hAnsi="Comic Sans MS" w:cs="Comic Sans MS"/>
        </w:rPr>
      </w:pPr>
      <w:r w:rsidRPr="00280A10">
        <w:rPr>
          <w:rFonts w:ascii="Comic Sans MS" w:hAnsi="Comic Sans MS" w:cs="Comic Sans MS"/>
        </w:rPr>
        <w:t xml:space="preserve">   </w:t>
      </w:r>
      <w:r>
        <w:rPr>
          <w:rFonts w:ascii="Comic Sans MS" w:hAnsi="Comic Sans MS" w:cs="Comic Sans MS"/>
        </w:rPr>
        <w:t xml:space="preserve">     A)Birlikten kuvvet doğar.</w:t>
      </w:r>
      <w:r w:rsidRPr="00280A10">
        <w:rPr>
          <w:rFonts w:ascii="Comic Sans MS" w:hAnsi="Comic Sans MS" w:cs="Comic Sans MS"/>
        </w:rPr>
        <w:t xml:space="preserve"> </w:t>
      </w:r>
      <w:r>
        <w:rPr>
          <w:rFonts w:ascii="Comic Sans MS" w:hAnsi="Comic Sans MS" w:cs="Comic Sans MS"/>
        </w:rPr>
        <w:t xml:space="preserve">       </w:t>
      </w:r>
      <w:r w:rsidRPr="00280A10">
        <w:rPr>
          <w:rFonts w:ascii="Comic Sans MS" w:hAnsi="Comic Sans MS" w:cs="Comic Sans MS"/>
        </w:rPr>
        <w:t xml:space="preserve">B)Bir elin nesi var, iki elin sesi var. </w:t>
      </w:r>
    </w:p>
    <w:p w:rsidR="00CE41B4" w:rsidRDefault="00CE41B4" w:rsidP="00280A10">
      <w:pPr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 xml:space="preserve">        C)Ev alma komşu al.                </w:t>
      </w:r>
      <w:r w:rsidRPr="00280A10">
        <w:rPr>
          <w:rFonts w:ascii="Comic Sans MS" w:hAnsi="Comic Sans MS" w:cs="Comic Sans MS"/>
        </w:rPr>
        <w:t xml:space="preserve"> D)El ele vermeyince taş yerinden oynamaz. </w:t>
      </w:r>
    </w:p>
    <w:p w:rsidR="00CE41B4" w:rsidRPr="00D86100" w:rsidRDefault="00CE41B4" w:rsidP="00004FD2">
      <w:pPr>
        <w:pStyle w:val="Default"/>
        <w:rPr>
          <w:rFonts w:ascii="Comic Sans MS" w:hAnsi="Comic Sans MS" w:cs="Comic Sans MS"/>
          <w:b/>
          <w:bCs/>
          <w:sz w:val="22"/>
          <w:szCs w:val="22"/>
        </w:rPr>
      </w:pPr>
      <w:r w:rsidRPr="00D86100">
        <w:rPr>
          <w:rFonts w:ascii="Comic Sans MS" w:hAnsi="Comic Sans MS" w:cs="Comic Sans MS"/>
          <w:b/>
          <w:bCs/>
          <w:sz w:val="22"/>
          <w:szCs w:val="22"/>
        </w:rPr>
        <w:t xml:space="preserve">5. Aşağıdaki cümlelerin hangisinde bir terim </w:t>
      </w:r>
      <w:r w:rsidRPr="00D86100">
        <w:rPr>
          <w:rStyle w:val="A6"/>
          <w:rFonts w:ascii="Comic Sans MS" w:hAnsi="Comic Sans MS" w:cs="Comic Sans MS"/>
          <w:i/>
          <w:iCs/>
          <w:sz w:val="22"/>
          <w:szCs w:val="22"/>
        </w:rPr>
        <w:t>kullanıl</w:t>
      </w:r>
      <w:r w:rsidRPr="00D86100">
        <w:rPr>
          <w:rStyle w:val="A6"/>
          <w:rFonts w:ascii="Comic Sans MS" w:hAnsi="Comic Sans MS" w:cs="Comic Sans MS"/>
          <w:i/>
          <w:iCs/>
          <w:sz w:val="22"/>
          <w:szCs w:val="22"/>
        </w:rPr>
        <w:softHyphen/>
        <w:t>mamıştır</w:t>
      </w:r>
      <w:r w:rsidRPr="00D86100">
        <w:rPr>
          <w:rFonts w:ascii="Comic Sans MS" w:hAnsi="Comic Sans MS" w:cs="Comic Sans MS"/>
          <w:i/>
          <w:iCs/>
          <w:sz w:val="22"/>
          <w:szCs w:val="22"/>
        </w:rPr>
        <w:t xml:space="preserve">? 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(5P)</w:t>
      </w:r>
    </w:p>
    <w:p w:rsidR="00CE41B4" w:rsidRPr="00D86100" w:rsidRDefault="00CE41B4" w:rsidP="0058396A">
      <w:pPr>
        <w:pStyle w:val="Default"/>
        <w:spacing w:after="180"/>
        <w:rPr>
          <w:rFonts w:ascii="Comic Sans MS" w:hAnsi="Comic Sans MS" w:cs="Comic Sans MS"/>
          <w:sz w:val="22"/>
          <w:szCs w:val="22"/>
        </w:rPr>
      </w:pPr>
      <w:r w:rsidRPr="00D86100">
        <w:rPr>
          <w:rStyle w:val="A4"/>
          <w:rFonts w:ascii="Comic Sans MS" w:hAnsi="Comic Sans MS" w:cs="Comic Sans MS"/>
          <w:sz w:val="22"/>
          <w:szCs w:val="22"/>
        </w:rPr>
        <w:t xml:space="preserve">A) </w:t>
      </w:r>
      <w:r w:rsidRPr="00D86100">
        <w:rPr>
          <w:rFonts w:ascii="Comic Sans MS" w:hAnsi="Comic Sans MS" w:cs="Comic Sans MS"/>
          <w:sz w:val="22"/>
          <w:szCs w:val="22"/>
        </w:rPr>
        <w:t xml:space="preserve">Telefon bir iletişim aracıdır. </w:t>
      </w:r>
    </w:p>
    <w:p w:rsidR="00CE41B4" w:rsidRPr="00D86100" w:rsidRDefault="00CE41B4" w:rsidP="0058396A">
      <w:pPr>
        <w:pStyle w:val="Default"/>
        <w:spacing w:after="180"/>
        <w:rPr>
          <w:rFonts w:ascii="Comic Sans MS" w:hAnsi="Comic Sans MS" w:cs="Comic Sans MS"/>
          <w:sz w:val="22"/>
          <w:szCs w:val="22"/>
        </w:rPr>
      </w:pPr>
      <w:r w:rsidRPr="00D86100">
        <w:rPr>
          <w:rStyle w:val="A4"/>
          <w:rFonts w:ascii="Comic Sans MS" w:hAnsi="Comic Sans MS" w:cs="Comic Sans MS"/>
          <w:sz w:val="22"/>
          <w:szCs w:val="22"/>
        </w:rPr>
        <w:t xml:space="preserve">B) </w:t>
      </w:r>
      <w:r w:rsidRPr="00D86100">
        <w:rPr>
          <w:rFonts w:ascii="Comic Sans MS" w:hAnsi="Comic Sans MS" w:cs="Comic Sans MS"/>
          <w:sz w:val="22"/>
          <w:szCs w:val="22"/>
        </w:rPr>
        <w:t xml:space="preserve">Nokta, bitmiş cümlelerin sonuna konur. </w:t>
      </w:r>
    </w:p>
    <w:p w:rsidR="00CE41B4" w:rsidRPr="00D86100" w:rsidRDefault="00CE41B4" w:rsidP="0058396A">
      <w:pPr>
        <w:pStyle w:val="Default"/>
        <w:spacing w:after="180"/>
        <w:rPr>
          <w:rFonts w:ascii="Comic Sans MS" w:hAnsi="Comic Sans MS" w:cs="Comic Sans MS"/>
          <w:sz w:val="22"/>
          <w:szCs w:val="22"/>
        </w:rPr>
      </w:pPr>
      <w:r w:rsidRPr="00D86100">
        <w:rPr>
          <w:rStyle w:val="A4"/>
          <w:rFonts w:ascii="Comic Sans MS" w:hAnsi="Comic Sans MS" w:cs="Comic Sans MS"/>
          <w:sz w:val="22"/>
          <w:szCs w:val="22"/>
        </w:rPr>
        <w:t xml:space="preserve">C) </w:t>
      </w:r>
      <w:r w:rsidRPr="00D86100">
        <w:rPr>
          <w:rFonts w:ascii="Comic Sans MS" w:hAnsi="Comic Sans MS" w:cs="Comic Sans MS"/>
          <w:sz w:val="22"/>
          <w:szCs w:val="22"/>
        </w:rPr>
        <w:t xml:space="preserve">Hücre, canlının en küçük yapı taşıdır. </w:t>
      </w:r>
    </w:p>
    <w:p w:rsidR="00CE41B4" w:rsidRPr="00D86100" w:rsidRDefault="00CE41B4" w:rsidP="0058396A">
      <w:pPr>
        <w:pStyle w:val="Default"/>
        <w:rPr>
          <w:rFonts w:ascii="Comic Sans MS" w:hAnsi="Comic Sans MS" w:cs="Comic Sans MS"/>
          <w:sz w:val="22"/>
          <w:szCs w:val="22"/>
        </w:rPr>
      </w:pPr>
      <w:r w:rsidRPr="00D86100">
        <w:rPr>
          <w:rStyle w:val="A4"/>
          <w:rFonts w:ascii="Comic Sans MS" w:hAnsi="Comic Sans MS" w:cs="Comic Sans MS"/>
          <w:sz w:val="22"/>
          <w:szCs w:val="22"/>
        </w:rPr>
        <w:t xml:space="preserve">D) </w:t>
      </w:r>
      <w:r w:rsidRPr="00D86100">
        <w:rPr>
          <w:rFonts w:ascii="Comic Sans MS" w:hAnsi="Comic Sans MS" w:cs="Comic Sans MS"/>
          <w:sz w:val="22"/>
          <w:szCs w:val="22"/>
        </w:rPr>
        <w:t xml:space="preserve">Üçgen geometrik bir şekildir. </w:t>
      </w:r>
    </w:p>
    <w:p w:rsidR="00CE41B4" w:rsidRPr="00D86100" w:rsidRDefault="00CE41B4" w:rsidP="0058396A">
      <w:pPr>
        <w:pStyle w:val="Default"/>
        <w:rPr>
          <w:rFonts w:ascii="Comic Sans MS" w:hAnsi="Comic Sans MS" w:cs="Comic Sans MS"/>
          <w:sz w:val="22"/>
          <w:szCs w:val="22"/>
        </w:rPr>
      </w:pPr>
    </w:p>
    <w:p w:rsidR="00CE41B4" w:rsidRPr="00D86100" w:rsidRDefault="00CE41B4" w:rsidP="00004FD2">
      <w:pPr>
        <w:pStyle w:val="Default"/>
        <w:rPr>
          <w:rFonts w:ascii="Comic Sans MS" w:hAnsi="Comic Sans MS" w:cs="Comic Sans MS"/>
          <w:sz w:val="22"/>
          <w:szCs w:val="22"/>
        </w:rPr>
      </w:pPr>
      <w:r w:rsidRPr="00D86100">
        <w:rPr>
          <w:rFonts w:ascii="Comic Sans MS" w:hAnsi="Comic Sans MS" w:cs="Comic Sans MS"/>
          <w:b/>
          <w:bCs/>
          <w:sz w:val="22"/>
          <w:szCs w:val="22"/>
        </w:rPr>
        <w:t>6.</w:t>
      </w:r>
      <w:r w:rsidRPr="00D86100">
        <w:rPr>
          <w:rFonts w:ascii="Comic Sans MS" w:hAnsi="Comic Sans MS" w:cs="Comic Sans MS"/>
          <w:sz w:val="22"/>
          <w:szCs w:val="22"/>
        </w:rPr>
        <w:t xml:space="preserve">    1. Yaşadığı olayları bir türlü sindiremedi. </w:t>
      </w:r>
    </w:p>
    <w:p w:rsidR="00CE41B4" w:rsidRPr="00D86100" w:rsidRDefault="00CE41B4" w:rsidP="00004FD2">
      <w:pPr>
        <w:pStyle w:val="Pa23"/>
        <w:spacing w:after="20"/>
        <w:ind w:left="420"/>
        <w:rPr>
          <w:rFonts w:ascii="Comic Sans MS" w:hAnsi="Comic Sans MS" w:cs="Comic Sans MS"/>
          <w:color w:val="000000"/>
          <w:sz w:val="22"/>
          <w:szCs w:val="22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</w:rPr>
        <w:t xml:space="preserve">2. Sabah uzun bir süre otobüs gelmedi. </w:t>
      </w:r>
    </w:p>
    <w:p w:rsidR="00CE41B4" w:rsidRPr="00D86100" w:rsidRDefault="00CE41B4" w:rsidP="00004FD2">
      <w:pPr>
        <w:pStyle w:val="Pa23"/>
        <w:spacing w:after="20"/>
        <w:ind w:left="420"/>
        <w:rPr>
          <w:rFonts w:ascii="Comic Sans MS" w:hAnsi="Comic Sans MS" w:cs="Comic Sans MS"/>
          <w:color w:val="000000"/>
          <w:sz w:val="22"/>
          <w:szCs w:val="22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</w:rPr>
        <w:t xml:space="preserve">3. Sözcükleri alfabetik sıraya göre dizdi. </w:t>
      </w:r>
    </w:p>
    <w:p w:rsidR="00CE41B4" w:rsidRPr="00D86100" w:rsidRDefault="00CE41B4" w:rsidP="00004FD2">
      <w:pPr>
        <w:pStyle w:val="Pa23"/>
        <w:spacing w:after="20"/>
        <w:ind w:left="420"/>
        <w:rPr>
          <w:rFonts w:ascii="Comic Sans MS" w:hAnsi="Comic Sans MS" w:cs="Comic Sans MS"/>
          <w:color w:val="000000"/>
          <w:sz w:val="22"/>
          <w:szCs w:val="22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</w:rPr>
        <w:t xml:space="preserve">4. Kuru, heyecansız bir hayattan bıkmıştı. </w:t>
      </w:r>
    </w:p>
    <w:p w:rsidR="00CE41B4" w:rsidRPr="00D86100" w:rsidRDefault="00CE41B4" w:rsidP="0058396A">
      <w:pPr>
        <w:pStyle w:val="Pa5"/>
        <w:spacing w:before="80" w:after="220"/>
        <w:rPr>
          <w:rFonts w:ascii="Comic Sans MS" w:hAnsi="Comic Sans MS" w:cs="Comic Sans MS"/>
          <w:color w:val="000000"/>
          <w:sz w:val="22"/>
          <w:szCs w:val="22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</w:rPr>
        <w:t>Yukarıdaki numaralanmış cümlelerin hangilerinde mecaz anlamlı sözcük kullanılmıştır? (5P)</w:t>
      </w:r>
    </w:p>
    <w:p w:rsidR="00CE41B4" w:rsidRPr="00D86100" w:rsidRDefault="00CE41B4" w:rsidP="0058396A">
      <w:pPr>
        <w:pStyle w:val="Default"/>
        <w:rPr>
          <w:rFonts w:ascii="Comic Sans MS" w:hAnsi="Comic Sans MS" w:cs="Comic Sans MS"/>
          <w:sz w:val="22"/>
          <w:szCs w:val="22"/>
        </w:rPr>
      </w:pPr>
      <w:r w:rsidRPr="00D86100">
        <w:rPr>
          <w:rFonts w:ascii="Comic Sans MS" w:hAnsi="Comic Sans MS" w:cs="Comic Sans MS"/>
          <w:sz w:val="22"/>
          <w:szCs w:val="22"/>
        </w:rPr>
        <w:t>A) 1. ve 2.                B) 1. ve 4.              C) 2. ve 3.               D) 3. ve 4.</w:t>
      </w:r>
    </w:p>
    <w:p w:rsidR="00CE41B4" w:rsidRPr="00D86100" w:rsidRDefault="00CE41B4" w:rsidP="00004FD2">
      <w:pPr>
        <w:pStyle w:val="Default"/>
        <w:rPr>
          <w:rFonts w:ascii="Comic Sans MS" w:hAnsi="Comic Sans MS" w:cs="Comic Sans MS"/>
          <w:sz w:val="22"/>
          <w:szCs w:val="22"/>
        </w:rPr>
      </w:pPr>
    </w:p>
    <w:p w:rsidR="00CE41B4" w:rsidRPr="00004FD2" w:rsidRDefault="00CE41B4" w:rsidP="00004FD2">
      <w:pPr>
        <w:pStyle w:val="Default"/>
        <w:rPr>
          <w:rFonts w:ascii="Comic Sans MS" w:hAnsi="Comic Sans MS" w:cs="Comic Sans MS"/>
          <w:sz w:val="22"/>
          <w:szCs w:val="22"/>
        </w:rPr>
      </w:pPr>
      <w:r w:rsidRPr="00D86100">
        <w:rPr>
          <w:rFonts w:ascii="Comic Sans MS" w:hAnsi="Comic Sans MS" w:cs="Comic Sans MS"/>
          <w:b/>
          <w:bCs/>
          <w:sz w:val="22"/>
          <w:szCs w:val="22"/>
        </w:rPr>
        <w:t>7.</w:t>
      </w:r>
      <w:r w:rsidRPr="00D86100">
        <w:rPr>
          <w:rFonts w:ascii="Comic Sans MS" w:hAnsi="Comic Sans MS" w:cs="Comic Sans MS"/>
          <w:sz w:val="22"/>
          <w:szCs w:val="22"/>
        </w:rPr>
        <w:t xml:space="preserve">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>Aşağıdaki cümlelerin hangisinde altı çizili sözcü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softHyphen/>
        <w:t xml:space="preserve">ğün eş seslisi </w:t>
      </w:r>
      <w:r w:rsidRPr="00004FD2">
        <w:rPr>
          <w:rFonts w:ascii="Comic Sans MS" w:hAnsi="Comic Sans MS" w:cs="Comic Sans MS"/>
          <w:b/>
          <w:bCs/>
          <w:sz w:val="22"/>
          <w:szCs w:val="22"/>
          <w:u w:val="single"/>
        </w:rPr>
        <w:t>yoktur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? 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(5P)</w:t>
      </w:r>
    </w:p>
    <w:p w:rsidR="00CE41B4" w:rsidRPr="00004FD2" w:rsidRDefault="00CE41B4" w:rsidP="00004FD2">
      <w:pPr>
        <w:autoSpaceDE w:val="0"/>
        <w:autoSpaceDN w:val="0"/>
        <w:adjustRightInd w:val="0"/>
        <w:spacing w:after="14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A)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>Fil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, bütün suyu hortumuyla çekti. </w:t>
      </w:r>
    </w:p>
    <w:p w:rsidR="00CE41B4" w:rsidRPr="00004FD2" w:rsidRDefault="00CE41B4" w:rsidP="00004FD2">
      <w:pPr>
        <w:autoSpaceDE w:val="0"/>
        <w:autoSpaceDN w:val="0"/>
        <w:adjustRightInd w:val="0"/>
        <w:spacing w:after="14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B) Adam,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 xml:space="preserve">kır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saçlarını geriye doğru taramıştı. </w:t>
      </w:r>
    </w:p>
    <w:p w:rsidR="00CE41B4" w:rsidRPr="00004FD2" w:rsidRDefault="00CE41B4" w:rsidP="00004FD2">
      <w:pPr>
        <w:autoSpaceDE w:val="0"/>
        <w:autoSpaceDN w:val="0"/>
        <w:adjustRightInd w:val="0"/>
        <w:spacing w:after="14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C) Kazdığı kuyuya sonunda kendisi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>düştü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. </w:t>
      </w:r>
    </w:p>
    <w:p w:rsidR="00CE41B4" w:rsidRPr="00D86100" w:rsidRDefault="00CE41B4" w:rsidP="00004FD2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D) Ağacın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 xml:space="preserve">dalları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bütün bahçeyi kaplıyordu. </w:t>
      </w:r>
    </w:p>
    <w:p w:rsidR="00CE41B4" w:rsidRPr="00D86100" w:rsidRDefault="00CE41B4" w:rsidP="00004FD2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</w:p>
    <w:p w:rsidR="00CE41B4" w:rsidRPr="00004FD2" w:rsidRDefault="00CE41B4" w:rsidP="00004FD2">
      <w:pPr>
        <w:pStyle w:val="Default"/>
        <w:rPr>
          <w:rFonts w:ascii="Comic Sans MS" w:hAnsi="Comic Sans MS" w:cs="Comic Sans MS"/>
          <w:sz w:val="22"/>
          <w:szCs w:val="22"/>
        </w:rPr>
      </w:pPr>
      <w:r w:rsidRPr="00D86100">
        <w:rPr>
          <w:rFonts w:ascii="Comic Sans MS" w:hAnsi="Comic Sans MS" w:cs="Comic Sans MS"/>
          <w:b/>
          <w:bCs/>
          <w:sz w:val="22"/>
          <w:szCs w:val="22"/>
        </w:rPr>
        <w:t>8.</w:t>
      </w:r>
      <w:r w:rsidRPr="00D86100">
        <w:rPr>
          <w:rFonts w:ascii="Comic Sans MS" w:hAnsi="Comic Sans MS" w:cs="Comic Sans MS"/>
          <w:sz w:val="22"/>
          <w:szCs w:val="22"/>
        </w:rPr>
        <w:t xml:space="preserve">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Aşağıdaki altı çizili sözcüklerden hangisi bir duyu organıyla algılanabilir? 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(5P)</w:t>
      </w:r>
    </w:p>
    <w:p w:rsidR="00CE41B4" w:rsidRPr="00004FD2" w:rsidRDefault="00CE41B4" w:rsidP="00004FD2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A) Konuşurken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 xml:space="preserve">sesimizin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tonunu ayarlamalıyız. </w:t>
      </w:r>
    </w:p>
    <w:p w:rsidR="00CE41B4" w:rsidRPr="00004FD2" w:rsidRDefault="00CE41B4" w:rsidP="00004FD2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B)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 xml:space="preserve">Sevgimizi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göstermekten çekinmemeliyiz. </w:t>
      </w:r>
    </w:p>
    <w:p w:rsidR="00CE41B4" w:rsidRPr="00004FD2" w:rsidRDefault="00CE41B4" w:rsidP="00004FD2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C)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 xml:space="preserve">Mutluluk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hemen yanı başımızdadır. </w:t>
      </w:r>
    </w:p>
    <w:p w:rsidR="00CE41B4" w:rsidRPr="00D86100" w:rsidRDefault="00CE41B4" w:rsidP="00004FD2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D) </w:t>
      </w:r>
      <w:r w:rsidRPr="00004FD2">
        <w:rPr>
          <w:rFonts w:ascii="Comic Sans MS" w:hAnsi="Comic Sans MS" w:cs="Comic Sans MS"/>
          <w:color w:val="000000"/>
          <w:sz w:val="22"/>
          <w:szCs w:val="22"/>
          <w:u w:val="single"/>
          <w:lang w:eastAsia="en-US"/>
        </w:rPr>
        <w:t>Akıl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, insanın en değerli varlığıdır. </w:t>
      </w:r>
    </w:p>
    <w:p w:rsidR="00CE41B4" w:rsidRPr="00D86100" w:rsidRDefault="00CE41B4" w:rsidP="00004FD2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</w:p>
    <w:p w:rsidR="00CE41B4" w:rsidRPr="00004FD2" w:rsidRDefault="00CE41B4" w:rsidP="00004FD2">
      <w:pPr>
        <w:pStyle w:val="Default"/>
        <w:rPr>
          <w:rFonts w:ascii="Comic Sans MS" w:hAnsi="Comic Sans MS" w:cs="Comic Sans MS"/>
          <w:sz w:val="22"/>
          <w:szCs w:val="22"/>
        </w:rPr>
      </w:pPr>
      <w:r>
        <w:rPr>
          <w:rFonts w:ascii="Comic Sans MS" w:hAnsi="Comic Sans MS" w:cs="Comic Sans MS"/>
          <w:b/>
          <w:bCs/>
          <w:sz w:val="22"/>
          <w:szCs w:val="22"/>
        </w:rPr>
        <w:t>9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.</w:t>
      </w:r>
      <w:r w:rsidRPr="00D86100">
        <w:rPr>
          <w:rFonts w:ascii="Comic Sans MS" w:hAnsi="Comic Sans MS" w:cs="Comic Sans MS"/>
          <w:sz w:val="22"/>
          <w:szCs w:val="22"/>
        </w:rPr>
        <w:t xml:space="preserve">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Aşağıdaki deyimlerden hangisinin açıklaması </w:t>
      </w:r>
      <w:r w:rsidRPr="00004FD2">
        <w:rPr>
          <w:rFonts w:ascii="Comic Sans MS" w:hAnsi="Comic Sans MS" w:cs="Comic Sans MS"/>
          <w:b/>
          <w:bCs/>
          <w:sz w:val="22"/>
          <w:szCs w:val="22"/>
          <w:u w:val="single"/>
        </w:rPr>
        <w:t>yan</w:t>
      </w:r>
      <w:r w:rsidRPr="00004FD2">
        <w:rPr>
          <w:rFonts w:ascii="Comic Sans MS" w:hAnsi="Comic Sans MS" w:cs="Comic Sans MS"/>
          <w:b/>
          <w:bCs/>
          <w:sz w:val="22"/>
          <w:szCs w:val="22"/>
          <w:u w:val="single"/>
        </w:rPr>
        <w:softHyphen/>
        <w:t xml:space="preserve">lış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verilmiştir? 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(5P)</w:t>
      </w:r>
    </w:p>
    <w:p w:rsidR="00CE41B4" w:rsidRPr="00004FD2" w:rsidRDefault="00CE41B4" w:rsidP="0058396A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A) İçini kemirmek: Bir üzüntü kendisini sürekli rahatsız etmek </w:t>
      </w:r>
    </w:p>
    <w:p w:rsidR="00CE41B4" w:rsidRPr="00004FD2" w:rsidRDefault="00CE41B4" w:rsidP="0058396A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B) Parasını sokağa atmak: Kâr getirmeyen bir işe, mala para yatırmak </w:t>
      </w:r>
    </w:p>
    <w:p w:rsidR="00CE41B4" w:rsidRPr="00004FD2" w:rsidRDefault="00CE41B4" w:rsidP="0058396A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C) Talihine küsmek: Başına gelenlerden ötürü talihini suçlu görmek 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D) Ok yaydan çıkmak: Bir işi yapmaya hazır olmak </w:t>
      </w:r>
    </w:p>
    <w:p w:rsidR="00CE41B4" w:rsidRPr="00D86100" w:rsidRDefault="00CE41B4" w:rsidP="00004FD2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</w:p>
    <w:p w:rsidR="00CE41B4" w:rsidRPr="00004FD2" w:rsidRDefault="00CE41B4" w:rsidP="0058396A">
      <w:pPr>
        <w:pStyle w:val="Default"/>
        <w:rPr>
          <w:rFonts w:ascii="Comic Sans MS" w:hAnsi="Comic Sans MS" w:cs="Comic Sans MS"/>
          <w:b/>
          <w:bCs/>
          <w:sz w:val="22"/>
          <w:szCs w:val="22"/>
        </w:rPr>
      </w:pPr>
      <w:r>
        <w:rPr>
          <w:rFonts w:ascii="Comic Sans MS" w:hAnsi="Comic Sans MS" w:cs="Comic Sans MS"/>
          <w:b/>
          <w:bCs/>
          <w:sz w:val="22"/>
          <w:szCs w:val="22"/>
        </w:rPr>
        <w:t>10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.</w:t>
      </w:r>
      <w:r w:rsidRPr="00D86100">
        <w:rPr>
          <w:rFonts w:ascii="Comic Sans MS" w:hAnsi="Comic Sans MS" w:cs="Comic Sans MS"/>
          <w:sz w:val="22"/>
          <w:szCs w:val="22"/>
        </w:rPr>
        <w:t xml:space="preserve">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Aşağıdaki cümlelerin hangisinde </w:t>
      </w:r>
      <w:r w:rsidRPr="00004FD2">
        <w:rPr>
          <w:rFonts w:ascii="Comic Sans MS" w:hAnsi="Comic Sans MS" w:cs="Comic Sans MS"/>
          <w:b/>
          <w:bCs/>
          <w:sz w:val="22"/>
          <w:szCs w:val="22"/>
          <w:u w:val="single"/>
        </w:rPr>
        <w:t>“pişmek”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 sözcüğü </w:t>
      </w:r>
      <w:r w:rsidRPr="00004FD2">
        <w:rPr>
          <w:rFonts w:ascii="Comic Sans MS" w:hAnsi="Comic Sans MS" w:cs="Comic Sans MS"/>
          <w:b/>
          <w:bCs/>
          <w:sz w:val="22"/>
          <w:szCs w:val="22"/>
          <w:u w:val="single"/>
        </w:rPr>
        <w:t>“bir işte olgunlaşmak, işi öğrenmek”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 anlamında kulla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softHyphen/>
        <w:t xml:space="preserve">nılmıştır? 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(5P)</w:t>
      </w:r>
    </w:p>
    <w:p w:rsidR="00CE41B4" w:rsidRPr="00004FD2" w:rsidRDefault="00CE41B4" w:rsidP="0058396A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A) Yemek çok pişince suyunu çekmiş. </w:t>
      </w:r>
    </w:p>
    <w:p w:rsidR="00CE41B4" w:rsidRPr="00004FD2" w:rsidRDefault="00CE41B4" w:rsidP="0058396A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B) Çocukken başladığı marangozlukta iyice pişti. </w:t>
      </w:r>
    </w:p>
    <w:p w:rsidR="00CE41B4" w:rsidRPr="00004FD2" w:rsidRDefault="00CE41B4" w:rsidP="0058396A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C) Çömlek ustasının yaptığı çömlekler fırında pişiyor. 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D) Çok pişmiş eti ben pek sevmem. </w:t>
      </w:r>
    </w:p>
    <w:p w:rsidR="00CE41B4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0"/>
          <w:szCs w:val="20"/>
          <w:lang w:eastAsia="en-US"/>
        </w:rPr>
      </w:pPr>
    </w:p>
    <w:p w:rsidR="00CE41B4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</w:pPr>
    </w:p>
    <w:p w:rsidR="00CE41B4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</w:pPr>
    </w:p>
    <w:p w:rsidR="00CE41B4" w:rsidRPr="00004FD2" w:rsidRDefault="00CE41B4" w:rsidP="00D86100">
      <w:pPr>
        <w:pStyle w:val="Default"/>
        <w:rPr>
          <w:rFonts w:ascii="Comic Sans MS" w:hAnsi="Comic Sans MS" w:cs="Comic Sans MS"/>
          <w:sz w:val="22"/>
          <w:szCs w:val="22"/>
        </w:rPr>
      </w:pPr>
      <w:r>
        <w:rPr>
          <w:rFonts w:ascii="Comic Sans MS" w:hAnsi="Comic Sans MS" w:cs="Comic Sans MS"/>
          <w:b/>
          <w:bCs/>
          <w:sz w:val="22"/>
          <w:szCs w:val="22"/>
        </w:rPr>
        <w:t>11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 xml:space="preserve">.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>“</w:t>
      </w:r>
      <w:r w:rsidRPr="00004FD2">
        <w:rPr>
          <w:rFonts w:ascii="Comic Sans MS" w:hAnsi="Comic Sans MS" w:cs="Comic Sans MS"/>
          <w:sz w:val="22"/>
          <w:szCs w:val="22"/>
        </w:rPr>
        <w:t xml:space="preserve">Kardeşim akşam çok geç geldi.”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cümlesini soruya çevirmek istediğimizde </w:t>
      </w:r>
      <w:r w:rsidRPr="00004FD2">
        <w:rPr>
          <w:rFonts w:ascii="Comic Sans MS" w:hAnsi="Comic Sans MS" w:cs="Comic Sans MS"/>
          <w:sz w:val="22"/>
          <w:szCs w:val="22"/>
        </w:rPr>
        <w:t xml:space="preserve">“Kardeşim” </w:t>
      </w:r>
      <w:r w:rsidRPr="00004FD2">
        <w:rPr>
          <w:rFonts w:ascii="Comic Sans MS" w:hAnsi="Comic Sans MS" w:cs="Comic Sans MS"/>
          <w:b/>
          <w:bCs/>
          <w:sz w:val="22"/>
          <w:szCs w:val="22"/>
        </w:rPr>
        <w:t xml:space="preserve">sözcüğünün yerini tutabilmesi için aşağıdakilerden hangisini kullanabiliriz? </w:t>
      </w:r>
      <w:r w:rsidRPr="00D86100">
        <w:rPr>
          <w:rFonts w:ascii="Comic Sans MS" w:hAnsi="Comic Sans MS" w:cs="Comic Sans MS"/>
          <w:b/>
          <w:bCs/>
          <w:sz w:val="22"/>
          <w:szCs w:val="22"/>
        </w:rPr>
        <w:t>(5P)</w:t>
      </w:r>
    </w:p>
    <w:p w:rsidR="00CE41B4" w:rsidRPr="00D86100" w:rsidRDefault="00CE41B4" w:rsidP="00D86100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>A) Ne?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    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B) Kim?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         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C) Ne kadar?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           </w:t>
      </w:r>
      <w:r w:rsidRPr="00004FD2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D) Niçin? </w:t>
      </w:r>
    </w:p>
    <w:p w:rsidR="00CE41B4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</w:pP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>12.</w:t>
      </w:r>
      <w:r w:rsidRPr="00D86100"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  <w:t xml:space="preserve"> “Bir elin nesi var, iki elin sesi var.”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/>
          <w:b/>
          <w:bCs/>
          <w:sz w:val="22"/>
          <w:szCs w:val="22"/>
          <w:lang w:eastAsia="en-US"/>
        </w:rPr>
      </w:pP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  <w:t>Aşağıdakilerden hangisi bu atasözüyle anlamca aynı doğrultudadır?(5)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A) Dost ile ye, iç; alışveriş etme.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B) Lafla peynir gemisi yürümez.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C) Baş başa vermeyince taş yerinden kalkmaz.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D) Derdini söylemeyen derman bulamaz.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  <w:t>13.</w:t>
      </w:r>
      <w:r w:rsidRPr="00D86100">
        <w:rPr>
          <w:rFonts w:ascii="Arial-BoldMT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="ArialMT" w:hAnsi="Comic Sans MS" w:cs="Comic Sans MS"/>
          <w:b/>
          <w:bCs/>
          <w:sz w:val="22"/>
          <w:szCs w:val="22"/>
          <w:lang w:eastAsia="en-US"/>
        </w:rPr>
        <w:t>Aşağıdaki cümlelerin hangisinde nesnel(kanıtlanabilir) bir anlatım vardır?(5p)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A) Kırlarda yürümek çok eğlencelidir.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B) Üzerinde güzel bir elbise vardı.</w:t>
      </w:r>
    </w:p>
    <w:p w:rsidR="00CE41B4" w:rsidRPr="00D86100" w:rsidRDefault="00CE41B4" w:rsidP="0058396A">
      <w:pPr>
        <w:autoSpaceDE w:val="0"/>
        <w:autoSpaceDN w:val="0"/>
        <w:adjustRightInd w:val="0"/>
        <w:rPr>
          <w:rFonts w:ascii="Comic Sans MS" w:eastAsia="ArialMT" w:hAnsi="Comic Sans MS" w:cs="Comic Sans MS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C) Sınıfımızdaki kızlar erkeklerden daha fazla.</w:t>
      </w:r>
    </w:p>
    <w:p w:rsidR="00CE41B4" w:rsidRPr="00004FD2" w:rsidRDefault="00CE41B4" w:rsidP="0058396A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eastAsia="ArialMT" w:hAnsi="Comic Sans MS" w:cs="Comic Sans MS"/>
          <w:sz w:val="22"/>
          <w:szCs w:val="22"/>
          <w:lang w:eastAsia="en-US"/>
        </w:rPr>
        <w:t>D) Güneşli havalar insanı mutlu eder.</w:t>
      </w:r>
    </w:p>
    <w:p w:rsidR="00CE41B4" w:rsidRPr="00D86100" w:rsidRDefault="00CE41B4" w:rsidP="00004FD2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>14.</w:t>
      </w:r>
      <w:r w:rsidRPr="00D86100">
        <w:rPr>
          <w:rFonts w:ascii="ArialMT" w:eastAsia="ArialMT" w:hAnsi="Calibri" w:cs="ArialMT"/>
          <w:sz w:val="22"/>
          <w:szCs w:val="22"/>
          <w:lang w:eastAsia="en-US"/>
        </w:rPr>
        <w:t xml:space="preserve"> 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(1)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ocuklar kar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 ya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ğışı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izliyordu. (2) Kar tanelerinin tek arzusu yava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yava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s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z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lmekti.    (3) Çocuklar, tanecikleri havada yakalamaya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al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yorlard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. (4) Kar taneleri bu duruma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ok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 xml:space="preserve">Bu parçada numaralanmış cümlelerin hangilerinde 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u w:val="single"/>
          <w:lang w:eastAsia="en-US"/>
        </w:rPr>
        <w:t>hayal ürünü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 xml:space="preserve"> bir durum söz konusudur? (5p)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A) 1. ve 2.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B) 1. ve 3.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C) 2. ve 3.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D) 2. ve 4.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>15.</w:t>
      </w:r>
      <w:r w:rsidRPr="00D86100">
        <w:rPr>
          <w:rFonts w:ascii="Arial-BoldMT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 xml:space="preserve">Aşağıdaki cümlelerin hangisinde 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u w:val="single"/>
          <w:lang w:eastAsia="en-US"/>
        </w:rPr>
        <w:t>beğenme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 xml:space="preserve"> söz konusudur?(5)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</w:pP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A) Otob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sten iner inmez beni kar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nda g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r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nce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B) Beni merak edece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ini bildi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im i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in annemi arad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m.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C)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Öğ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retmenimiz bizi her g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 sevgiyle kar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lar.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D) Arkada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m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 yeni ald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kalem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ok g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zeldi.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>16.</w:t>
      </w:r>
      <w:r w:rsidRPr="00D86100">
        <w:rPr>
          <w:rFonts w:ascii="Arial-BoldMT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 xml:space="preserve">Aşağıdaki cümlelerin hangisinde sebep-sonuç ilişkisi </w:t>
      </w: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u w:val="single"/>
          <w:lang w:eastAsia="en-US"/>
        </w:rPr>
        <w:t>yoktur?(5)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A) Kar ya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in yola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kamad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k.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B) Yar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nki ma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a 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ok iyi haz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rland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k.</w:t>
      </w:r>
    </w:p>
    <w:p w:rsidR="00CE41B4" w:rsidRPr="00D86100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C) Hastaland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in doktora gitti.</w:t>
      </w:r>
    </w:p>
    <w:p w:rsidR="00CE41B4" w:rsidRPr="00004FD2" w:rsidRDefault="00CE41B4" w:rsidP="00034217">
      <w:pPr>
        <w:autoSpaceDE w:val="0"/>
        <w:autoSpaceDN w:val="0"/>
        <w:adjustRightInd w:val="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D) Uyuyakald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ndan otob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ka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hAnsi="Comic Sans MS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>.</w:t>
      </w:r>
    </w:p>
    <w:p w:rsidR="00CE41B4" w:rsidRDefault="00CE41B4" w:rsidP="00004FD2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0"/>
          <w:szCs w:val="20"/>
          <w:lang w:eastAsia="en-US"/>
        </w:rPr>
      </w:pPr>
    </w:p>
    <w:p w:rsidR="00CE41B4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</w:pPr>
    </w:p>
    <w:p w:rsidR="00CE41B4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</w:pP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>17.</w:t>
      </w:r>
      <w:r w:rsidRPr="00D86100">
        <w:rPr>
          <w:rFonts w:ascii="Arial" w:hAnsi="Arial" w:cs="Arial"/>
          <w:color w:val="000000"/>
          <w:sz w:val="22"/>
          <w:szCs w:val="22"/>
          <w:lang w:eastAsia="en-US"/>
        </w:rPr>
        <w:t xml:space="preserve"> 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- Yardım hattı, buyurun; nasıl yardımcı olabilirim?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    (1) - - - -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Nasıl bir sorun?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Yazı yazıyordum, birden bütün kelimeler gitti?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Gitti mi?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Yok oldu!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Ekranda şu anda ne görüyorsunuz?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    (2) - - - -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Hiçbir şey mi?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 Yazdığım hiçbir şey ekranda görünmüyor.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b/>
          <w:bCs/>
          <w:color w:val="000000"/>
          <w:sz w:val="22"/>
          <w:szCs w:val="22"/>
          <w:lang w:eastAsia="en-US"/>
        </w:rPr>
        <w:t xml:space="preserve">Bu konuşma metninde boş bırakılan yere sırasıyla aşağıdakilerin hangisinde verilenler getirilmelidir?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A)  (1)Bir sorunum var.  (2) - Hiçbir şey...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B) (1)Sorun nedir?   (2) - Hepsi...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C) (1)Her şey...   (2)- Bütünüyle... </w:t>
      </w: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2"/>
          <w:szCs w:val="22"/>
          <w:lang w:eastAsia="en-US"/>
        </w:rPr>
      </w:pPr>
      <w:r w:rsidRPr="00D86100">
        <w:rPr>
          <w:rFonts w:ascii="Comic Sans MS" w:hAnsi="Comic Sans MS" w:cs="Comic Sans MS"/>
          <w:color w:val="000000"/>
          <w:sz w:val="22"/>
          <w:szCs w:val="22"/>
          <w:lang w:eastAsia="en-US"/>
        </w:rPr>
        <w:t xml:space="preserve">D) (1)Sanmam.   (2)- Ne gibi... </w:t>
      </w:r>
    </w:p>
    <w:p w:rsidR="00CE41B4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0"/>
          <w:szCs w:val="20"/>
          <w:lang w:eastAsia="en-US"/>
        </w:rPr>
      </w:pPr>
    </w:p>
    <w:p w:rsidR="00CE41B4" w:rsidRPr="00D86100" w:rsidRDefault="00CE41B4" w:rsidP="00034217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</w:pPr>
      <w:r>
        <w:rPr>
          <w:noProof/>
        </w:rPr>
        <w:pict>
          <v:shape id="Resim 3" o:spid="_x0000_s1029" type="#_x0000_t75" style="position:absolute;margin-left:39.4pt;margin-top:-.05pt;width:282.75pt;height:167.25pt;z-index:251659264;visibility:visible">
            <v:imagedata r:id="rId10" o:title=""/>
            <w10:wrap type="square"/>
          </v:shape>
        </w:pict>
      </w:r>
      <w:r w:rsidRPr="00D86100">
        <w:rPr>
          <w:rFonts w:ascii="Comic Sans MS" w:hAnsi="Comic Sans MS" w:cs="Comic Sans MS"/>
          <w:b/>
          <w:bCs/>
          <w:color w:val="000000"/>
          <w:sz w:val="20"/>
          <w:szCs w:val="20"/>
          <w:lang w:eastAsia="en-US"/>
        </w:rPr>
        <w:t xml:space="preserve">18. </w:t>
      </w:r>
    </w:p>
    <w:p w:rsidR="00CE41B4" w:rsidRPr="00004FD2" w:rsidRDefault="00CE41B4" w:rsidP="00004FD2">
      <w:pPr>
        <w:autoSpaceDE w:val="0"/>
        <w:autoSpaceDN w:val="0"/>
        <w:adjustRightInd w:val="0"/>
        <w:spacing w:after="180"/>
        <w:rPr>
          <w:rFonts w:ascii="Comic Sans MS" w:hAnsi="Comic Sans MS" w:cs="Comic Sans MS"/>
          <w:color w:val="000000"/>
          <w:sz w:val="20"/>
          <w:szCs w:val="20"/>
          <w:lang w:eastAsia="en-US"/>
        </w:rPr>
      </w:pPr>
    </w:p>
    <w:p w:rsidR="00CE41B4" w:rsidRPr="00004FD2" w:rsidRDefault="00CE41B4" w:rsidP="00004FD2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  <w:lang w:eastAsia="en-US"/>
        </w:rPr>
      </w:pPr>
    </w:p>
    <w:p w:rsidR="00CE41B4" w:rsidRPr="00004FD2" w:rsidRDefault="00CE41B4" w:rsidP="00004FD2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  <w:lang w:eastAsia="en-US"/>
        </w:rPr>
      </w:pPr>
    </w:p>
    <w:p w:rsidR="00CE41B4" w:rsidRPr="00004FD2" w:rsidRDefault="00CE41B4" w:rsidP="00004FD2">
      <w:pPr>
        <w:pStyle w:val="Default"/>
        <w:rPr>
          <w:rFonts w:ascii="Comic Sans MS" w:hAnsi="Comic Sans MS" w:cs="Comic Sans MS"/>
          <w:sz w:val="20"/>
          <w:szCs w:val="20"/>
        </w:rPr>
      </w:pPr>
    </w:p>
    <w:p w:rsidR="00CE41B4" w:rsidRPr="00004FD2" w:rsidRDefault="00CE41B4" w:rsidP="00004FD2">
      <w:pPr>
        <w:pStyle w:val="Default"/>
        <w:rPr>
          <w:rFonts w:ascii="Comic Sans MS" w:hAnsi="Comic Sans MS" w:cs="Comic Sans MS"/>
          <w:sz w:val="20"/>
          <w:szCs w:val="20"/>
        </w:rPr>
      </w:pPr>
    </w:p>
    <w:p w:rsidR="00CE41B4" w:rsidRDefault="00CE41B4" w:rsidP="00280A10">
      <w:pPr>
        <w:rPr>
          <w:rFonts w:ascii="Comic Sans MS" w:hAnsi="Comic Sans MS" w:cs="Comic Sans MS"/>
        </w:rPr>
      </w:pPr>
      <w:r w:rsidRPr="00004FD2">
        <w:rPr>
          <w:rFonts w:ascii="Comic Sans MS" w:hAnsi="Comic Sans MS" w:cs="Comic Sans MS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E41B4" w:rsidRPr="00D86100" w:rsidRDefault="00CE41B4" w:rsidP="00D86100">
      <w:pPr>
        <w:rPr>
          <w:rFonts w:ascii="Comic Sans MS" w:hAnsi="Comic Sans MS" w:cs="Comic Sans MS"/>
        </w:rPr>
      </w:pPr>
    </w:p>
    <w:p w:rsidR="00CE41B4" w:rsidRPr="00D86100" w:rsidRDefault="00CE41B4" w:rsidP="00D86100">
      <w:pPr>
        <w:rPr>
          <w:rFonts w:ascii="Comic Sans MS" w:hAnsi="Comic Sans MS" w:cs="Comic Sans MS"/>
        </w:rPr>
      </w:pPr>
    </w:p>
    <w:p w:rsidR="00CE41B4" w:rsidRPr="00D86100" w:rsidRDefault="00CE41B4" w:rsidP="00D86100">
      <w:pPr>
        <w:rPr>
          <w:rFonts w:ascii="Comic Sans MS" w:hAnsi="Comic Sans MS" w:cs="Comic Sans MS"/>
        </w:rPr>
      </w:pPr>
    </w:p>
    <w:p w:rsidR="00CE41B4" w:rsidRPr="00D86100" w:rsidRDefault="00CE41B4" w:rsidP="00D86100">
      <w:pPr>
        <w:rPr>
          <w:rFonts w:ascii="Comic Sans MS" w:hAnsi="Comic Sans MS" w:cs="Comic Sans MS"/>
        </w:rPr>
      </w:pPr>
    </w:p>
    <w:p w:rsidR="00CE41B4" w:rsidRPr="00D86100" w:rsidRDefault="00CE41B4" w:rsidP="00D86100">
      <w:pPr>
        <w:rPr>
          <w:rFonts w:ascii="Comic Sans MS" w:hAnsi="Comic Sans MS" w:cs="Comic Sans MS"/>
        </w:rPr>
      </w:pPr>
    </w:p>
    <w:p w:rsidR="00CE41B4" w:rsidRPr="00D86100" w:rsidRDefault="00CE41B4" w:rsidP="00D86100">
      <w:pPr>
        <w:rPr>
          <w:rFonts w:ascii="Comic Sans MS" w:hAnsi="Comic Sans MS" w:cs="Comic Sans MS"/>
        </w:rPr>
      </w:pPr>
      <w:r w:rsidRPr="00D86100">
        <w:rPr>
          <w:rFonts w:ascii="Comic Sans MS" w:hAnsi="Comic Sans MS" w:cs="Comic Sans MS"/>
          <w:b/>
          <w:bCs/>
        </w:rPr>
        <w:t>Bu karikatürün vermek istediği mesaj aşağıdakiler</w:t>
      </w:r>
      <w:r w:rsidRPr="00D86100">
        <w:rPr>
          <w:rFonts w:ascii="Comic Sans MS" w:hAnsi="Comic Sans MS" w:cs="Comic Sans MS"/>
          <w:b/>
          <w:bCs/>
        </w:rPr>
        <w:softHyphen/>
        <w:t>den hangisidir?</w:t>
      </w:r>
      <w:r>
        <w:rPr>
          <w:rFonts w:ascii="Comic Sans MS" w:hAnsi="Comic Sans MS" w:cs="Comic Sans MS"/>
          <w:b/>
          <w:bCs/>
        </w:rPr>
        <w:t>(5)</w:t>
      </w:r>
      <w:r w:rsidRPr="00D86100">
        <w:rPr>
          <w:rFonts w:ascii="Comic Sans MS" w:hAnsi="Comic Sans MS" w:cs="Comic Sans MS"/>
          <w:b/>
          <w:bCs/>
        </w:rPr>
        <w:t xml:space="preserve"> </w:t>
      </w:r>
    </w:p>
    <w:p w:rsidR="00CE41B4" w:rsidRPr="00D86100" w:rsidRDefault="00CE41B4" w:rsidP="00D86100">
      <w:pPr>
        <w:numPr>
          <w:ilvl w:val="0"/>
          <w:numId w:val="3"/>
        </w:numPr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A)</w:t>
      </w:r>
      <w:r w:rsidRPr="00D86100">
        <w:rPr>
          <w:rFonts w:ascii="Comic Sans MS" w:hAnsi="Comic Sans MS" w:cs="Comic Sans MS"/>
        </w:rPr>
        <w:t xml:space="preserve">Kitap okumak, insanın hayal dünyasını geliştirir. </w:t>
      </w:r>
    </w:p>
    <w:p w:rsidR="00CE41B4" w:rsidRPr="00D86100" w:rsidRDefault="00CE41B4" w:rsidP="00D86100">
      <w:pPr>
        <w:numPr>
          <w:ilvl w:val="0"/>
          <w:numId w:val="3"/>
        </w:numPr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B)</w:t>
      </w:r>
      <w:r w:rsidRPr="00D86100">
        <w:rPr>
          <w:rFonts w:ascii="Comic Sans MS" w:hAnsi="Comic Sans MS" w:cs="Comic Sans MS"/>
        </w:rPr>
        <w:t xml:space="preserve">Televizyon izlemek insana heyecan verir. </w:t>
      </w:r>
    </w:p>
    <w:p w:rsidR="00CE41B4" w:rsidRPr="00D86100" w:rsidRDefault="00CE41B4" w:rsidP="00D86100">
      <w:pPr>
        <w:numPr>
          <w:ilvl w:val="0"/>
          <w:numId w:val="3"/>
        </w:numPr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C)</w:t>
      </w:r>
      <w:r w:rsidRPr="00D86100">
        <w:rPr>
          <w:rFonts w:ascii="Comic Sans MS" w:hAnsi="Comic Sans MS" w:cs="Comic Sans MS"/>
        </w:rPr>
        <w:t>Kitap okuyan her insan bilgili olmak zorunda değil</w:t>
      </w:r>
      <w:r w:rsidRPr="00D86100">
        <w:rPr>
          <w:rFonts w:ascii="Comic Sans MS" w:hAnsi="Comic Sans MS" w:cs="Comic Sans MS"/>
        </w:rPr>
        <w:softHyphen/>
        <w:t xml:space="preserve">dir. </w:t>
      </w:r>
    </w:p>
    <w:p w:rsidR="00CE41B4" w:rsidRDefault="00CE41B4" w:rsidP="00D86100">
      <w:pPr>
        <w:numPr>
          <w:ilvl w:val="0"/>
          <w:numId w:val="3"/>
        </w:numPr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D)</w:t>
      </w:r>
      <w:r w:rsidRPr="00D86100">
        <w:rPr>
          <w:rFonts w:ascii="Comic Sans MS" w:hAnsi="Comic Sans MS" w:cs="Comic Sans MS"/>
        </w:rPr>
        <w:t xml:space="preserve">Televizyon izlemek insan beynini dinlendirir. </w:t>
      </w:r>
      <w:r>
        <w:rPr>
          <w:rFonts w:ascii="Comic Sans MS" w:hAnsi="Comic Sans MS" w:cs="Comic Sans MS"/>
        </w:rPr>
        <w:t xml:space="preserve"> </w:t>
      </w:r>
    </w:p>
    <w:p w:rsidR="00CE41B4" w:rsidRPr="00D86100" w:rsidRDefault="00CE41B4" w:rsidP="00D86100">
      <w:pPr>
        <w:numPr>
          <w:ilvl w:val="0"/>
          <w:numId w:val="3"/>
        </w:numPr>
        <w:rPr>
          <w:rFonts w:ascii="Comic Sans MS" w:hAnsi="Comic Sans MS" w:cs="Comic Sans MS"/>
        </w:rPr>
      </w:pPr>
      <w:hyperlink r:id="rId11" w:history="1">
        <w:r w:rsidRPr="00476844">
          <w:rPr>
            <w:rStyle w:val="Hyperlink"/>
            <w:rFonts w:ascii="Comic Sans MS" w:hAnsi="Comic Sans MS" w:cs="Comic Sans MS"/>
          </w:rPr>
          <w:t>www.sorubak.com</w:t>
        </w:r>
      </w:hyperlink>
      <w:r>
        <w:rPr>
          <w:rFonts w:ascii="Comic Sans MS" w:hAnsi="Comic Sans MS" w:cs="Comic Sans MS"/>
        </w:rPr>
        <w:t xml:space="preserve">  </w:t>
      </w:r>
      <w:bookmarkStart w:id="0" w:name="_GoBack"/>
      <w:bookmarkEnd w:id="0"/>
    </w:p>
    <w:sectPr w:rsidR="00CE41B4" w:rsidRPr="00D86100" w:rsidSect="009A7344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41B4" w:rsidRDefault="00CE41B4" w:rsidP="00280A10">
      <w:r>
        <w:separator/>
      </w:r>
    </w:p>
  </w:endnote>
  <w:endnote w:type="continuationSeparator" w:id="0">
    <w:p w:rsidR="00CE41B4" w:rsidRDefault="00CE41B4" w:rsidP="00280A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1B4" w:rsidRDefault="00CE41B4">
    <w:pPr>
      <w:pStyle w:val="Footer"/>
      <w:jc w:val="center"/>
      <w:rPr>
        <w:rFonts w:ascii="Cambria" w:hAnsi="Cambria"/>
        <w:color w:val="4F81BD"/>
        <w:sz w:val="40"/>
        <w:szCs w:val="40"/>
      </w:rPr>
    </w:pPr>
    <w:fldSimple w:instr="PAGE   \* MERGEFORMAT">
      <w:r w:rsidRPr="00093FC0">
        <w:rPr>
          <w:rFonts w:ascii="Cambria" w:hAnsi="Cambria"/>
          <w:noProof/>
          <w:color w:val="4F81BD"/>
          <w:sz w:val="40"/>
          <w:szCs w:val="40"/>
        </w:rPr>
        <w:t>5</w:t>
      </w:r>
    </w:fldSimple>
  </w:p>
  <w:p w:rsidR="00CE41B4" w:rsidRDefault="00CE41B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41B4" w:rsidRDefault="00CE41B4" w:rsidP="00280A10">
      <w:r>
        <w:separator/>
      </w:r>
    </w:p>
  </w:footnote>
  <w:footnote w:type="continuationSeparator" w:id="0">
    <w:p w:rsidR="00CE41B4" w:rsidRDefault="00CE41B4" w:rsidP="00280A1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417BA38"/>
    <w:multiLevelType w:val="hybridMultilevel"/>
    <w:tmpl w:val="F0D5EF8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01C8E45"/>
    <w:multiLevelType w:val="hybridMultilevel"/>
    <w:tmpl w:val="2A1FF8B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6E1C735E"/>
    <w:multiLevelType w:val="hybridMultilevel"/>
    <w:tmpl w:val="7DE00A9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62968"/>
    <w:rsid w:val="00004FD2"/>
    <w:rsid w:val="00034217"/>
    <w:rsid w:val="00093FC0"/>
    <w:rsid w:val="00197109"/>
    <w:rsid w:val="00280A10"/>
    <w:rsid w:val="002864B9"/>
    <w:rsid w:val="00467D17"/>
    <w:rsid w:val="00476844"/>
    <w:rsid w:val="004E0776"/>
    <w:rsid w:val="00562968"/>
    <w:rsid w:val="0058396A"/>
    <w:rsid w:val="00625411"/>
    <w:rsid w:val="00687CDB"/>
    <w:rsid w:val="00704312"/>
    <w:rsid w:val="00866859"/>
    <w:rsid w:val="009A7344"/>
    <w:rsid w:val="00A848BA"/>
    <w:rsid w:val="00AA4F65"/>
    <w:rsid w:val="00AC57F1"/>
    <w:rsid w:val="00BD0BD3"/>
    <w:rsid w:val="00CE41B4"/>
    <w:rsid w:val="00D861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866859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86685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66859"/>
    <w:rPr>
      <w:rFonts w:ascii="Tahoma" w:hAnsi="Tahoma" w:cs="Tahoma"/>
      <w:sz w:val="16"/>
      <w:szCs w:val="16"/>
      <w:lang w:eastAsia="tr-TR"/>
    </w:rPr>
  </w:style>
  <w:style w:type="paragraph" w:styleId="Header">
    <w:name w:val="header"/>
    <w:basedOn w:val="Normal"/>
    <w:link w:val="HeaderChar"/>
    <w:uiPriority w:val="99"/>
    <w:rsid w:val="00280A10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280A10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rsid w:val="00280A10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80A10"/>
    <w:rPr>
      <w:rFonts w:ascii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uiPriority w:val="99"/>
    <w:rsid w:val="00004FD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Hyperlink">
    <w:name w:val="Hyperlink"/>
    <w:basedOn w:val="DefaultParagraphFont"/>
    <w:uiPriority w:val="99"/>
    <w:rsid w:val="004E077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22</TotalTime>
  <Pages>5</Pages>
  <Words>725</Words>
  <Characters>4133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Edanur</cp:lastModifiedBy>
  <cp:revision>3</cp:revision>
  <cp:lastPrinted>2017-01-06T18:00:00Z</cp:lastPrinted>
  <dcterms:created xsi:type="dcterms:W3CDTF">2017-01-07T20:12:00Z</dcterms:created>
  <dcterms:modified xsi:type="dcterms:W3CDTF">2017-10-02T08:38:00Z</dcterms:modified>
</cp:coreProperties>
</file>