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0D" w:rsidRPr="00541433" w:rsidRDefault="000B1B0D">
      <w:pPr>
        <w:rPr>
          <w:rFonts w:ascii="Calibri" w:hAnsi="Calibri" w:cs="Calibri"/>
          <w:color w:val="0D0D0D"/>
          <w:sz w:val="22"/>
          <w:szCs w:val="22"/>
        </w:rPr>
      </w:pPr>
      <w:r>
        <w:rPr>
          <w:noProof/>
        </w:rPr>
        <w:pict>
          <v:roundrect id="Yuvarlatılmış Dikdörtgen 2" o:spid="_x0000_s1026" style="position:absolute;margin-left:-.95pt;margin-top:-26pt;width:535.3pt;height:41.35pt;z-index:251658752;visibility:visible;v-text-anchor:middle" arcsize="10923f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:rsidR="000B1B0D" w:rsidRPr="005E4BA3" w:rsidRDefault="000B1B0D" w:rsidP="00041BF2">
                  <w:pPr>
                    <w:pStyle w:val="NoSpacing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ADI:</w:t>
                  </w:r>
                  <w:r w:rsidRPr="005E4BA3"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SINIF:</w:t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br/>
                    <w:t>SOYADI:</w:t>
                  </w:r>
                  <w:r w:rsidRPr="005E4BA3"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  <w:t xml:space="preserve">      </w:t>
                  </w:r>
                  <w: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NO:</w:t>
                  </w:r>
                </w:p>
                <w:p w:rsidR="000B1B0D" w:rsidRPr="005E4BA3" w:rsidRDefault="000B1B0D" w:rsidP="002667BE">
                  <w:pPr>
                    <w:pStyle w:val="NoSpacing"/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Pr="00541433">
        <w:rPr>
          <w:rFonts w:ascii="Calibri" w:hAnsi="Calibri" w:cs="Calibri"/>
          <w:b/>
          <w:bCs/>
          <w:color w:val="0D0D0D"/>
          <w:sz w:val="22"/>
          <w:szCs w:val="22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0B1B0D" w:rsidRPr="00541433">
        <w:trPr>
          <w:trHeight w:val="15009"/>
        </w:trPr>
        <w:tc>
          <w:tcPr>
            <w:tcW w:w="5397" w:type="dxa"/>
          </w:tcPr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  <w:r>
              <w:rPr>
                <w:noProof/>
              </w:rPr>
              <w:pict>
                <v:roundrect id="Yuvarlatılmış Dikdörtgen 1" o:spid="_x0000_s1027" style="position:absolute;margin-left:14.65pt;margin-top:-.15pt;width:228.5pt;height:41.45pt;z-index:251657728;visibility:visible;v-text-anchor:middle" arcsize="10923f" fillcolor="#a7bfde" strokecolor="#4579b8">
                  <v:fill color2="#e4ecf5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:rsidR="000B1B0D" w:rsidRPr="002918D3" w:rsidRDefault="000B1B0D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918D3"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0B1B0D" w:rsidRPr="002918D3" w:rsidRDefault="000B1B0D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918D3"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0B1B0D" w:rsidRPr="002918D3" w:rsidRDefault="000B1B0D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918D3"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0B1B0D" w:rsidRPr="003D1E78" w:rsidRDefault="000B1B0D" w:rsidP="00CB28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>1- Yukarıda özellikleri belirtilen iklim tipi aşağıdakilerden hangisidir?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 xml:space="preserve">A) Akdeniz iklimi           B) Karadeniz iklimi            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C) Karasal iklim             D) Çöl iklimi</w:t>
            </w:r>
          </w:p>
          <w:p w:rsidR="000B1B0D" w:rsidRPr="00541433" w:rsidRDefault="000B1B0D" w:rsidP="002667BE">
            <w:pPr>
              <w:spacing w:after="40"/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spacing w:after="40"/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>2</w:t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 xml:space="preserve">-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>Türkiye Fiziki haritasında hangi bölgemizde kahverengi daha fazladır?</w:t>
            </w:r>
          </w:p>
          <w:p w:rsidR="000B1B0D" w:rsidRPr="00541433" w:rsidRDefault="000B1B0D" w:rsidP="002667BE">
            <w:pPr>
              <w:spacing w:after="40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A-İç Anadolu Bölgesi          B-G.Doğu Anadolu Bölgesi</w:t>
            </w:r>
          </w:p>
          <w:p w:rsidR="000B1B0D" w:rsidRPr="00541433" w:rsidRDefault="000B1B0D" w:rsidP="002667BE">
            <w:pPr>
              <w:spacing w:after="40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C-Doğu Anadolu Bölgesi    D-Marmara Bölgesi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3-İnsanların yaşadığı yeri seçmesinde aşağıdakilerden hangisi etkili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>değildir?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 xml:space="preserve">A) İklimin elverişli olması.                                                  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B) İş imkânlarının iyi olması.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 xml:space="preserve">C) Yerleşim yerinin fay hattı üstünde olması.               </w:t>
            </w:r>
          </w:p>
          <w:p w:rsidR="000B1B0D" w:rsidRPr="00541433" w:rsidRDefault="000B1B0D" w:rsidP="003C60A6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D) Yeryüzü şekillerinin uygun olması.</w:t>
            </w:r>
          </w:p>
          <w:p w:rsidR="000B1B0D" w:rsidRPr="002918D3" w:rsidRDefault="000B1B0D" w:rsidP="002667BE">
            <w:pPr>
              <w:pStyle w:val="NoSpacing"/>
              <w:rPr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lang w:eastAsia="en-US"/>
              </w:rPr>
              <w:t>4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-Aşağıdakilerden hangisi yerleşmeyi etkileyen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 xml:space="preserve">beşerî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faktörlerden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>biridir?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br/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A)Yerşekilleri     B) İklim      C) Sanayi      D)Bitki örtüsü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5-Aşağıdakilerden hangisi çocukların ruh ve beden sağlığını korumaya yönelik önlemlerden biri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>değildir?</w:t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  <w:u w:val="single"/>
              </w:rPr>
              <w:br/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A) Şiddet içeren filmlerin çocuklara izletilmesinin yasaklanması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B) Çocuklara sigara ve alkol satışının yasaklanması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C) Çocukların 16 yaşına kadar çalıştırılmalarının yasaklanması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D) Yöneticilerini seçme hakkının verilmesi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>6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-</w:t>
            </w:r>
            <w:r w:rsidRPr="00541433">
              <w:rPr>
                <w:rFonts w:ascii="Calibri" w:hAnsi="Calibri" w:cs="Calibri"/>
                <w:sz w:val="22"/>
                <w:szCs w:val="22"/>
              </w:rPr>
              <w:t xml:space="preserve"> Serap, anne ve babasından izin alarak izci kamplarından birine katılıyor. Burada hem doğayı tanıyor hem de hoşça vakit geçiriyor.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Yukarıdaki açıklamada Serap’ın yerine getirdiği 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belirtilen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roller hangisinde 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birlikte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verilmiştir?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A) Çocuk – İzci</w:t>
            </w:r>
            <w:r w:rsidRPr="00541433">
              <w:rPr>
                <w:rFonts w:ascii="Calibri" w:hAnsi="Calibri" w:cs="Calibri"/>
                <w:sz w:val="22"/>
                <w:szCs w:val="22"/>
              </w:rPr>
              <w:tab/>
            </w:r>
            <w:r w:rsidRPr="00541433">
              <w:rPr>
                <w:rFonts w:ascii="Calibri" w:hAnsi="Calibri" w:cs="Calibri"/>
                <w:sz w:val="22"/>
                <w:szCs w:val="22"/>
              </w:rPr>
              <w:tab/>
              <w:t xml:space="preserve">    B) Abla - Çocuk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C) Öğrenci – İzci            D) Öğrenci – Abla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noProof/>
              </w:rPr>
            </w:pPr>
          </w:p>
          <w:p w:rsidR="000B1B0D" w:rsidRPr="002918D3" w:rsidRDefault="000B1B0D" w:rsidP="00C56AA7">
            <w:pPr>
              <w:pStyle w:val="NoSpacing"/>
              <w:rPr>
                <w:b/>
                <w:bCs/>
              </w:rPr>
            </w:pPr>
            <w:r w:rsidRPr="002918D3">
              <w:rPr>
                <w:b/>
                <w:bCs/>
              </w:rPr>
              <w:t>7-  Üç tarafı sularla çevrili kara parçasına ne denir?</w:t>
            </w:r>
          </w:p>
          <w:p w:rsidR="000B1B0D" w:rsidRPr="002918D3" w:rsidRDefault="000B1B0D" w:rsidP="00C56AA7">
            <w:pPr>
              <w:pStyle w:val="NoSpacing"/>
            </w:pPr>
            <w:r w:rsidRPr="002918D3">
              <w:t>A) Ada                            B) Yarımada</w:t>
            </w:r>
          </w:p>
          <w:p w:rsidR="000B1B0D" w:rsidRPr="002918D3" w:rsidRDefault="000B1B0D" w:rsidP="00C56AA7">
            <w:pPr>
              <w:pStyle w:val="NoSpacing"/>
            </w:pPr>
            <w:r w:rsidRPr="002918D3">
              <w:t>C) Göl                             D) Körfez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Default="000B1B0D" w:rsidP="002667BE">
            <w:pPr>
              <w:rPr>
                <w:rFonts w:ascii="Calibri" w:hAnsi="Calibri" w:cs="Calibri"/>
                <w:b/>
                <w:bCs/>
                <w:noProof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14-</w:t>
            </w:r>
            <w:r w:rsidRPr="00541433">
              <w:rPr>
                <w:rFonts w:ascii="Calibri" w:hAnsi="Calibri" w:cs="Calibri"/>
                <w:noProof/>
                <w:sz w:val="22"/>
                <w:szCs w:val="22"/>
              </w:rPr>
              <w:t xml:space="preserve">  Hülya Hanım diyor ki: “</w:t>
            </w:r>
            <w:r w:rsidRPr="00541433">
              <w:rPr>
                <w:rFonts w:ascii="Calibri" w:eastAsia="Batang" w:hAnsi="Calibri" w:cs="Calibri"/>
                <w:sz w:val="22"/>
                <w:szCs w:val="22"/>
              </w:rPr>
              <w:t xml:space="preserve"> Evimde bir eş ve anne, okulda öğretmen, tenis kulübünde sporcu, alış veriş merkezinde müşteri, tiyatroda seyirciyim.”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Bu durum aşağıdakilerden hangisinin </w:t>
            </w:r>
            <w:r w:rsidRPr="0054143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göstergesidir?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A) Hülya Hanım, çalışkan bir insandır.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B) Hülya Hanım, iyi bir annedir.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C) Hülya Hanım, gruplar içerisinde sorumluluk alan birisidir.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D) Hülya Hanım’ın farklı gruplar içinde farklı rolleri vardır.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15-</w:t>
            </w:r>
            <w:r w:rsidRPr="00541433">
              <w:rPr>
                <w:rFonts w:ascii="Calibri" w:hAnsi="Calibri" w:cs="Calibri"/>
                <w:sz w:val="22"/>
                <w:szCs w:val="22"/>
              </w:rPr>
              <w:t xml:space="preserve"> Herkes sağlıklı ve dengeli bir çevrede yaşama hakkına sahiptir.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Aşağıdakilerden hangisi bu hakkımızın bize yüklediği sorumluluklardan biridir?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A) Doğal güzellikleri korumak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B) Tehlikelerden kaçınmak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C) Kişisel eşyalarımızı korumak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D) Sosyal etkinliklerde bulunmak</w:t>
            </w:r>
          </w:p>
          <w:p w:rsidR="000B1B0D" w:rsidRPr="00541433" w:rsidRDefault="000B1B0D" w:rsidP="002667BE">
            <w:pPr>
              <w:jc w:val="both"/>
              <w:rPr>
                <w:rFonts w:ascii="Calibri" w:hAnsi="Calibri" w:cs="Calibri"/>
              </w:rPr>
            </w:pP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16- Aşağıda verilen halk oyunları ile oynandığı il eşleştirmelerinden hangisi doğrudur?</w:t>
            </w: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Halk oyunu                         Oynandığı il</w:t>
            </w: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A)        Hora                                     Elazığ</w:t>
            </w: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B)        Bar                                        İzmir</w:t>
            </w: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C)        Horon                                   Trabzon</w:t>
            </w:r>
          </w:p>
          <w:p w:rsidR="000B1B0D" w:rsidRPr="00541433" w:rsidRDefault="000B1B0D" w:rsidP="009B5BA9">
            <w:pPr>
              <w:jc w:val="both"/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 xml:space="preserve">D)        Çayda çıra                           Sivas </w:t>
            </w:r>
          </w:p>
          <w:p w:rsidR="000B1B0D" w:rsidRPr="002918D3" w:rsidRDefault="000B1B0D" w:rsidP="000172F6">
            <w:pPr>
              <w:pStyle w:val="NoSpacing"/>
            </w:pPr>
          </w:p>
          <w:p w:rsidR="000B1B0D" w:rsidRPr="002918D3" w:rsidRDefault="000B1B0D" w:rsidP="000172F6">
            <w:pPr>
              <w:pStyle w:val="NoSpacing"/>
            </w:pPr>
            <w:r w:rsidRPr="002918D3">
              <w:t>Fiziki Haritalarda renkler yükseltileri gösterir. Buna göre</w:t>
            </w:r>
          </w:p>
          <w:p w:rsidR="000B1B0D" w:rsidRPr="002918D3" w:rsidRDefault="000B1B0D" w:rsidP="000172F6">
            <w:pPr>
              <w:pStyle w:val="NoSpacing"/>
              <w:numPr>
                <w:ilvl w:val="0"/>
                <w:numId w:val="9"/>
              </w:numPr>
              <w:rPr>
                <w:lang w:eastAsia="tr-TR"/>
              </w:rPr>
            </w:pPr>
            <w:r w:rsidRPr="002918D3">
              <w:rPr>
                <w:lang w:eastAsia="tr-TR"/>
              </w:rPr>
              <w:t>Ova gibi deniz seviyesindeki yerler.........renk,</w:t>
            </w:r>
          </w:p>
          <w:p w:rsidR="000B1B0D" w:rsidRPr="002918D3" w:rsidRDefault="000B1B0D" w:rsidP="000172F6">
            <w:pPr>
              <w:pStyle w:val="NoSpacing"/>
              <w:numPr>
                <w:ilvl w:val="0"/>
                <w:numId w:val="9"/>
              </w:numPr>
              <w:rPr>
                <w:lang w:eastAsia="tr-TR"/>
              </w:rPr>
            </w:pPr>
            <w:r w:rsidRPr="002918D3">
              <w:rPr>
                <w:lang w:eastAsia="tr-TR"/>
              </w:rPr>
              <w:t>Orta yükseklikte olan plato gibi yerler.............renk,</w:t>
            </w:r>
          </w:p>
          <w:p w:rsidR="000B1B0D" w:rsidRPr="002918D3" w:rsidRDefault="000B1B0D" w:rsidP="000172F6">
            <w:pPr>
              <w:pStyle w:val="NoSpacing"/>
              <w:numPr>
                <w:ilvl w:val="0"/>
                <w:numId w:val="9"/>
              </w:numPr>
              <w:rPr>
                <w:lang w:eastAsia="tr-TR"/>
              </w:rPr>
            </w:pPr>
            <w:r w:rsidRPr="002918D3">
              <w:rPr>
                <w:lang w:eastAsia="tr-TR"/>
              </w:rPr>
              <w:t>Dağlık ve yüksek yerler.................renk ile gösterilir.</w:t>
            </w:r>
          </w:p>
          <w:p w:rsidR="000B1B0D" w:rsidRPr="002918D3" w:rsidRDefault="000B1B0D" w:rsidP="000172F6">
            <w:pPr>
              <w:pStyle w:val="NoSpacing"/>
              <w:rPr>
                <w:b/>
                <w:bCs/>
              </w:rPr>
            </w:pPr>
            <w:r w:rsidRPr="002918D3">
              <w:rPr>
                <w:b/>
                <w:bCs/>
              </w:rPr>
              <w:t xml:space="preserve">17-Buna göre haritada numaralandırılmış yerlerin renklerle </w:t>
            </w:r>
            <w:r w:rsidRPr="002918D3">
              <w:rPr>
                <w:b/>
                <w:bCs/>
                <w:u w:val="single"/>
              </w:rPr>
              <w:t>doğru eşleştirilmesi</w:t>
            </w:r>
            <w:r w:rsidRPr="002918D3">
              <w:rPr>
                <w:b/>
                <w:bCs/>
              </w:rPr>
              <w:t xml:space="preserve"> hangisidir?</w:t>
            </w:r>
          </w:p>
          <w:p w:rsidR="000B1B0D" w:rsidRPr="002918D3" w:rsidRDefault="000B1B0D" w:rsidP="000172F6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A) Sarı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Yeşil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Kahverengi</w:t>
            </w:r>
          </w:p>
          <w:p w:rsidR="000B1B0D" w:rsidRPr="002918D3" w:rsidRDefault="000B1B0D" w:rsidP="000172F6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B) Kahverengi</w:t>
            </w:r>
            <w:r w:rsidRPr="002918D3">
              <w:rPr>
                <w:lang w:eastAsia="tr-TR"/>
              </w:rPr>
              <w:tab/>
              <w:t>Sarı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Yeşil</w:t>
            </w:r>
          </w:p>
          <w:p w:rsidR="000B1B0D" w:rsidRPr="002918D3" w:rsidRDefault="000B1B0D" w:rsidP="000172F6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C) Yeşil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Sarı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Kahverengi</w:t>
            </w:r>
          </w:p>
          <w:p w:rsidR="000B1B0D" w:rsidRPr="002918D3" w:rsidRDefault="000B1B0D" w:rsidP="000172F6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D) Sarı</w:t>
            </w:r>
            <w:r w:rsidRPr="002918D3">
              <w:rPr>
                <w:lang w:eastAsia="tr-TR"/>
              </w:rPr>
              <w:tab/>
            </w:r>
            <w:r w:rsidRPr="002918D3">
              <w:rPr>
                <w:lang w:eastAsia="tr-TR"/>
              </w:rPr>
              <w:tab/>
              <w:t>Kahverengi</w:t>
            </w:r>
            <w:r w:rsidRPr="002918D3">
              <w:rPr>
                <w:lang w:eastAsia="tr-TR"/>
              </w:rPr>
              <w:tab/>
              <w:t>Yeşil</w:t>
            </w:r>
          </w:p>
          <w:p w:rsidR="000B1B0D" w:rsidRPr="002918D3" w:rsidRDefault="000B1B0D" w:rsidP="000172F6">
            <w:pPr>
              <w:pStyle w:val="NoSpacing"/>
            </w:pP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b/>
                <w:bCs/>
              </w:rPr>
              <w:t>I.</w:t>
            </w:r>
            <w:r w:rsidRPr="002918D3">
              <w:t>Bolu tünelinin yapılması</w:t>
            </w: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b/>
                <w:bCs/>
              </w:rPr>
              <w:t>II.</w:t>
            </w:r>
            <w:r w:rsidRPr="002918D3">
              <w:t>Fırat nehri üzerinde Atatürk barajının yapılması</w:t>
            </w: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b/>
                <w:bCs/>
              </w:rPr>
              <w:t>III.</w:t>
            </w:r>
            <w:r w:rsidRPr="002918D3">
              <w:t>Doğu Karadeniz’de balıkçılığın yapılması</w:t>
            </w:r>
          </w:p>
          <w:p w:rsidR="000B1B0D" w:rsidRPr="002918D3" w:rsidRDefault="000B1B0D" w:rsidP="000172F6">
            <w:pPr>
              <w:pStyle w:val="NoSpacing"/>
              <w:rPr>
                <w:b/>
                <w:bCs/>
                <w:u w:val="single"/>
              </w:rPr>
            </w:pPr>
            <w:r w:rsidRPr="002918D3">
              <w:rPr>
                <w:b/>
                <w:bCs/>
              </w:rPr>
              <w:t xml:space="preserve">18-Yukarıdakilerden hangisi insanın doğal ortamı değiştirdiğine kanıt olarak </w:t>
            </w:r>
            <w:r w:rsidRPr="002918D3">
              <w:rPr>
                <w:b/>
                <w:bCs/>
                <w:u w:val="single"/>
              </w:rPr>
              <w:t>gösterilebilir?</w:t>
            </w:r>
          </w:p>
          <w:p w:rsidR="000B1B0D" w:rsidRPr="002918D3" w:rsidRDefault="000B1B0D" w:rsidP="000172F6">
            <w:pPr>
              <w:pStyle w:val="NoSpacing"/>
            </w:pPr>
            <w:r w:rsidRPr="002918D3">
              <w:t xml:space="preserve">A)I-III          B)I-II        C)II-IV        D)III-IV  </w:t>
            </w:r>
          </w:p>
          <w:p w:rsidR="000B1B0D" w:rsidRPr="002918D3" w:rsidRDefault="000B1B0D" w:rsidP="000172F6">
            <w:pPr>
              <w:pStyle w:val="NoSpacing"/>
            </w:pPr>
          </w:p>
          <w:p w:rsidR="000B1B0D" w:rsidRPr="002918D3" w:rsidRDefault="000B1B0D" w:rsidP="003C60A6">
            <w:pPr>
              <w:pStyle w:val="NoSpacing"/>
              <w:rPr>
                <w:b/>
                <w:bCs/>
              </w:rPr>
            </w:pPr>
          </w:p>
          <w:p w:rsidR="000B1B0D" w:rsidRPr="002918D3" w:rsidRDefault="000B1B0D" w:rsidP="003C60A6">
            <w:pPr>
              <w:pStyle w:val="NoSpacing"/>
              <w:rPr>
                <w:b/>
                <w:bCs/>
              </w:rPr>
            </w:pPr>
          </w:p>
          <w:p w:rsidR="000B1B0D" w:rsidRPr="002918D3" w:rsidRDefault="000B1B0D" w:rsidP="003C60A6">
            <w:pPr>
              <w:pStyle w:val="NoSpacing"/>
            </w:pPr>
            <w:r w:rsidRPr="002918D3">
              <w:rPr>
                <w:b/>
                <w:bCs/>
              </w:rPr>
              <w:t xml:space="preserve">19-Aşağıdaki iklim tiplerinden hangisi Türkiye’de </w:t>
            </w:r>
            <w:r w:rsidRPr="002918D3">
              <w:rPr>
                <w:b/>
                <w:bCs/>
                <w:u w:val="single"/>
              </w:rPr>
              <w:t>gö</w:t>
            </w:r>
            <w:r w:rsidRPr="002918D3">
              <w:rPr>
                <w:b/>
                <w:bCs/>
                <w:u w:val="single"/>
              </w:rPr>
              <w:softHyphen/>
              <w:t>rülmez ?</w:t>
            </w:r>
          </w:p>
          <w:p w:rsidR="000B1B0D" w:rsidRPr="00541433" w:rsidRDefault="000B1B0D" w:rsidP="003C60A6">
            <w:pPr>
              <w:rPr>
                <w:rFonts w:ascii="Calibri" w:hAnsi="Calibri"/>
              </w:rPr>
            </w:pPr>
            <w:r w:rsidRPr="00541433">
              <w:rPr>
                <w:rFonts w:ascii="Calibri" w:hAnsi="Calibri"/>
                <w:color w:val="000000"/>
                <w:sz w:val="22"/>
                <w:szCs w:val="22"/>
              </w:rPr>
              <w:t xml:space="preserve">A) </w:t>
            </w:r>
            <w:r w:rsidRPr="00541433">
              <w:rPr>
                <w:rFonts w:ascii="Calibri" w:hAnsi="Calibri"/>
                <w:sz w:val="22"/>
                <w:szCs w:val="22"/>
              </w:rPr>
              <w:t xml:space="preserve">Karasal iklim          </w:t>
            </w:r>
            <w:r w:rsidRPr="00541433">
              <w:rPr>
                <w:rFonts w:ascii="Calibri" w:hAnsi="Calibri"/>
                <w:color w:val="000000"/>
                <w:sz w:val="22"/>
                <w:szCs w:val="22"/>
              </w:rPr>
              <w:t xml:space="preserve">B) </w:t>
            </w:r>
            <w:r w:rsidRPr="00541433">
              <w:rPr>
                <w:rFonts w:ascii="Calibri" w:hAnsi="Calibri"/>
                <w:sz w:val="22"/>
                <w:szCs w:val="22"/>
              </w:rPr>
              <w:t xml:space="preserve">Muson iklimi </w:t>
            </w:r>
          </w:p>
          <w:p w:rsidR="000B1B0D" w:rsidRPr="00541433" w:rsidRDefault="000B1B0D" w:rsidP="00C56AA7">
            <w:pPr>
              <w:rPr>
                <w:rFonts w:ascii="Calibri" w:hAnsi="Calibri"/>
              </w:rPr>
            </w:pPr>
            <w:r w:rsidRPr="00541433">
              <w:rPr>
                <w:rFonts w:ascii="Calibri" w:hAnsi="Calibri"/>
                <w:color w:val="000000"/>
                <w:sz w:val="22"/>
                <w:szCs w:val="22"/>
              </w:rPr>
              <w:t xml:space="preserve">C) </w:t>
            </w:r>
            <w:r w:rsidRPr="00541433">
              <w:rPr>
                <w:rFonts w:ascii="Calibri" w:hAnsi="Calibri"/>
                <w:sz w:val="22"/>
                <w:szCs w:val="22"/>
              </w:rPr>
              <w:t xml:space="preserve">Akdeniz iklimi        </w:t>
            </w:r>
            <w:r w:rsidRPr="00541433">
              <w:rPr>
                <w:rFonts w:ascii="Calibri" w:hAnsi="Calibri"/>
                <w:color w:val="000000"/>
                <w:sz w:val="22"/>
                <w:szCs w:val="22"/>
              </w:rPr>
              <w:t xml:space="preserve">D) </w:t>
            </w:r>
            <w:r w:rsidRPr="00541433">
              <w:rPr>
                <w:rFonts w:ascii="Calibri" w:hAnsi="Calibri"/>
                <w:sz w:val="22"/>
                <w:szCs w:val="22"/>
              </w:rPr>
              <w:t>Karadeniz iklimİ</w:t>
            </w:r>
          </w:p>
        </w:tc>
        <w:tc>
          <w:tcPr>
            <w:tcW w:w="5297" w:type="dxa"/>
          </w:tcPr>
          <w:p w:rsidR="000B1B0D" w:rsidRPr="00541433" w:rsidRDefault="000B1B0D" w:rsidP="00C56AA7">
            <w:pPr>
              <w:shd w:val="clear" w:color="auto" w:fill="FFFFFF"/>
              <w:spacing w:line="276" w:lineRule="auto"/>
              <w:rPr>
                <w:rFonts w:ascii="Calibri" w:hAnsi="Calibri" w:cs="Calibri"/>
                <w:b/>
                <w:bCs/>
                <w:noProof/>
                <w:color w:val="0D0D0D"/>
              </w:rPr>
            </w:pPr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8" type="#_x0000_t62" style="position:absolute;margin-left:9.7pt;margin-top:9.15pt;width:197.8pt;height:34.6pt;z-index:251656704;visibility:visible;mso-position-horizontal-relative:text;mso-position-vertical-relative:text;v-text-anchor:middle" adj="8894,20726" fillcolor="#ff9" strokecolor="#4f81bd" strokeweight="2pt">
                  <v:path arrowok="t"/>
                  <v:textbox style="mso-next-textbox:#Köşeleri Yuvarlanmış Dikdörtgen Belirtme Çizgisi 246">
                    <w:txbxContent>
                      <w:p w:rsidR="000B1B0D" w:rsidRPr="003D1E78" w:rsidRDefault="000B1B0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918D3"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ind w:left="284" w:hanging="284"/>
              <w:rPr>
                <w:rFonts w:ascii="Calibri" w:hAnsi="Calibri" w:cs="Calibri"/>
                <w:b/>
                <w:bCs/>
                <w:noProof/>
                <w:color w:val="0D0D0D"/>
              </w:rPr>
            </w:pP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rPr>
                <w:rFonts w:ascii="Calibri" w:hAnsi="Calibri" w:cs="Calibri"/>
                <w:b/>
                <w:bCs/>
                <w:color w:val="0D0D0D"/>
              </w:rPr>
            </w:pP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8-Büşra Sıla, aşağıdaki bölgelerden hangisine giderse söylediği özellikleri görebilir? </w:t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A) Güneydoğu Anadolu Bölgesi</w:t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ab/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ab/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ind w:left="284" w:hanging="284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B) Akdeniz Bölgesi</w:t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ind w:left="284" w:hanging="284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C) Doğu Anadolu Bölgesi</w:t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ab/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ab/>
            </w: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ab/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ind w:left="284" w:hanging="284"/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D) Karadeniz Bölgesi</w:t>
            </w:r>
          </w:p>
          <w:p w:rsidR="000B1B0D" w:rsidRPr="00541433" w:rsidRDefault="000B1B0D" w:rsidP="002667BE">
            <w:pPr>
              <w:shd w:val="clear" w:color="auto" w:fill="FFFFFF"/>
              <w:spacing w:line="276" w:lineRule="auto"/>
              <w:ind w:left="284" w:hanging="284"/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9-Fiziki haritalarda gösterilen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 xml:space="preserve">yeşil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ve 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  <w:u w:val="single"/>
              </w:rPr>
              <w:t>kahverengi</w:t>
            </w: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 xml:space="preserve"> renkler aşağıdakilerden hangisini gösterir?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A)Dağ ve platoları                B)Ova ve dağları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  <w:r w:rsidRPr="00541433">
              <w:rPr>
                <w:rFonts w:ascii="Calibri" w:hAnsi="Calibri" w:cs="Calibri"/>
                <w:color w:val="0D0D0D"/>
                <w:sz w:val="22"/>
                <w:szCs w:val="22"/>
              </w:rPr>
              <w:t>C)Deniz ve dağları               D)Ova ve denizleri</w:t>
            </w:r>
          </w:p>
          <w:p w:rsidR="000B1B0D" w:rsidRPr="00541433" w:rsidRDefault="000B1B0D" w:rsidP="002667B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  <w:color w:val="0D0D0D"/>
              </w:rPr>
            </w:pPr>
            <w:r w:rsidRPr="00541433">
              <w:rPr>
                <w:rFonts w:ascii="Calibri" w:hAnsi="Calibri" w:cs="Calibri"/>
                <w:b/>
                <w:bCs/>
                <w:color w:val="0D0D0D"/>
                <w:sz w:val="22"/>
                <w:szCs w:val="22"/>
              </w:rPr>
              <w:t>10-Balıklı Göl ve Harran Evleri’ni ziyaret etmek isteyen bir öğrenci hangi bölgemizi ve hangi ilimizi ziyaret etmek zorundadır?</w:t>
            </w:r>
          </w:p>
          <w:tbl>
            <w:tblPr>
              <w:tblW w:w="5070" w:type="dxa"/>
              <w:tblInd w:w="8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2700"/>
              <w:gridCol w:w="1881"/>
            </w:tblGrid>
            <w:tr w:rsidR="000B1B0D" w:rsidRPr="00541433">
              <w:trPr>
                <w:gridBefore w:val="1"/>
                <w:trHeight w:val="255"/>
              </w:trPr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  <w:t>İL</w:t>
                  </w:r>
                </w:p>
              </w:tc>
            </w:tr>
            <w:tr w:rsidR="000B1B0D" w:rsidRPr="0054143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İzmir</w:t>
                  </w:r>
                </w:p>
              </w:tc>
            </w:tr>
            <w:tr w:rsidR="000B1B0D" w:rsidRPr="0054143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Erzurum</w:t>
                  </w:r>
                </w:p>
              </w:tc>
            </w:tr>
            <w:tr w:rsidR="000B1B0D" w:rsidRPr="0054143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Şanlıurfa</w:t>
                  </w:r>
                </w:p>
              </w:tc>
            </w:tr>
            <w:tr w:rsidR="000B1B0D" w:rsidRPr="0054143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b/>
                      <w:bCs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0B1B0D" w:rsidRPr="002918D3" w:rsidRDefault="000B1B0D" w:rsidP="002918D3">
                  <w:pPr>
                    <w:framePr w:hSpace="141" w:wrap="around" w:vAnchor="text" w:hAnchor="text" w:y="1"/>
                    <w:spacing w:line="276" w:lineRule="auto"/>
                    <w:suppressOverlap/>
                    <w:jc w:val="both"/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</w:pPr>
                  <w:r w:rsidRPr="002918D3">
                    <w:rPr>
                      <w:rFonts w:ascii="Calibri" w:hAnsi="Calibri" w:cs="Calibri"/>
                      <w:color w:val="0D0D0D"/>
                      <w:sz w:val="22"/>
                      <w:szCs w:val="22"/>
                      <w:lang w:eastAsia="en-US"/>
                    </w:rPr>
                    <w:t>Mersin</w:t>
                  </w:r>
                </w:p>
              </w:tc>
            </w:tr>
          </w:tbl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</w:p>
          <w:p w:rsidR="000B1B0D" w:rsidRPr="002918D3" w:rsidRDefault="000B1B0D" w:rsidP="002667BE">
            <w:pPr>
              <w:pStyle w:val="NoSpacing"/>
              <w:rPr>
                <w:b/>
                <w:bCs/>
                <w:color w:val="0D0D0D"/>
              </w:rPr>
            </w:pPr>
            <w:r w:rsidRPr="002918D3">
              <w:rPr>
                <w:b/>
                <w:bCs/>
                <w:color w:val="0D0D0D"/>
              </w:rPr>
              <w:t xml:space="preserve">11-Aşağıdakilerden hangisi bir yönüyle diğerlerinden </w:t>
            </w:r>
            <w:r w:rsidRPr="002918D3">
              <w:rPr>
                <w:b/>
                <w:bCs/>
                <w:color w:val="0D0D0D"/>
                <w:u w:val="single"/>
              </w:rPr>
              <w:t>farklıdır?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>A) Aspendos Tiyatrosu                B) Abant Gölü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>C) Pamukkale Travertenleri         D) Peribacaları</w:t>
            </w:r>
          </w:p>
          <w:p w:rsidR="000B1B0D" w:rsidRPr="002918D3" w:rsidRDefault="000B1B0D" w:rsidP="002667BE">
            <w:pPr>
              <w:pStyle w:val="NoSpacing"/>
              <w:rPr>
                <w:b/>
                <w:bCs/>
                <w:color w:val="0D0D0D"/>
              </w:rPr>
            </w:pPr>
          </w:p>
          <w:p w:rsidR="000B1B0D" w:rsidRPr="002918D3" w:rsidRDefault="000B1B0D" w:rsidP="002667BE">
            <w:pPr>
              <w:pStyle w:val="NoSpacing"/>
              <w:rPr>
                <w:b/>
                <w:bCs/>
                <w:color w:val="0D0D0D"/>
              </w:rPr>
            </w:pPr>
            <w:r w:rsidRPr="002918D3">
              <w:rPr>
                <w:b/>
                <w:bCs/>
                <w:color w:val="0D0D0D"/>
              </w:rPr>
              <w:t xml:space="preserve">12- Aşağıda verilen </w:t>
            </w:r>
            <w:r w:rsidRPr="002918D3">
              <w:rPr>
                <w:b/>
                <w:bCs/>
                <w:color w:val="0D0D0D"/>
                <w:u w:val="single"/>
              </w:rPr>
              <w:t>yemek- yöre</w:t>
            </w:r>
            <w:r w:rsidRPr="002918D3">
              <w:rPr>
                <w:b/>
                <w:bCs/>
                <w:color w:val="0D0D0D"/>
              </w:rPr>
              <w:t xml:space="preserve"> eşleştirmelerden hangisi </w:t>
            </w:r>
            <w:r w:rsidRPr="002918D3">
              <w:rPr>
                <w:b/>
                <w:bCs/>
                <w:color w:val="0D0D0D"/>
                <w:u w:val="single"/>
              </w:rPr>
              <w:t>yanlıştır?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 xml:space="preserve">A) Mantı – Kayseri                      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>B) Tantuni – Mersin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 xml:space="preserve">C) Çiğ köfte -   Trabzon                         </w:t>
            </w:r>
          </w:p>
          <w:p w:rsidR="000B1B0D" w:rsidRPr="002918D3" w:rsidRDefault="000B1B0D" w:rsidP="002667BE">
            <w:pPr>
              <w:pStyle w:val="NoSpacing"/>
              <w:rPr>
                <w:color w:val="0D0D0D"/>
              </w:rPr>
            </w:pPr>
            <w:r w:rsidRPr="002918D3">
              <w:rPr>
                <w:color w:val="0D0D0D"/>
              </w:rPr>
              <w:t>D) Dondurma – Kahramanmaraş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color w:val="0D0D0D"/>
              </w:rPr>
            </w:pP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13-</w:t>
            </w:r>
            <w:r w:rsidRPr="00541433">
              <w:rPr>
                <w:rFonts w:ascii="Calibri" w:hAnsi="Calibri" w:cs="Calibri"/>
                <w:sz w:val="22"/>
                <w:szCs w:val="22"/>
              </w:rPr>
              <w:t xml:space="preserve"> Ahşap evler genellikle ormanların fazla olduğu yerlerde yapılır.</w:t>
            </w:r>
          </w:p>
          <w:p w:rsidR="000B1B0D" w:rsidRPr="00541433" w:rsidRDefault="000B1B0D" w:rsidP="002667BE">
            <w:pPr>
              <w:rPr>
                <w:rFonts w:ascii="Calibri" w:hAnsi="Calibri" w:cs="Calibri"/>
                <w:b/>
                <w:bCs/>
              </w:rPr>
            </w:pPr>
            <w:r w:rsidRPr="00541433">
              <w:rPr>
                <w:rFonts w:ascii="Calibri" w:hAnsi="Calibri" w:cs="Calibri"/>
                <w:b/>
                <w:bCs/>
                <w:sz w:val="22"/>
                <w:szCs w:val="22"/>
              </w:rPr>
              <w:t>Buna göre aşağıdakilerden hangisinde ahşap evler daha fazla görülür?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A)İç Anadolu Bölgesi                     B)Doğu Anadolu</w:t>
            </w:r>
          </w:p>
          <w:p w:rsidR="000B1B0D" w:rsidRPr="00541433" w:rsidRDefault="000B1B0D" w:rsidP="002667BE">
            <w:pPr>
              <w:rPr>
                <w:rFonts w:ascii="Calibri" w:hAnsi="Calibri" w:cs="Calibri"/>
              </w:rPr>
            </w:pPr>
            <w:r w:rsidRPr="00541433">
              <w:rPr>
                <w:rFonts w:ascii="Calibri" w:hAnsi="Calibri" w:cs="Calibri"/>
                <w:sz w:val="22"/>
                <w:szCs w:val="22"/>
              </w:rPr>
              <w:t>C)Güneydoğu Anadolu Bölgesi     D)Karadeniz Bölg.</w:t>
            </w:r>
          </w:p>
          <w:p w:rsidR="000B1B0D" w:rsidRPr="002918D3" w:rsidRDefault="000B1B0D" w:rsidP="002667BE">
            <w:pPr>
              <w:pStyle w:val="NoSpacing"/>
              <w:rPr>
                <w:b/>
                <w:bCs/>
              </w:rPr>
            </w:pP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Default="000B1B0D" w:rsidP="009B5BA9">
            <w:pPr>
              <w:pStyle w:val="AralkYok1"/>
              <w:spacing w:line="240" w:lineRule="atLeast"/>
              <w:rPr>
                <w:rFonts w:cs="Times New Roman"/>
                <w:b/>
                <w:bCs/>
              </w:rPr>
            </w:pP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b/>
                <w:bCs/>
              </w:rPr>
            </w:pPr>
            <w:r w:rsidRPr="00541433">
              <w:rPr>
                <w:b/>
                <w:bCs/>
              </w:rPr>
              <w:t>20-</w:t>
            </w:r>
            <w:r w:rsidRPr="00541433">
              <w:t xml:space="preserve"> </w:t>
            </w:r>
            <w:r w:rsidRPr="00541433">
              <w:rPr>
                <w:b/>
                <w:bCs/>
              </w:rPr>
              <w:t>İklim; etkili olduğu yörede aşağıdaki özelliklerden hangisini etkilemez?</w:t>
            </w: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rFonts w:cs="Times New Roman"/>
              </w:rPr>
            </w:pPr>
            <w:r w:rsidRPr="00541433">
              <w:t>A) Yetiştirilen tarım ürünlerini</w:t>
            </w:r>
          </w:p>
          <w:p w:rsidR="000B1B0D" w:rsidRPr="00541433" w:rsidRDefault="000B1B0D" w:rsidP="009B5BA9">
            <w:pPr>
              <w:pStyle w:val="AralkYok1"/>
              <w:spacing w:line="240" w:lineRule="atLeast"/>
            </w:pPr>
            <w:r w:rsidRPr="00541433">
              <w:t>B) Evlerin yapı malzemelerini</w:t>
            </w:r>
          </w:p>
          <w:p w:rsidR="000B1B0D" w:rsidRPr="00541433" w:rsidRDefault="000B1B0D" w:rsidP="009B5BA9">
            <w:pPr>
              <w:pStyle w:val="AralkYok1"/>
              <w:spacing w:line="240" w:lineRule="atLeast"/>
              <w:rPr>
                <w:rFonts w:cs="Times New Roman"/>
              </w:rPr>
            </w:pPr>
            <w:r w:rsidRPr="00541433">
              <w:t>C) Halkın giyim biçimini</w:t>
            </w:r>
          </w:p>
          <w:p w:rsidR="000B1B0D" w:rsidRPr="00541433" w:rsidRDefault="000B1B0D" w:rsidP="009B5BA9">
            <w:pPr>
              <w:pStyle w:val="AralkYok1"/>
              <w:spacing w:line="240" w:lineRule="atLeast"/>
            </w:pPr>
            <w:r w:rsidRPr="00541433">
              <w:t>D) Çıkarılan yeraltı kaynaklarını</w:t>
            </w:r>
          </w:p>
          <w:p w:rsidR="000B1B0D" w:rsidRPr="002918D3" w:rsidRDefault="000B1B0D" w:rsidP="000172F6">
            <w:pPr>
              <w:pStyle w:val="NoSpacing"/>
              <w:rPr>
                <w:rStyle w:val="A4"/>
                <w:b/>
                <w:bCs/>
                <w:sz w:val="22"/>
                <w:szCs w:val="22"/>
              </w:rPr>
            </w:pP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b/>
                <w:bCs/>
              </w:rPr>
              <w:t>21</w:t>
            </w:r>
            <w:r w:rsidRPr="002918D3">
              <w:t>-</w:t>
            </w:r>
            <w:r w:rsidRPr="002918D3">
              <w:rPr>
                <w:rStyle w:val="A4"/>
                <w:sz w:val="22"/>
                <w:szCs w:val="22"/>
              </w:rPr>
              <w:t>Alican, Ortaokul 5.sınıfa gitmektedir. Okuyup dok</w:t>
            </w:r>
            <w:r w:rsidRPr="002918D3">
              <w:rPr>
                <w:rStyle w:val="A4"/>
                <w:sz w:val="22"/>
                <w:szCs w:val="22"/>
              </w:rPr>
              <w:softHyphen/>
              <w:t>tor olmayı çok isteyen Alican’ı babası okula gön</w:t>
            </w:r>
            <w:r w:rsidRPr="002918D3">
              <w:rPr>
                <w:rStyle w:val="A4"/>
                <w:sz w:val="22"/>
                <w:szCs w:val="22"/>
              </w:rPr>
              <w:softHyphen/>
              <w:t xml:space="preserve">dermemektedir. Evde oturan Alican bu duruma çok üzülmektedir. </w:t>
            </w:r>
          </w:p>
          <w:p w:rsidR="000B1B0D" w:rsidRPr="002918D3" w:rsidRDefault="000B1B0D" w:rsidP="000172F6">
            <w:pPr>
              <w:pStyle w:val="NoSpacing"/>
              <w:rPr>
                <w:u w:val="single"/>
              </w:rPr>
            </w:pPr>
            <w:r w:rsidRPr="002918D3">
              <w:rPr>
                <w:rStyle w:val="A4"/>
                <w:b/>
                <w:bCs/>
                <w:sz w:val="22"/>
                <w:szCs w:val="22"/>
              </w:rPr>
              <w:t>Ortaokul 5.sınıfa giden Alican’ın aşağıdaki hak</w:t>
            </w:r>
            <w:r w:rsidRPr="002918D3">
              <w:rPr>
                <w:rStyle w:val="A4"/>
                <w:b/>
                <w:bCs/>
                <w:sz w:val="22"/>
                <w:szCs w:val="22"/>
              </w:rPr>
              <w:softHyphen/>
              <w:t xml:space="preserve">larından hangisinin </w:t>
            </w:r>
            <w:r w:rsidRPr="002918D3">
              <w:rPr>
                <w:rStyle w:val="A4"/>
                <w:b/>
                <w:bCs/>
                <w:sz w:val="22"/>
                <w:szCs w:val="22"/>
                <w:u w:val="single"/>
              </w:rPr>
              <w:t xml:space="preserve">ihlal edildiği söylenebilir? </w:t>
            </w: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rStyle w:val="A4"/>
                <w:sz w:val="22"/>
                <w:szCs w:val="22"/>
              </w:rPr>
              <w:t xml:space="preserve">A) Eğitim hakkı </w:t>
            </w:r>
            <w:r w:rsidRPr="002918D3">
              <w:rPr>
                <w:rStyle w:val="A4"/>
                <w:sz w:val="22"/>
                <w:szCs w:val="22"/>
              </w:rPr>
              <w:tab/>
            </w:r>
            <w:r w:rsidRPr="002918D3">
              <w:rPr>
                <w:rStyle w:val="A4"/>
                <w:sz w:val="22"/>
                <w:szCs w:val="22"/>
              </w:rPr>
              <w:tab/>
              <w:t xml:space="preserve">B) Çalışma hakkı </w:t>
            </w:r>
          </w:p>
          <w:p w:rsidR="000B1B0D" w:rsidRPr="002918D3" w:rsidRDefault="000B1B0D" w:rsidP="000172F6">
            <w:pPr>
              <w:pStyle w:val="NoSpacing"/>
              <w:rPr>
                <w:rStyle w:val="A4"/>
                <w:sz w:val="22"/>
                <w:szCs w:val="22"/>
              </w:rPr>
            </w:pPr>
            <w:r w:rsidRPr="002918D3">
              <w:rPr>
                <w:rStyle w:val="A4"/>
                <w:sz w:val="22"/>
                <w:szCs w:val="22"/>
              </w:rPr>
              <w:t xml:space="preserve">C) Sağlık hakkı </w:t>
            </w:r>
            <w:r w:rsidRPr="002918D3">
              <w:rPr>
                <w:rStyle w:val="A4"/>
                <w:sz w:val="22"/>
                <w:szCs w:val="22"/>
              </w:rPr>
              <w:tab/>
            </w:r>
            <w:r w:rsidRPr="002918D3">
              <w:rPr>
                <w:rStyle w:val="A4"/>
                <w:sz w:val="22"/>
                <w:szCs w:val="22"/>
              </w:rPr>
              <w:tab/>
              <w:t>D) Seçme hakkı</w:t>
            </w:r>
          </w:p>
          <w:p w:rsidR="000B1B0D" w:rsidRPr="002918D3" w:rsidRDefault="000B1B0D" w:rsidP="000172F6">
            <w:pPr>
              <w:pStyle w:val="NoSpacing"/>
            </w:pP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b/>
                <w:bCs/>
              </w:rPr>
              <w:t>22-</w:t>
            </w:r>
            <w:r w:rsidRPr="002918D3">
              <w:rPr>
                <w:rStyle w:val="A1"/>
                <w:b/>
                <w:bCs/>
                <w:sz w:val="22"/>
                <w:szCs w:val="22"/>
              </w:rPr>
              <w:t>Aşağıdakilerden hangisi milli bayramlarımız ara</w:t>
            </w:r>
            <w:r w:rsidRPr="002918D3">
              <w:rPr>
                <w:rStyle w:val="A1"/>
                <w:b/>
                <w:bCs/>
                <w:sz w:val="22"/>
                <w:szCs w:val="22"/>
              </w:rPr>
              <w:softHyphen/>
              <w:t xml:space="preserve">sında yer alır? </w:t>
            </w:r>
          </w:p>
          <w:p w:rsidR="000B1B0D" w:rsidRPr="002918D3" w:rsidRDefault="000B1B0D" w:rsidP="000172F6">
            <w:pPr>
              <w:pStyle w:val="NoSpacing"/>
            </w:pPr>
            <w:r w:rsidRPr="002918D3">
              <w:rPr>
                <w:rStyle w:val="A1"/>
                <w:sz w:val="22"/>
                <w:szCs w:val="22"/>
              </w:rPr>
              <w:t xml:space="preserve">A) Cumhuriyet Bayramı </w:t>
            </w:r>
            <w:r w:rsidRPr="002918D3">
              <w:t xml:space="preserve">      </w:t>
            </w:r>
            <w:r w:rsidRPr="002918D3">
              <w:rPr>
                <w:rStyle w:val="A1"/>
                <w:sz w:val="22"/>
                <w:szCs w:val="22"/>
              </w:rPr>
              <w:t xml:space="preserve">B) Kurban Bayramı </w:t>
            </w:r>
          </w:p>
          <w:p w:rsidR="000B1B0D" w:rsidRPr="002918D3" w:rsidRDefault="000B1B0D" w:rsidP="000172F6">
            <w:pPr>
              <w:pStyle w:val="NoSpacing"/>
              <w:rPr>
                <w:rStyle w:val="A1"/>
                <w:color w:val="auto"/>
                <w:sz w:val="22"/>
                <w:szCs w:val="22"/>
              </w:rPr>
            </w:pPr>
            <w:r w:rsidRPr="002918D3">
              <w:rPr>
                <w:rStyle w:val="A1"/>
                <w:sz w:val="22"/>
                <w:szCs w:val="22"/>
              </w:rPr>
              <w:t xml:space="preserve">C) Nevruz Bayramı </w:t>
            </w:r>
            <w:r w:rsidRPr="002918D3">
              <w:t xml:space="preserve">              </w:t>
            </w:r>
            <w:r w:rsidRPr="002918D3">
              <w:rPr>
                <w:rStyle w:val="A1"/>
                <w:sz w:val="22"/>
                <w:szCs w:val="22"/>
              </w:rPr>
              <w:t>D)Ramazan Bayramı</w:t>
            </w:r>
          </w:p>
          <w:p w:rsidR="000B1B0D" w:rsidRPr="00541433" w:rsidRDefault="000B1B0D" w:rsidP="003C60A6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:rsidR="000B1B0D" w:rsidRPr="002918D3" w:rsidRDefault="000B1B0D" w:rsidP="00C56AA7">
            <w:pPr>
              <w:pStyle w:val="NoSpacing"/>
              <w:rPr>
                <w:b/>
                <w:bCs/>
                <w:lang w:eastAsia="tr-TR"/>
              </w:rPr>
            </w:pPr>
            <w:r w:rsidRPr="002918D3">
              <w:rPr>
                <w:b/>
                <w:bCs/>
                <w:lang w:eastAsia="tr-TR"/>
              </w:rPr>
              <w:t>23-Bir şehrin göç almasında ve nü</w:t>
            </w:r>
            <w:bookmarkStart w:id="0" w:name="_GoBack"/>
            <w:bookmarkEnd w:id="0"/>
            <w:r w:rsidRPr="002918D3">
              <w:rPr>
                <w:b/>
                <w:bCs/>
                <w:lang w:eastAsia="tr-TR"/>
              </w:rPr>
              <w:t xml:space="preserve">fusunun artmasında aşağıdakilerden hangisi </w:t>
            </w:r>
            <w:r w:rsidRPr="002918D3">
              <w:rPr>
                <w:b/>
                <w:bCs/>
                <w:u w:val="single"/>
                <w:lang w:eastAsia="tr-TR"/>
              </w:rPr>
              <w:t>etkili değildir</w:t>
            </w:r>
            <w:r w:rsidRPr="002918D3">
              <w:rPr>
                <w:b/>
                <w:bCs/>
                <w:lang w:eastAsia="tr-TR"/>
              </w:rPr>
              <w:t>?</w:t>
            </w:r>
          </w:p>
          <w:p w:rsidR="000B1B0D" w:rsidRPr="002918D3" w:rsidRDefault="000B1B0D" w:rsidP="00C56AA7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 xml:space="preserve">A) Sanayinin gelişmiş olması.                            </w:t>
            </w:r>
          </w:p>
          <w:p w:rsidR="000B1B0D" w:rsidRPr="002918D3" w:rsidRDefault="000B1B0D" w:rsidP="00C56AA7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B) Dağlık ve engebeli olması.</w:t>
            </w:r>
          </w:p>
          <w:p w:rsidR="000B1B0D" w:rsidRPr="002918D3" w:rsidRDefault="000B1B0D" w:rsidP="00C56AA7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 xml:space="preserve">C) Turizmin gelişmiş olması.                              </w:t>
            </w:r>
          </w:p>
          <w:p w:rsidR="000B1B0D" w:rsidRPr="002918D3" w:rsidRDefault="000B1B0D" w:rsidP="00C56AA7">
            <w:pPr>
              <w:pStyle w:val="NoSpacing"/>
              <w:rPr>
                <w:lang w:eastAsia="tr-TR"/>
              </w:rPr>
            </w:pPr>
            <w:r w:rsidRPr="002918D3">
              <w:rPr>
                <w:lang w:eastAsia="tr-TR"/>
              </w:rPr>
              <w:t>D) Uygun iklim koşullarına sahip olması.</w:t>
            </w:r>
          </w:p>
          <w:p w:rsidR="000B1B0D" w:rsidRPr="00541433" w:rsidRDefault="000B1B0D" w:rsidP="003C60A6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:rsidR="000B1B0D" w:rsidRPr="002918D3" w:rsidRDefault="000B1B0D" w:rsidP="00C56AA7">
            <w:pPr>
              <w:pStyle w:val="NoSpacing"/>
            </w:pPr>
            <w:r w:rsidRPr="002918D3">
              <w:rPr>
                <w:b/>
                <w:bCs/>
                <w:color w:val="000000"/>
              </w:rPr>
              <w:t>I-</w:t>
            </w:r>
            <w:r w:rsidRPr="002918D3">
              <w:rPr>
                <w:color w:val="000000"/>
              </w:rPr>
              <w:t>Karasal iklimin etkili olduğu bölgelerin doğal bitki örtüsüdür.</w:t>
            </w:r>
            <w:r w:rsidRPr="002918D3">
              <w:br/>
            </w:r>
            <w:r w:rsidRPr="002918D3">
              <w:rPr>
                <w:b/>
                <w:bCs/>
              </w:rPr>
              <w:t>II-</w:t>
            </w:r>
            <w:r w:rsidRPr="002918D3">
              <w:rPr>
                <w:color w:val="000000"/>
              </w:rPr>
              <w:t>Karadeniz İkliminin etkili olduğu bölgelerde geniş yer kaplar.</w:t>
            </w:r>
            <w:r w:rsidRPr="002918D3">
              <w:br/>
            </w:r>
            <w:r w:rsidRPr="002918D3">
              <w:rPr>
                <w:b/>
                <w:bCs/>
              </w:rPr>
              <w:t>III-</w:t>
            </w:r>
            <w:r w:rsidRPr="002918D3">
              <w:rPr>
                <w:color w:val="000000"/>
              </w:rPr>
              <w:t>Akdeniz ikliminin etkili olduğu yerlerin bitki örtüsüdür.</w:t>
            </w:r>
          </w:p>
          <w:p w:rsidR="000B1B0D" w:rsidRPr="002918D3" w:rsidRDefault="000B1B0D" w:rsidP="00C56AA7">
            <w:pPr>
              <w:pStyle w:val="NoSpacing"/>
              <w:rPr>
                <w:b/>
                <w:bCs/>
              </w:rPr>
            </w:pPr>
            <w:r w:rsidRPr="002918D3">
              <w:rPr>
                <w:b/>
                <w:bCs/>
              </w:rPr>
              <w:t xml:space="preserve">24-Yukarıda verilen özellikler </w:t>
            </w:r>
            <w:r w:rsidRPr="002918D3">
              <w:rPr>
                <w:b/>
                <w:bCs/>
                <w:u w:val="single"/>
              </w:rPr>
              <w:t>hangi bitki örtüsüne</w:t>
            </w:r>
            <w:r w:rsidRPr="002918D3">
              <w:rPr>
                <w:b/>
                <w:bCs/>
              </w:rPr>
              <w:t xml:space="preserve"> aittir?</w:t>
            </w:r>
          </w:p>
          <w:tbl>
            <w:tblPr>
              <w:tblW w:w="0" w:type="auto"/>
              <w:tblInd w:w="8" w:type="dxa"/>
              <w:tblBorders>
                <w:top w:val="single" w:sz="8" w:space="0" w:color="4BACC6"/>
                <w:left w:val="single" w:sz="8" w:space="0" w:color="4BACC6"/>
                <w:bottom w:val="single" w:sz="8" w:space="0" w:color="4BACC6"/>
                <w:right w:val="single" w:sz="8" w:space="0" w:color="4BACC6"/>
                <w:insideH w:val="single" w:sz="8" w:space="0" w:color="4BACC6"/>
                <w:insideV w:val="single" w:sz="8" w:space="0" w:color="4BACC6"/>
              </w:tblBorders>
              <w:tblLook w:val="00A0"/>
            </w:tblPr>
            <w:tblGrid>
              <w:gridCol w:w="567"/>
              <w:gridCol w:w="1276"/>
              <w:gridCol w:w="1276"/>
              <w:gridCol w:w="1417"/>
            </w:tblGrid>
            <w:tr w:rsidR="000B1B0D" w:rsidRPr="00541433">
              <w:tc>
                <w:tcPr>
                  <w:tcW w:w="567" w:type="dxa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I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II</w:t>
                  </w:r>
                </w:p>
              </w:tc>
              <w:tc>
                <w:tcPr>
                  <w:tcW w:w="1417" w:type="dxa"/>
                  <w:tcBorders>
                    <w:top w:val="single" w:sz="8" w:space="0" w:color="4BACC6"/>
                    <w:left w:val="single" w:sz="8" w:space="0" w:color="4BACC6"/>
                    <w:bottom w:val="single" w:sz="1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III</w:t>
                  </w:r>
                </w:p>
              </w:tc>
            </w:tr>
            <w:tr w:rsidR="000B1B0D" w:rsidRPr="00541433">
              <w:tc>
                <w:tcPr>
                  <w:tcW w:w="56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A)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Maki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Orman</w:t>
                  </w:r>
                </w:p>
              </w:tc>
              <w:tc>
                <w:tcPr>
                  <w:tcW w:w="141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Bozkır</w:t>
                  </w:r>
                </w:p>
              </w:tc>
            </w:tr>
            <w:tr w:rsidR="000B1B0D" w:rsidRPr="00541433">
              <w:tc>
                <w:tcPr>
                  <w:tcW w:w="56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B)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Maki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Bozkır</w:t>
                  </w:r>
                </w:p>
              </w:tc>
              <w:tc>
                <w:tcPr>
                  <w:tcW w:w="141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Orman</w:t>
                  </w:r>
                </w:p>
              </w:tc>
            </w:tr>
            <w:tr w:rsidR="000B1B0D" w:rsidRPr="00541433">
              <w:tc>
                <w:tcPr>
                  <w:tcW w:w="56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C)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Orman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Maki</w:t>
                  </w:r>
                </w:p>
              </w:tc>
              <w:tc>
                <w:tcPr>
                  <w:tcW w:w="141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D2EAF1"/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Bozkır</w:t>
                  </w:r>
                </w:p>
              </w:tc>
            </w:tr>
            <w:tr w:rsidR="000B1B0D" w:rsidRPr="00541433">
              <w:tc>
                <w:tcPr>
                  <w:tcW w:w="56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  <w:rPr>
                      <w:b/>
                      <w:bCs/>
                    </w:rPr>
                  </w:pPr>
                  <w:r w:rsidRPr="002918D3">
                    <w:rPr>
                      <w:b/>
                      <w:bCs/>
                    </w:rPr>
                    <w:t>D)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Bozkır</w:t>
                  </w:r>
                </w:p>
              </w:tc>
              <w:tc>
                <w:tcPr>
                  <w:tcW w:w="12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Orman</w:t>
                  </w:r>
                </w:p>
              </w:tc>
              <w:tc>
                <w:tcPr>
                  <w:tcW w:w="141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</w:tcPr>
                <w:p w:rsidR="000B1B0D" w:rsidRPr="002918D3" w:rsidRDefault="000B1B0D" w:rsidP="002918D3">
                  <w:pPr>
                    <w:pStyle w:val="NoSpacing"/>
                    <w:framePr w:hSpace="141" w:wrap="around" w:vAnchor="text" w:hAnchor="text" w:y="1"/>
                    <w:suppressOverlap/>
                  </w:pPr>
                  <w:r w:rsidRPr="002918D3">
                    <w:t>Maki</w:t>
                  </w:r>
                </w:p>
              </w:tc>
            </w:tr>
          </w:tbl>
          <w:p w:rsidR="000B1B0D" w:rsidRPr="00541433" w:rsidRDefault="000B1B0D" w:rsidP="003C60A6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:rsidR="000B1B0D" w:rsidRPr="002918D3" w:rsidRDefault="000B1B0D" w:rsidP="00C56AA7">
            <w:pPr>
              <w:pStyle w:val="NoSpacing"/>
              <w:rPr>
                <w:b/>
                <w:bCs/>
              </w:rPr>
            </w:pPr>
            <w:r w:rsidRPr="002918D3">
              <w:rPr>
                <w:b/>
                <w:bCs/>
              </w:rPr>
              <w:t xml:space="preserve">25-Kültürel özelliklerle ilgili ifadelerden hangisi </w:t>
            </w:r>
            <w:r w:rsidRPr="002918D3">
              <w:rPr>
                <w:b/>
                <w:bCs/>
                <w:u w:val="single"/>
              </w:rPr>
              <w:t>yanlıştır?</w:t>
            </w:r>
          </w:p>
          <w:p w:rsidR="000B1B0D" w:rsidRPr="002918D3" w:rsidRDefault="000B1B0D" w:rsidP="00C56AA7">
            <w:pPr>
              <w:pStyle w:val="NoSpacing"/>
            </w:pPr>
            <w:r w:rsidRPr="002918D3">
              <w:t>A) Bölgeden bölgeye farklılık gösterir.</w:t>
            </w:r>
          </w:p>
          <w:p w:rsidR="000B1B0D" w:rsidRPr="002918D3" w:rsidRDefault="000B1B0D" w:rsidP="00C56AA7">
            <w:pPr>
              <w:pStyle w:val="NoSpacing"/>
            </w:pPr>
            <w:r w:rsidRPr="002918D3">
              <w:t>B) Giyim tarzı, mimarî, yemek çeşitleri kültürün parçalarıdır.</w:t>
            </w:r>
          </w:p>
          <w:p w:rsidR="000B1B0D" w:rsidRPr="002918D3" w:rsidRDefault="000B1B0D" w:rsidP="00C56AA7">
            <w:pPr>
              <w:pStyle w:val="NoSpacing"/>
            </w:pPr>
            <w:r w:rsidRPr="002918D3">
              <w:t>C) Kültürel özellikler birbirinden etkilenebilir.</w:t>
            </w:r>
          </w:p>
          <w:p w:rsidR="000B1B0D" w:rsidRPr="002918D3" w:rsidRDefault="000B1B0D" w:rsidP="00C56AA7">
            <w:pPr>
              <w:pStyle w:val="NoSpacing"/>
              <w:rPr>
                <w:rStyle w:val="A1"/>
                <w:color w:val="auto"/>
                <w:sz w:val="22"/>
                <w:szCs w:val="22"/>
              </w:rPr>
            </w:pPr>
            <w:r w:rsidRPr="002918D3">
              <w:t>D) Kültürel özellikler zamanla değişime uğramaz</w:t>
            </w:r>
          </w:p>
          <w:p w:rsidR="000B1B0D" w:rsidRPr="002918D3" w:rsidRDefault="000B1B0D" w:rsidP="000172F6">
            <w:pPr>
              <w:pStyle w:val="NoSpacing"/>
              <w:rPr>
                <w:rStyle w:val="A4"/>
                <w:b/>
                <w:bCs/>
                <w:sz w:val="22"/>
                <w:szCs w:val="22"/>
              </w:rPr>
            </w:pPr>
          </w:p>
          <w:p w:rsidR="000B1B0D" w:rsidRPr="002918D3" w:rsidRDefault="000B1B0D" w:rsidP="00F4343A">
            <w:pPr>
              <w:pStyle w:val="NoSpacing"/>
              <w:rPr>
                <w:color w:val="0D0D0D"/>
              </w:rPr>
            </w:pPr>
          </w:p>
        </w:tc>
      </w:tr>
    </w:tbl>
    <w:p w:rsidR="000B1B0D" w:rsidRPr="00541433" w:rsidRDefault="000B1B0D" w:rsidP="00F4343A">
      <w:pPr>
        <w:tabs>
          <w:tab w:val="left" w:pos="3894"/>
        </w:tabs>
        <w:rPr>
          <w:rFonts w:ascii="Calibri" w:hAnsi="Calibri" w:cs="Calibri"/>
          <w:sz w:val="22"/>
          <w:szCs w:val="22"/>
        </w:rPr>
      </w:pPr>
    </w:p>
    <w:sectPr w:rsidR="000B1B0D" w:rsidRPr="00541433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B0D" w:rsidRDefault="000B1B0D" w:rsidP="00F4343A">
      <w:r>
        <w:separator/>
      </w:r>
    </w:p>
  </w:endnote>
  <w:endnote w:type="continuationSeparator" w:id="0">
    <w:p w:rsidR="000B1B0D" w:rsidRDefault="000B1B0D" w:rsidP="00F43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B0D" w:rsidRDefault="000B1B0D" w:rsidP="00F4343A">
      <w:r>
        <w:separator/>
      </w:r>
    </w:p>
  </w:footnote>
  <w:footnote w:type="continuationSeparator" w:id="0">
    <w:p w:rsidR="000B1B0D" w:rsidRDefault="000B1B0D" w:rsidP="00F434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143"/>
    <w:rsid w:val="00005795"/>
    <w:rsid w:val="000172F6"/>
    <w:rsid w:val="00041BF2"/>
    <w:rsid w:val="000B1B0D"/>
    <w:rsid w:val="00141AAB"/>
    <w:rsid w:val="002338F4"/>
    <w:rsid w:val="00242659"/>
    <w:rsid w:val="002667BE"/>
    <w:rsid w:val="002918D3"/>
    <w:rsid w:val="003B74A0"/>
    <w:rsid w:val="003C60A6"/>
    <w:rsid w:val="003D1E78"/>
    <w:rsid w:val="004E36B3"/>
    <w:rsid w:val="004E6F45"/>
    <w:rsid w:val="0050105E"/>
    <w:rsid w:val="00514FB1"/>
    <w:rsid w:val="00541433"/>
    <w:rsid w:val="00591A9A"/>
    <w:rsid w:val="005B56C9"/>
    <w:rsid w:val="005E4BA3"/>
    <w:rsid w:val="005F27EC"/>
    <w:rsid w:val="006518C5"/>
    <w:rsid w:val="006726BE"/>
    <w:rsid w:val="007451BA"/>
    <w:rsid w:val="0075013D"/>
    <w:rsid w:val="00772A9D"/>
    <w:rsid w:val="00777E76"/>
    <w:rsid w:val="007D0143"/>
    <w:rsid w:val="007E69E9"/>
    <w:rsid w:val="0082664C"/>
    <w:rsid w:val="00837BE9"/>
    <w:rsid w:val="00855A3E"/>
    <w:rsid w:val="0087341F"/>
    <w:rsid w:val="00946B64"/>
    <w:rsid w:val="00955395"/>
    <w:rsid w:val="00957B26"/>
    <w:rsid w:val="009B5BA9"/>
    <w:rsid w:val="00A27123"/>
    <w:rsid w:val="00AA0B71"/>
    <w:rsid w:val="00AA6530"/>
    <w:rsid w:val="00B02ED5"/>
    <w:rsid w:val="00B050EB"/>
    <w:rsid w:val="00B05339"/>
    <w:rsid w:val="00B13677"/>
    <w:rsid w:val="00B346A1"/>
    <w:rsid w:val="00BC1327"/>
    <w:rsid w:val="00C4352E"/>
    <w:rsid w:val="00C56AA7"/>
    <w:rsid w:val="00C808BC"/>
    <w:rsid w:val="00C80977"/>
    <w:rsid w:val="00C94364"/>
    <w:rsid w:val="00CB2844"/>
    <w:rsid w:val="00CD73C0"/>
    <w:rsid w:val="00CE1B5C"/>
    <w:rsid w:val="00D14FDB"/>
    <w:rsid w:val="00D3555C"/>
    <w:rsid w:val="00D42792"/>
    <w:rsid w:val="00DD69A2"/>
    <w:rsid w:val="00DD7C01"/>
    <w:rsid w:val="00E74EAA"/>
    <w:rsid w:val="00EB71C7"/>
    <w:rsid w:val="00F11E8F"/>
    <w:rsid w:val="00F4343A"/>
    <w:rsid w:val="00F72902"/>
    <w:rsid w:val="00FF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013D"/>
    <w:pPr>
      <w:ind w:left="720"/>
    </w:pPr>
  </w:style>
  <w:style w:type="table" w:styleId="LightGrid-Accent3">
    <w:name w:val="Light Grid Accent 3"/>
    <w:basedOn w:val="TableNormal"/>
    <w:uiPriority w:val="99"/>
    <w:rsid w:val="0075013D"/>
    <w:pPr>
      <w:jc w:val="both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ListeParagraf1">
    <w:name w:val="Liste Paragraf1"/>
    <w:basedOn w:val="Normal"/>
    <w:uiPriority w:val="99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NoSpacing">
    <w:name w:val="No Spacing"/>
    <w:uiPriority w:val="99"/>
    <w:qFormat/>
    <w:rsid w:val="00D3555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B28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844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rsid w:val="00591A9A"/>
    <w:pPr>
      <w:spacing w:before="100" w:beforeAutospacing="1" w:after="360"/>
    </w:pPr>
  </w:style>
  <w:style w:type="character" w:styleId="Hyperlink">
    <w:name w:val="Hyperlink"/>
    <w:basedOn w:val="DefaultParagraphFont"/>
    <w:uiPriority w:val="99"/>
    <w:rsid w:val="00AA6530"/>
    <w:rPr>
      <w:color w:val="0000FF"/>
      <w:u w:val="single"/>
    </w:rPr>
  </w:style>
  <w:style w:type="paragraph" w:customStyle="1" w:styleId="AralkYok1">
    <w:name w:val="Aralık Yok1"/>
    <w:uiPriority w:val="99"/>
    <w:rsid w:val="002667BE"/>
    <w:rPr>
      <w:rFonts w:eastAsia="Times New Roman" w:cs="Calibri"/>
      <w:lang w:eastAsia="en-US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LightGrid-Accent5">
    <w:name w:val="Light Grid Accent 5"/>
    <w:basedOn w:val="TableNormal"/>
    <w:uiPriority w:val="99"/>
    <w:rsid w:val="000172F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Header">
    <w:name w:val="header"/>
    <w:basedOn w:val="Normal"/>
    <w:link w:val="HeaderChar"/>
    <w:uiPriority w:val="99"/>
    <w:semiHidden/>
    <w:rsid w:val="00F43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343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F43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343A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0863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0850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70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0862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08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70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085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0865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70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960</Words>
  <Characters>5472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5.SINIF 2016-2017 SOSYAL BİLGİLER 1.DÖNEM 2.YAZILI</dc:title>
  <dc:subject>5.SINIF 2016-2017 SOSYAL BİLGİLER 1.DÖNEM 2.YAZILI</dc:subject>
  <dc:creator>sosyaldeyince.com</dc:creator>
  <cp:keywords>5.SINIF 2016-2017 SOSYAL BİLGİLER 1.DÖNEM 2.YAZILI</cp:keywords>
  <dc:description>5.SINIF 2016-2017 SOSYAL BİLGİLER 1.DÖNEM 2.YAZILI</dc:description>
  <cp:lastModifiedBy>Edanur</cp:lastModifiedBy>
  <cp:revision>2</cp:revision>
  <cp:lastPrinted>2017-12-26T05:01:00Z</cp:lastPrinted>
  <dcterms:created xsi:type="dcterms:W3CDTF">2017-12-30T21:48:00Z</dcterms:created>
  <dcterms:modified xsi:type="dcterms:W3CDTF">2017-12-30T21:48:00Z</dcterms:modified>
  <cp:category>5.SINIF 2016-2017 SOSYAL BİLGİLER 1.DÖNEM 2.YAZILI</cp:category>
</cp:coreProperties>
</file>