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AF1" w:rsidRDefault="00C96AF1" w:rsidP="00C918A9">
      <w:pPr>
        <w:spacing w:line="240" w:lineRule="auto"/>
        <w:rPr>
          <w:b/>
          <w:bCs/>
          <w:sz w:val="24"/>
          <w:szCs w:val="24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11.05pt;margin-top:-4.6pt;width:547.15pt;height:71.35pt;z-index:251656192;visibility:visible" fillcolor="window" strokeweight=".5pt">
            <v:textbox>
              <w:txbxContent>
                <w:p w:rsidR="00C96AF1" w:rsidRPr="002C374B" w:rsidRDefault="00C96AF1" w:rsidP="003C6297">
                  <w:pPr>
                    <w:rPr>
                      <w:b/>
                      <w:bCs/>
                      <w:color w:val="FF0000"/>
                      <w:sz w:val="24"/>
                      <w:szCs w:val="24"/>
                    </w:rPr>
                  </w:pPr>
                  <w:r w:rsidRPr="002C374B">
                    <w:rPr>
                      <w:b/>
                      <w:bCs/>
                      <w:color w:val="FF0000"/>
                      <w:sz w:val="24"/>
                      <w:szCs w:val="24"/>
                    </w:rPr>
                    <w:tab/>
                    <w:t xml:space="preserve">  2016/2017 EĞİTİM ÖĞRETİM YILI ÇMATEAMLICA TİCARET ODASI İMAM HATİP ORTAOKULU </w:t>
                  </w:r>
                </w:p>
                <w:p w:rsidR="00C96AF1" w:rsidRPr="002C374B" w:rsidRDefault="00C96AF1" w:rsidP="003C6297">
                  <w:pPr>
                    <w:rPr>
                      <w:b/>
                      <w:bCs/>
                      <w:color w:val="FF0000"/>
                      <w:sz w:val="24"/>
                      <w:szCs w:val="24"/>
                    </w:rPr>
                  </w:pPr>
                  <w:r w:rsidRPr="002C374B">
                    <w:rPr>
                      <w:b/>
                      <w:bCs/>
                      <w:color w:val="FF0000"/>
                      <w:sz w:val="24"/>
                      <w:szCs w:val="24"/>
                    </w:rPr>
                    <w:t>5. SINIFLAR MATEMATİK DERSİ I. DÖNEM I.YAZILI</w:t>
                  </w:r>
                </w:p>
                <w:p w:rsidR="00C96AF1" w:rsidRPr="002C374B" w:rsidRDefault="00C96AF1" w:rsidP="003C6297">
                  <w:pPr>
                    <w:rPr>
                      <w:b/>
                      <w:bCs/>
                      <w:color w:val="FF0000"/>
                      <w:sz w:val="24"/>
                      <w:szCs w:val="24"/>
                    </w:rPr>
                  </w:pPr>
                </w:p>
                <w:p w:rsidR="00C96AF1" w:rsidRPr="002C374B" w:rsidRDefault="00C96AF1" w:rsidP="003C6297">
                  <w:pPr>
                    <w:rPr>
                      <w:b/>
                      <w:bCs/>
                      <w:color w:val="FF0000"/>
                      <w:sz w:val="24"/>
                      <w:szCs w:val="24"/>
                    </w:rPr>
                  </w:pPr>
                  <w:r w:rsidRPr="002C374B">
                    <w:rPr>
                      <w:b/>
                      <w:bCs/>
                      <w:color w:val="FF0000"/>
                      <w:sz w:val="24"/>
                      <w:szCs w:val="24"/>
                    </w:rPr>
                    <w:t>AD:......................</w:t>
                  </w:r>
                  <w:r w:rsidRPr="002C374B">
                    <w:rPr>
                      <w:b/>
                      <w:bCs/>
                      <w:color w:val="FF0000"/>
                      <w:sz w:val="24"/>
                      <w:szCs w:val="24"/>
                    </w:rPr>
                    <w:tab/>
                    <w:t xml:space="preserve">       SOYAD:…………………..               SINIF:…………………</w:t>
                  </w:r>
                  <w:r w:rsidRPr="002C374B">
                    <w:rPr>
                      <w:b/>
                      <w:bCs/>
                      <w:color w:val="FF0000"/>
                      <w:sz w:val="24"/>
                      <w:szCs w:val="24"/>
                    </w:rPr>
                    <w:tab/>
                    <w:t xml:space="preserve">             NOT:…………….</w:t>
                  </w:r>
                </w:p>
              </w:txbxContent>
            </v:textbox>
          </v:shape>
        </w:pict>
      </w:r>
    </w:p>
    <w:p w:rsidR="00C96AF1" w:rsidRDefault="00C96AF1">
      <w:pPr>
        <w:spacing w:after="200" w:line="276" w:lineRule="auto"/>
        <w:rPr>
          <w:b/>
          <w:bCs/>
          <w:sz w:val="24"/>
          <w:szCs w:val="24"/>
        </w:rPr>
      </w:pPr>
      <w:r>
        <w:rPr>
          <w:noProof/>
          <w:lang w:eastAsia="tr-TR"/>
        </w:rPr>
        <w:pict>
          <v:shape id="Metin Kutusu 14" o:spid="_x0000_s1027" type="#_x0000_t202" style="position:absolute;margin-left:.85pt;margin-top:321.3pt;width:271.05pt;height:222.85pt;z-index:251662336;visibility:visible" strokecolor="white" strokeweight=".5pt">
            <v:textbox>
              <w:txbxContent>
                <w:p w:rsidR="00C96AF1" w:rsidRPr="003C6297" w:rsidRDefault="00C96AF1" w:rsidP="003C6297">
                  <w:pPr>
                    <w:tabs>
                      <w:tab w:val="left" w:pos="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C6297">
                    <w:rPr>
                      <w:b/>
                      <w:bCs/>
                      <w:sz w:val="24"/>
                      <w:szCs w:val="24"/>
                    </w:rPr>
                    <w:t>3-)</w:t>
                  </w:r>
                  <w:r w:rsidRPr="003C6297">
                    <w:rPr>
                      <w:rFonts w:ascii="Times New Roman" w:hAnsi="Times New Roman" w:cs="Times New Roman"/>
                      <w:sz w:val="24"/>
                      <w:szCs w:val="24"/>
                    </w:rPr>
                    <w:t>Aşağıdaki  ifadelerden doğru olanların başına D, yanlış olanların başına Y yazınız. (10p)</w:t>
                  </w:r>
                </w:p>
                <w:p w:rsidR="00C96AF1" w:rsidRPr="003C6297" w:rsidRDefault="00C96AF1" w:rsidP="003C6297">
                  <w:pPr>
                    <w:tabs>
                      <w:tab w:val="left" w:pos="0"/>
                    </w:tabs>
                    <w:rPr>
                      <w:sz w:val="24"/>
                      <w:szCs w:val="24"/>
                    </w:rPr>
                  </w:pPr>
                </w:p>
                <w:p w:rsidR="00C96AF1" w:rsidRPr="003C6297" w:rsidRDefault="00C96AF1" w:rsidP="003C6297">
                  <w:pPr>
                    <w:rPr>
                      <w:sz w:val="24"/>
                      <w:szCs w:val="24"/>
                    </w:rPr>
                  </w:pPr>
                  <w:r w:rsidRPr="003C6297">
                    <w:rPr>
                      <w:b/>
                      <w:bCs/>
                      <w:sz w:val="24"/>
                      <w:szCs w:val="24"/>
                    </w:rPr>
                    <w:t xml:space="preserve">(    ) </w:t>
                  </w:r>
                  <w:r w:rsidRPr="003C6297">
                    <w:rPr>
                      <w:sz w:val="24"/>
                      <w:szCs w:val="24"/>
                    </w:rPr>
                    <w:t>1947 sayısının en yakın onluğa yuvarlanmış hali 1950 ‘dir.</w:t>
                  </w:r>
                </w:p>
                <w:p w:rsidR="00C96AF1" w:rsidRPr="003C6297" w:rsidRDefault="00C96AF1" w:rsidP="003C6297">
                  <w:pPr>
                    <w:ind w:right="-1008"/>
                    <w:rPr>
                      <w:sz w:val="24"/>
                      <w:szCs w:val="24"/>
                    </w:rPr>
                  </w:pPr>
                  <w:r w:rsidRPr="003C6297">
                    <w:rPr>
                      <w:b/>
                      <w:bCs/>
                      <w:sz w:val="24"/>
                      <w:szCs w:val="24"/>
                    </w:rPr>
                    <w:t xml:space="preserve">(    ) </w:t>
                  </w:r>
                  <w:r w:rsidRPr="003C6297">
                    <w:rPr>
                      <w:sz w:val="24"/>
                      <w:szCs w:val="24"/>
                    </w:rPr>
                    <w:t>295.</w:t>
                  </w:r>
                  <w:r w:rsidRPr="003C6297">
                    <w:rPr>
                      <w:sz w:val="24"/>
                      <w:szCs w:val="24"/>
                      <w:u w:val="single"/>
                    </w:rPr>
                    <w:t>379</w:t>
                  </w:r>
                  <w:r w:rsidRPr="003C6297">
                    <w:rPr>
                      <w:sz w:val="24"/>
                      <w:szCs w:val="24"/>
                    </w:rPr>
                    <w:t>.680 sayısındaki altı çizili olan bölük milyonlar</w:t>
                  </w:r>
                </w:p>
                <w:p w:rsidR="00C96AF1" w:rsidRPr="003C6297" w:rsidRDefault="00C96AF1" w:rsidP="003C6297">
                  <w:pPr>
                    <w:ind w:right="-1008"/>
                    <w:rPr>
                      <w:sz w:val="24"/>
                      <w:szCs w:val="24"/>
                    </w:rPr>
                  </w:pPr>
                  <w:r w:rsidRPr="003C6297">
                    <w:rPr>
                      <w:sz w:val="24"/>
                      <w:szCs w:val="24"/>
                    </w:rPr>
                    <w:t>bölüğüdür.</w:t>
                  </w:r>
                </w:p>
                <w:p w:rsidR="00C96AF1" w:rsidRPr="003C6297" w:rsidRDefault="00C96AF1" w:rsidP="003C6297">
                  <w:pPr>
                    <w:pStyle w:val="ListParagraph"/>
                    <w:ind w:left="426" w:hanging="426"/>
                    <w:rPr>
                      <w:sz w:val="24"/>
                      <w:szCs w:val="24"/>
                    </w:rPr>
                  </w:pPr>
                  <w:r w:rsidRPr="003C6297">
                    <w:rPr>
                      <w:b/>
                      <w:bCs/>
                      <w:sz w:val="24"/>
                      <w:szCs w:val="24"/>
                    </w:rPr>
                    <w:t xml:space="preserve">(    ) </w:t>
                  </w:r>
                  <w:r w:rsidRPr="003C6297">
                    <w:rPr>
                      <w:sz w:val="24"/>
                      <w:szCs w:val="24"/>
                    </w:rPr>
                    <w:t>9</w:t>
                  </w:r>
                  <w:r w:rsidRPr="003C6297">
                    <w:rPr>
                      <w:sz w:val="24"/>
                      <w:szCs w:val="24"/>
                      <w:u w:val="single"/>
                    </w:rPr>
                    <w:t>8</w:t>
                  </w:r>
                  <w:r w:rsidRPr="003C6297">
                    <w:rPr>
                      <w:sz w:val="24"/>
                      <w:szCs w:val="24"/>
                    </w:rPr>
                    <w:t>3.710.204 sayısındaki altı çizili rakamın bulunduğu basamak yüz milyonlar basamağıdır.</w:t>
                  </w:r>
                </w:p>
                <w:p w:rsidR="00C96AF1" w:rsidRPr="003C6297" w:rsidRDefault="00C96AF1" w:rsidP="003C6297">
                  <w:pPr>
                    <w:pStyle w:val="ListParagraph"/>
                    <w:ind w:left="426" w:hanging="426"/>
                    <w:rPr>
                      <w:sz w:val="24"/>
                      <w:szCs w:val="24"/>
                    </w:rPr>
                  </w:pPr>
                  <w:r w:rsidRPr="003C6297">
                    <w:rPr>
                      <w:b/>
                      <w:bCs/>
                      <w:sz w:val="24"/>
                      <w:szCs w:val="24"/>
                    </w:rPr>
                    <w:t xml:space="preserve">(    ) </w:t>
                  </w:r>
                  <w:r w:rsidRPr="003C6297">
                    <w:rPr>
                      <w:sz w:val="24"/>
                      <w:szCs w:val="24"/>
                    </w:rPr>
                    <w:t>5.984.712 sayısının sayı değerleri  toplamı 21’dir.</w:t>
                  </w:r>
                </w:p>
                <w:p w:rsidR="00C96AF1" w:rsidRPr="003C6297" w:rsidRDefault="00C96AF1" w:rsidP="003C6297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 w:rsidRPr="003C6297">
                    <w:rPr>
                      <w:b/>
                      <w:bCs/>
                      <w:sz w:val="24"/>
                      <w:szCs w:val="24"/>
                    </w:rPr>
                    <w:t xml:space="preserve">(    ) </w:t>
                  </w:r>
                  <w:r w:rsidRPr="003C6297">
                    <w:rPr>
                      <w:sz w:val="24"/>
                      <w:szCs w:val="24"/>
                    </w:rPr>
                    <w:t>789 102 985  sayısının milyonlar bölüğünde 985 sayısı vardır</w:t>
                  </w:r>
                  <w:r w:rsidRPr="003C6297">
                    <w:rPr>
                      <w:rFonts w:ascii="Comic Sans MS" w:hAnsi="Comic Sans MS" w:cs="Comic Sans MS"/>
                      <w:sz w:val="24"/>
                      <w:szCs w:val="24"/>
                    </w:rPr>
                    <w:t>.</w:t>
                  </w:r>
                </w:p>
                <w:p w:rsidR="00C96AF1" w:rsidRPr="00843FA3" w:rsidRDefault="00C96AF1" w:rsidP="003C6297">
                  <w:pPr>
                    <w:rPr>
                      <w:b/>
                      <w:bCs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0" o:spid="_x0000_s1028" type="#_x0000_t202" style="position:absolute;margin-left:278.85pt;margin-top:558.6pt;width:252.9pt;height:207.15pt;z-index:251666432;visibility:visible" strokecolor="white" strokeweight=".5pt">
            <v:textbox>
              <w:txbxContent>
                <w:p w:rsidR="00C96AF1" w:rsidRPr="003C6297" w:rsidRDefault="00C96AF1" w:rsidP="003C6297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3C6297">
                    <w:rPr>
                      <w:b/>
                      <w:bCs/>
                      <w:sz w:val="24"/>
                      <w:szCs w:val="24"/>
                    </w:rPr>
                    <w:t>6-) (8p)</w:t>
                  </w:r>
                  <w:r w:rsidRPr="00EC57BC">
                    <w:rPr>
                      <w:noProof/>
                      <w:sz w:val="24"/>
                      <w:szCs w:val="24"/>
                      <w:lang w:eastAsia="tr-T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21" o:spid="_x0000_i1026" type="#_x0000_t75" style="width:226.5pt;height:181.5pt;visibility:visible">
                        <v:imagedata r:id="rId4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8" o:spid="_x0000_s1029" type="#_x0000_t202" style="position:absolute;margin-left:283.25pt;margin-top:315.75pt;width:252.9pt;height:3in;z-index:251665408;visibility:visible" strokecolor="white" strokeweight=".5pt">
            <v:textbox>
              <w:txbxContent>
                <w:p w:rsidR="00C96AF1" w:rsidRPr="003C6297" w:rsidRDefault="00C96AF1" w:rsidP="003C6297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3C6297">
                    <w:rPr>
                      <w:b/>
                      <w:bCs/>
                      <w:sz w:val="24"/>
                      <w:szCs w:val="24"/>
                    </w:rPr>
                    <w:t>5-)  (15p)</w:t>
                  </w:r>
                  <w:r w:rsidRPr="00EC57BC">
                    <w:rPr>
                      <w:noProof/>
                      <w:sz w:val="24"/>
                      <w:szCs w:val="24"/>
                      <w:lang w:eastAsia="tr-TR"/>
                    </w:rPr>
                    <w:pict>
                      <v:shape id="Resim 19" o:spid="_x0000_i1028" type="#_x0000_t75" style="width:237pt;height:208.5pt;visibility:visible">
                        <v:imagedata r:id="rId5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6" o:spid="_x0000_s1030" type="#_x0000_t202" style="position:absolute;margin-left:1pt;margin-top:556.8pt;width:264.15pt;height:214.7pt;z-index:251664384;visibility:visible" strokecolor="white" strokeweight=".5pt">
            <v:textbox>
              <w:txbxContent>
                <w:p w:rsidR="00C96AF1" w:rsidRPr="003C6297" w:rsidRDefault="00C96AF1" w:rsidP="003C6297">
                  <w:pPr>
                    <w:rPr>
                      <w:b/>
                      <w:bCs/>
                      <w:noProof/>
                      <w:sz w:val="24"/>
                      <w:szCs w:val="24"/>
                      <w:lang w:eastAsia="tr-TR"/>
                    </w:rPr>
                  </w:pPr>
                  <w:r w:rsidRPr="003C6297">
                    <w:rPr>
                      <w:b/>
                      <w:bCs/>
                      <w:noProof/>
                      <w:sz w:val="24"/>
                      <w:szCs w:val="24"/>
                      <w:lang w:eastAsia="tr-TR"/>
                    </w:rPr>
                    <w:t>4-)  (5p)</w:t>
                  </w:r>
                </w:p>
                <w:p w:rsidR="00C96AF1" w:rsidRPr="00843FA3" w:rsidRDefault="00C96AF1" w:rsidP="003C6297">
                  <w:pPr>
                    <w:rPr>
                      <w:b/>
                      <w:bCs/>
                    </w:rPr>
                  </w:pPr>
                  <w:r w:rsidRPr="00EC57BC">
                    <w:rPr>
                      <w:noProof/>
                      <w:sz w:val="24"/>
                      <w:szCs w:val="24"/>
                      <w:lang w:eastAsia="tr-TR"/>
                    </w:rPr>
                    <w:pict>
                      <v:shape id="Resim 17" o:spid="_x0000_i1030" type="#_x0000_t75" style="width:215.25pt;height:147pt;visibility:visible">
                        <v:imagedata r:id="rId6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line id="Düz Bağlayıcı 15" o:spid="_x0000_s1031" style="position:absolute;z-index:251663360;visibility:visible" from="-11.55pt,550.45pt" to="535.55pt,550.45pt"/>
        </w:pict>
      </w:r>
      <w:r>
        <w:rPr>
          <w:noProof/>
          <w:lang w:eastAsia="tr-TR"/>
        </w:rPr>
        <w:pict>
          <v:line id="Düz Bağlayıcı 13" o:spid="_x0000_s1032" style="position:absolute;z-index:251661312;visibility:visible" from="276.3pt,313.8pt" to="276.3pt,775.2pt"/>
        </w:pict>
      </w:r>
      <w:r>
        <w:rPr>
          <w:noProof/>
          <w:lang w:eastAsia="tr-TR"/>
        </w:rPr>
        <w:pict>
          <v:line id="Düz Bağlayıcı 11" o:spid="_x0000_s1033" style="position:absolute;z-index:251660288;visibility:visible" from="-11.35pt,312.65pt" to="535.75pt,312.65pt"/>
        </w:pict>
      </w:r>
      <w:r>
        <w:rPr>
          <w:noProof/>
          <w:lang w:eastAsia="tr-TR"/>
        </w:rPr>
        <w:pict>
          <v:shape id="Resim 3" o:spid="_x0000_s1034" type="#_x0000_t75" style="position:absolute;margin-left:1.7pt;margin-top:55.85pt;width:456.4pt;height:127.05pt;z-index:251657216;visibility:visible">
            <v:imagedata r:id="rId7" o:title=""/>
          </v:shape>
        </w:pict>
      </w:r>
      <w:r>
        <w:rPr>
          <w:noProof/>
          <w:lang w:eastAsia="tr-TR"/>
        </w:rPr>
        <w:pict>
          <v:shape id="Resim 5" o:spid="_x0000_s1035" type="#_x0000_t75" style="position:absolute;margin-left:-7.25pt;margin-top:182.95pt;width:407.05pt;height:129.6pt;z-index:251659264;visibility:visible">
            <v:imagedata r:id="rId8" o:title=""/>
          </v:shape>
        </w:pict>
      </w:r>
      <w:r>
        <w:rPr>
          <w:noProof/>
          <w:lang w:eastAsia="tr-TR"/>
        </w:rPr>
        <w:pict>
          <v:line id="Düz Bağlayıcı 4" o:spid="_x0000_s1036" style="position:absolute;z-index:251658240;visibility:visible" from="-15.3pt,177.4pt" to="531.8pt,177.4pt"/>
        </w:pict>
      </w:r>
      <w:r>
        <w:rPr>
          <w:b/>
          <w:bCs/>
          <w:sz w:val="24"/>
          <w:szCs w:val="24"/>
        </w:rPr>
        <w:br w:type="page"/>
      </w:r>
    </w:p>
    <w:p w:rsidR="00C96AF1" w:rsidRPr="003C6297" w:rsidRDefault="00C96AF1" w:rsidP="00C918A9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C6297">
        <w:rPr>
          <w:b/>
          <w:bCs/>
          <w:sz w:val="24"/>
          <w:szCs w:val="24"/>
        </w:rPr>
        <w:t>7-)</w:t>
      </w:r>
      <w:r w:rsidRPr="003C6297">
        <w:rPr>
          <w:sz w:val="24"/>
          <w:szCs w:val="24"/>
        </w:rPr>
        <w:t>Furkan Baba’nın Kargacı Köyü’ndeki çiftliğinde 8542 tavuk,7546 horoz ve tavuklarla  horozların toplamı kadar civciv vardır. Bu çiftlikte toplam kaç tane kümes hayvanı vardır? (10  puan)</w:t>
      </w:r>
    </w:p>
    <w:p w:rsidR="00C96AF1" w:rsidRDefault="00C96AF1">
      <w:pPr>
        <w:rPr>
          <w:b/>
          <w:bCs/>
        </w:rPr>
      </w:pPr>
      <w:r>
        <w:rPr>
          <w:noProof/>
          <w:lang w:eastAsia="tr-TR"/>
        </w:rPr>
        <w:pict>
          <v:shape id="Resim 7" o:spid="_x0000_s1037" type="#_x0000_t75" alt="http://www.onceokuloncesi.com/imagehosting/874f6b946c6a181.gif" style="position:absolute;margin-left:326.35pt;margin-top:5.75pt;width:186.15pt;height:110.3pt;z-index:-251667456;visibility:visible">
            <v:imagedata r:id="rId9" o:title=""/>
          </v:shape>
        </w:pict>
      </w:r>
    </w:p>
    <w:p w:rsidR="00C96AF1" w:rsidRPr="00C918A9" w:rsidRDefault="00C96AF1" w:rsidP="00C918A9"/>
    <w:p w:rsidR="00C96AF1" w:rsidRPr="00C918A9" w:rsidRDefault="00C96AF1" w:rsidP="00C918A9"/>
    <w:p w:rsidR="00C96AF1" w:rsidRPr="00C918A9" w:rsidRDefault="00C96AF1" w:rsidP="00C918A9"/>
    <w:p w:rsidR="00C96AF1" w:rsidRPr="00C918A9" w:rsidRDefault="00C96AF1" w:rsidP="00C918A9"/>
    <w:p w:rsidR="00C96AF1" w:rsidRPr="00C918A9" w:rsidRDefault="00C96AF1" w:rsidP="00C918A9"/>
    <w:p w:rsidR="00C96AF1" w:rsidRDefault="00C96AF1" w:rsidP="00C918A9"/>
    <w:p w:rsidR="00C96AF1" w:rsidRDefault="00C96AF1" w:rsidP="00C918A9">
      <w:pPr>
        <w:tabs>
          <w:tab w:val="left" w:pos="5372"/>
        </w:tabs>
      </w:pPr>
      <w:r>
        <w:tab/>
      </w:r>
    </w:p>
    <w:p w:rsidR="00C96AF1" w:rsidRDefault="00C96AF1" w:rsidP="00C918A9">
      <w:pPr>
        <w:tabs>
          <w:tab w:val="left" w:pos="5372"/>
        </w:tabs>
      </w:pPr>
      <w:r>
        <w:rPr>
          <w:noProof/>
          <w:lang w:eastAsia="tr-TR"/>
        </w:rPr>
        <w:pict>
          <v:line id="Düz Bağlayıcı 1" o:spid="_x0000_s1038" style="position:absolute;z-index:251650048;visibility:visible" from="-10.4pt,2.35pt" to="535.5pt,6.1pt"/>
        </w:pict>
      </w:r>
    </w:p>
    <w:p w:rsidR="00C96AF1" w:rsidRPr="003C6297" w:rsidRDefault="00C96AF1" w:rsidP="00C918A9">
      <w:pPr>
        <w:tabs>
          <w:tab w:val="left" w:pos="5372"/>
        </w:tabs>
        <w:rPr>
          <w:sz w:val="24"/>
          <w:szCs w:val="24"/>
        </w:rPr>
      </w:pPr>
      <w:r w:rsidRPr="003C6297">
        <w:rPr>
          <w:b/>
          <w:bCs/>
          <w:sz w:val="24"/>
          <w:szCs w:val="24"/>
        </w:rPr>
        <w:t xml:space="preserve">8-) </w:t>
      </w:r>
      <w:r w:rsidRPr="003C6297">
        <w:rPr>
          <w:sz w:val="24"/>
          <w:szCs w:val="24"/>
        </w:rPr>
        <w:t>Aşağıdaki işlemleri yapalım;(12p)</w:t>
      </w:r>
    </w:p>
    <w:p w:rsidR="00C96AF1" w:rsidRDefault="00C96AF1" w:rsidP="00C918A9">
      <w:pPr>
        <w:tabs>
          <w:tab w:val="left" w:pos="5372"/>
        </w:tabs>
        <w:rPr>
          <w:b/>
          <w:bCs/>
          <w:sz w:val="24"/>
          <w:szCs w:val="24"/>
        </w:rPr>
      </w:pPr>
      <w:r>
        <w:rPr>
          <w:noProof/>
          <w:lang w:eastAsia="tr-TR"/>
        </w:rPr>
        <w:pict>
          <v:shape id="Resim 8" o:spid="_x0000_s1039" type="#_x0000_t75" style="position:absolute;margin-left:243.05pt;margin-top:.25pt;width:209.7pt;height:137.7pt;z-index:-251664384;visibility:visible">
            <v:imagedata r:id="rId10" o:title="" cropbottom="23802f" cropright="19853f"/>
          </v:shape>
        </w:pict>
      </w:r>
      <w:r>
        <w:rPr>
          <w:noProof/>
          <w:lang w:eastAsia="tr-TR"/>
        </w:rPr>
        <w:pict>
          <v:shape id="Resim 6" o:spid="_x0000_s1040" type="#_x0000_t75" style="position:absolute;margin-left:.2pt;margin-top:.25pt;width:230.4pt;height:140.2pt;z-index:-251665408;visibility:visible">
            <v:imagedata r:id="rId11" o:title="" cropbottom="25326f"/>
          </v:shape>
        </w:pict>
      </w:r>
    </w:p>
    <w:p w:rsidR="00C96AF1" w:rsidRPr="00C918A9" w:rsidRDefault="00C96AF1" w:rsidP="00C918A9">
      <w:pPr>
        <w:rPr>
          <w:sz w:val="24"/>
          <w:szCs w:val="24"/>
        </w:rPr>
      </w:pPr>
    </w:p>
    <w:p w:rsidR="00C96AF1" w:rsidRPr="00C918A9" w:rsidRDefault="00C96AF1" w:rsidP="0007283D">
      <w:pPr>
        <w:tabs>
          <w:tab w:val="left" w:pos="5923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C96AF1" w:rsidRPr="00C918A9" w:rsidRDefault="00C96AF1" w:rsidP="00C918A9">
      <w:pPr>
        <w:rPr>
          <w:sz w:val="24"/>
          <w:szCs w:val="24"/>
        </w:rPr>
      </w:pPr>
    </w:p>
    <w:p w:rsidR="00C96AF1" w:rsidRPr="00C918A9" w:rsidRDefault="00C96AF1" w:rsidP="00C918A9">
      <w:pPr>
        <w:rPr>
          <w:sz w:val="24"/>
          <w:szCs w:val="24"/>
        </w:rPr>
      </w:pPr>
    </w:p>
    <w:p w:rsidR="00C96AF1" w:rsidRPr="00C918A9" w:rsidRDefault="00C96AF1" w:rsidP="00C918A9">
      <w:pPr>
        <w:rPr>
          <w:sz w:val="24"/>
          <w:szCs w:val="24"/>
        </w:rPr>
      </w:pPr>
    </w:p>
    <w:p w:rsidR="00C96AF1" w:rsidRPr="00C918A9" w:rsidRDefault="00C96AF1" w:rsidP="00C918A9">
      <w:pPr>
        <w:rPr>
          <w:sz w:val="24"/>
          <w:szCs w:val="24"/>
        </w:rPr>
      </w:pPr>
    </w:p>
    <w:p w:rsidR="00C96AF1" w:rsidRDefault="00C96AF1" w:rsidP="00C918A9">
      <w:pPr>
        <w:rPr>
          <w:sz w:val="24"/>
          <w:szCs w:val="24"/>
        </w:rPr>
      </w:pPr>
    </w:p>
    <w:p w:rsidR="00C96AF1" w:rsidRDefault="00C96AF1" w:rsidP="00C918A9">
      <w:pPr>
        <w:jc w:val="center"/>
        <w:rPr>
          <w:sz w:val="24"/>
          <w:szCs w:val="24"/>
        </w:rPr>
      </w:pPr>
    </w:p>
    <w:p w:rsidR="00C96AF1" w:rsidRDefault="00C96AF1" w:rsidP="00C918A9">
      <w:pPr>
        <w:jc w:val="center"/>
        <w:rPr>
          <w:sz w:val="24"/>
          <w:szCs w:val="24"/>
        </w:rPr>
      </w:pPr>
    </w:p>
    <w:p w:rsidR="00C96AF1" w:rsidRDefault="00C96AF1" w:rsidP="00C918A9">
      <w:pPr>
        <w:jc w:val="center"/>
        <w:rPr>
          <w:sz w:val="24"/>
          <w:szCs w:val="24"/>
        </w:rPr>
      </w:pPr>
    </w:p>
    <w:p w:rsidR="00C96AF1" w:rsidRDefault="00C96AF1" w:rsidP="00C918A9">
      <w:pPr>
        <w:jc w:val="center"/>
        <w:rPr>
          <w:sz w:val="24"/>
          <w:szCs w:val="24"/>
        </w:rPr>
      </w:pPr>
    </w:p>
    <w:p w:rsidR="00C96AF1" w:rsidRDefault="00C96AF1" w:rsidP="00C918A9">
      <w:pPr>
        <w:jc w:val="center"/>
        <w:rPr>
          <w:sz w:val="24"/>
          <w:szCs w:val="24"/>
        </w:rPr>
      </w:pPr>
      <w:r>
        <w:rPr>
          <w:noProof/>
          <w:lang w:eastAsia="tr-TR"/>
        </w:rPr>
        <w:pict>
          <v:line id="Düz Bağlayıcı 9" o:spid="_x0000_s1041" style="position:absolute;left:0;text-align:left;z-index:251653120;visibility:visible" from="-10.3pt,5.35pt" to="535.6pt,9.1pt"/>
        </w:pict>
      </w:r>
    </w:p>
    <w:p w:rsidR="00C96AF1" w:rsidRPr="003C6297" w:rsidRDefault="00C96AF1" w:rsidP="0007283D">
      <w:pPr>
        <w:rPr>
          <w:rFonts w:ascii="Comic Sans MS" w:hAnsi="Comic Sans MS" w:cs="Comic Sans MS"/>
          <w:sz w:val="24"/>
          <w:szCs w:val="24"/>
        </w:rPr>
      </w:pPr>
      <w:r w:rsidRPr="003C6297">
        <w:rPr>
          <w:b/>
          <w:bCs/>
          <w:sz w:val="24"/>
          <w:szCs w:val="24"/>
        </w:rPr>
        <w:t xml:space="preserve">9-) </w:t>
      </w:r>
      <w:r w:rsidRPr="003C6297">
        <w:rPr>
          <w:sz w:val="24"/>
          <w:szCs w:val="24"/>
        </w:rPr>
        <w:t>Bir okulda 3 kat, her katta 8 sınıf, her sınıfta 35 öğrenci vardır. Bu okulda toplam kaç öğrenci vardır?(10p)</w:t>
      </w:r>
    </w:p>
    <w:p w:rsidR="00C96AF1" w:rsidRDefault="00C96AF1" w:rsidP="0007283D">
      <w:pPr>
        <w:rPr>
          <w:rFonts w:ascii="Comic Sans MS" w:hAnsi="Comic Sans MS" w:cs="Comic Sans MS"/>
          <w:sz w:val="20"/>
          <w:szCs w:val="20"/>
        </w:rPr>
      </w:pPr>
    </w:p>
    <w:p w:rsidR="00C96AF1" w:rsidRDefault="00C96AF1" w:rsidP="0007283D">
      <w:pPr>
        <w:rPr>
          <w:rFonts w:ascii="Comic Sans MS" w:hAnsi="Comic Sans MS" w:cs="Comic Sans MS"/>
          <w:sz w:val="20"/>
          <w:szCs w:val="20"/>
        </w:rPr>
      </w:pPr>
    </w:p>
    <w:p w:rsidR="00C96AF1" w:rsidRDefault="00C96AF1" w:rsidP="0007283D">
      <w:pPr>
        <w:rPr>
          <w:rFonts w:ascii="Comic Sans MS" w:hAnsi="Comic Sans MS" w:cs="Comic Sans MS"/>
          <w:sz w:val="20"/>
          <w:szCs w:val="20"/>
        </w:rPr>
      </w:pPr>
    </w:p>
    <w:p w:rsidR="00C96AF1" w:rsidRDefault="00C96AF1" w:rsidP="0007283D">
      <w:pPr>
        <w:rPr>
          <w:rFonts w:ascii="Comic Sans MS" w:hAnsi="Comic Sans MS" w:cs="Comic Sans MS"/>
          <w:sz w:val="20"/>
          <w:szCs w:val="20"/>
        </w:rPr>
      </w:pPr>
    </w:p>
    <w:p w:rsidR="00C96AF1" w:rsidRDefault="00C96AF1" w:rsidP="0007283D">
      <w:pPr>
        <w:rPr>
          <w:rFonts w:ascii="Comic Sans MS" w:hAnsi="Comic Sans MS" w:cs="Comic Sans MS"/>
          <w:sz w:val="20"/>
          <w:szCs w:val="20"/>
        </w:rPr>
      </w:pPr>
    </w:p>
    <w:p w:rsidR="00C96AF1" w:rsidRDefault="00C96AF1" w:rsidP="0007283D">
      <w:pPr>
        <w:rPr>
          <w:rFonts w:ascii="Comic Sans MS" w:hAnsi="Comic Sans MS" w:cs="Comic Sans MS"/>
          <w:sz w:val="20"/>
          <w:szCs w:val="20"/>
        </w:rPr>
      </w:pPr>
    </w:p>
    <w:p w:rsidR="00C96AF1" w:rsidRDefault="00C96AF1" w:rsidP="0007283D">
      <w:pPr>
        <w:rPr>
          <w:rFonts w:ascii="Comic Sans MS" w:hAnsi="Comic Sans MS" w:cs="Comic Sans MS"/>
          <w:sz w:val="20"/>
          <w:szCs w:val="20"/>
        </w:rPr>
      </w:pPr>
    </w:p>
    <w:p w:rsidR="00C96AF1" w:rsidRDefault="00C96AF1" w:rsidP="0007283D">
      <w:pPr>
        <w:rPr>
          <w:rFonts w:ascii="Comic Sans MS" w:hAnsi="Comic Sans MS" w:cs="Comic Sans MS"/>
          <w:sz w:val="20"/>
          <w:szCs w:val="20"/>
        </w:rPr>
      </w:pPr>
      <w:r>
        <w:rPr>
          <w:noProof/>
          <w:lang w:eastAsia="tr-TR"/>
        </w:rPr>
        <w:pict>
          <v:line id="Düz Bağlayıcı 10" o:spid="_x0000_s1042" style="position:absolute;z-index:251654144;visibility:visible" from="-10.3pt,3.65pt" to="535.6pt,7.4pt"/>
        </w:pict>
      </w:r>
    </w:p>
    <w:p w:rsidR="00C96AF1" w:rsidRPr="003C6297" w:rsidRDefault="00C96AF1" w:rsidP="0007283D">
      <w:pPr>
        <w:rPr>
          <w:b/>
          <w:bCs/>
          <w:sz w:val="24"/>
          <w:szCs w:val="24"/>
        </w:rPr>
      </w:pPr>
      <w:r w:rsidRPr="003C6297">
        <w:rPr>
          <w:b/>
          <w:bCs/>
          <w:sz w:val="24"/>
          <w:szCs w:val="24"/>
        </w:rPr>
        <w:t xml:space="preserve">10-) </w:t>
      </w:r>
      <w:r w:rsidRPr="003C6297">
        <w:rPr>
          <w:sz w:val="24"/>
          <w:szCs w:val="24"/>
        </w:rPr>
        <w:t>Havadaki 4400 tane kuş 110 tane ağaca eşit olarak konmak istiyor. Her bir ağaca kaç tane kuş konar?(10p)</w:t>
      </w:r>
    </w:p>
    <w:p w:rsidR="00C96AF1" w:rsidRDefault="00C96AF1" w:rsidP="00C918A9">
      <w:pPr>
        <w:jc w:val="center"/>
        <w:rPr>
          <w:sz w:val="24"/>
          <w:szCs w:val="24"/>
        </w:rPr>
      </w:pPr>
    </w:p>
    <w:p w:rsidR="00C96AF1" w:rsidRDefault="00C96AF1" w:rsidP="00C918A9">
      <w:pPr>
        <w:jc w:val="center"/>
        <w:rPr>
          <w:sz w:val="24"/>
          <w:szCs w:val="24"/>
        </w:rPr>
      </w:pPr>
    </w:p>
    <w:p w:rsidR="00C96AF1" w:rsidRDefault="00C96AF1" w:rsidP="00C918A9">
      <w:pPr>
        <w:rPr>
          <w:b/>
          <w:bCs/>
          <w:sz w:val="24"/>
          <w:szCs w:val="24"/>
        </w:rPr>
      </w:pPr>
    </w:p>
    <w:p w:rsidR="00C96AF1" w:rsidRDefault="00C96AF1" w:rsidP="00C918A9">
      <w:pPr>
        <w:rPr>
          <w:b/>
          <w:bCs/>
          <w:sz w:val="24"/>
          <w:szCs w:val="24"/>
        </w:rPr>
      </w:pPr>
    </w:p>
    <w:p w:rsidR="00C96AF1" w:rsidRPr="0007283D" w:rsidRDefault="00C96AF1" w:rsidP="0007283D">
      <w:pPr>
        <w:rPr>
          <w:sz w:val="24"/>
          <w:szCs w:val="24"/>
        </w:rPr>
      </w:pPr>
    </w:p>
    <w:p w:rsidR="00C96AF1" w:rsidRPr="0007283D" w:rsidRDefault="00C96AF1" w:rsidP="0007283D">
      <w:pPr>
        <w:rPr>
          <w:sz w:val="24"/>
          <w:szCs w:val="24"/>
        </w:rPr>
      </w:pPr>
    </w:p>
    <w:p w:rsidR="00C96AF1" w:rsidRPr="0007283D" w:rsidRDefault="00C96AF1" w:rsidP="0007283D">
      <w:pPr>
        <w:rPr>
          <w:sz w:val="24"/>
          <w:szCs w:val="24"/>
        </w:rPr>
      </w:pPr>
      <w:r>
        <w:rPr>
          <w:noProof/>
          <w:lang w:eastAsia="tr-TR"/>
        </w:rPr>
        <w:pict>
          <v:shape id="Resim 12" o:spid="_x0000_s1043" type="#_x0000_t75" alt="emoji ile ilgili görsel sonucu" style="position:absolute;margin-left:313.75pt;margin-top:9.05pt;width:60.1pt;height:60.1pt;z-index:-251661312;visibility:visible">
            <v:imagedata r:id="rId12" o:title=""/>
          </v:shape>
        </w:pict>
      </w:r>
    </w:p>
    <w:p w:rsidR="00C96AF1" w:rsidRDefault="00C96AF1" w:rsidP="0007283D">
      <w:pPr>
        <w:tabs>
          <w:tab w:val="left" w:pos="8264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C96AF1" w:rsidRDefault="00C96AF1" w:rsidP="0007283D">
      <w:pPr>
        <w:tabs>
          <w:tab w:val="left" w:pos="8264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KÜBRA NUR AKBULUT</w:t>
      </w:r>
    </w:p>
    <w:p w:rsidR="00C96AF1" w:rsidRPr="0007283D" w:rsidRDefault="00C96AF1" w:rsidP="0007283D">
      <w:pPr>
        <w:tabs>
          <w:tab w:val="left" w:pos="8264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Başarılar..:)) </w:t>
      </w:r>
    </w:p>
    <w:sectPr w:rsidR="00C96AF1" w:rsidRPr="0007283D" w:rsidSect="00C918A9">
      <w:pgSz w:w="11906" w:h="16838"/>
      <w:pgMar w:top="568" w:right="1417" w:bottom="1417" w:left="709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573E"/>
    <w:rsid w:val="0007283D"/>
    <w:rsid w:val="002C374B"/>
    <w:rsid w:val="003C6297"/>
    <w:rsid w:val="004B573E"/>
    <w:rsid w:val="005C1CD4"/>
    <w:rsid w:val="00746946"/>
    <w:rsid w:val="00843FA3"/>
    <w:rsid w:val="00A2784D"/>
    <w:rsid w:val="00B838EC"/>
    <w:rsid w:val="00C918A9"/>
    <w:rsid w:val="00C96AF1"/>
    <w:rsid w:val="00EC57BC"/>
    <w:rsid w:val="00F46BC2"/>
    <w:rsid w:val="00F57809"/>
    <w:rsid w:val="00FD6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18A9"/>
    <w:pPr>
      <w:spacing w:line="240" w:lineRule="atLeast"/>
    </w:pPr>
    <w:rPr>
      <w:rFonts w:cs="Calibri"/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C918A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918A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3C6297"/>
    <w:pPr>
      <w:spacing w:after="200" w:line="276" w:lineRule="auto"/>
      <w:ind w:left="720"/>
    </w:pPr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</TotalTime>
  <Pages>2</Pages>
  <Words>102</Words>
  <Characters>585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xPc</dc:creator>
  <cp:keywords>www.sorubak.com</cp:keywords>
  <dc:description/>
  <cp:lastModifiedBy>edanur</cp:lastModifiedBy>
  <cp:revision>5</cp:revision>
  <dcterms:created xsi:type="dcterms:W3CDTF">2016-10-22T22:00:00Z</dcterms:created>
  <dcterms:modified xsi:type="dcterms:W3CDTF">2016-10-23T10:45:00Z</dcterms:modified>
  <cp:category>www.sorubak.com</cp:category>
</cp:coreProperties>
</file>