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702" w:rsidRPr="001E229D" w:rsidRDefault="005E0702" w:rsidP="006C768A">
      <w:pPr>
        <w:pStyle w:val="NoSpacing"/>
        <w:rPr>
          <w:rFonts w:ascii="Comic Sans MS" w:hAnsi="Comic Sans MS" w:cs="Comic Sans MS"/>
        </w:rPr>
      </w:pPr>
      <w:r w:rsidRPr="001E229D">
        <w:rPr>
          <w:rFonts w:ascii="Comic Sans MS" w:hAnsi="Comic Sans MS" w:cs="Comic Sans MS"/>
        </w:rPr>
        <w:t>ABALIOĞLU YEM SANAYİ ORTAOKULU 5.SINIFLAR 2.DÖNEM 1.İNGİLİZCE YAZILISI</w:t>
      </w:r>
    </w:p>
    <w:p w:rsidR="005E0702" w:rsidRPr="001E229D" w:rsidRDefault="005E0702" w:rsidP="006C768A">
      <w:pPr>
        <w:pStyle w:val="NoSpacing"/>
        <w:rPr>
          <w:rFonts w:ascii="Comic Sans MS" w:hAnsi="Comic Sans MS" w:cs="Comic Sans MS"/>
          <w:sz w:val="24"/>
          <w:szCs w:val="24"/>
        </w:rPr>
      </w:pPr>
      <w:r w:rsidRPr="001E229D">
        <w:rPr>
          <w:rFonts w:ascii="Comic Sans MS" w:hAnsi="Comic Sans MS" w:cs="Comic Sans MS"/>
          <w:sz w:val="24"/>
          <w:szCs w:val="24"/>
        </w:rPr>
        <w:t>Name:                                                Number:                         Class:                21/03/2016</w:t>
      </w:r>
    </w:p>
    <w:p w:rsidR="005E0702" w:rsidRPr="001E229D" w:rsidRDefault="005E0702" w:rsidP="006C768A">
      <w:pPr>
        <w:spacing w:after="0"/>
        <w:rPr>
          <w:rFonts w:ascii="Comic Sans MS" w:hAnsi="Comic Sans MS" w:cs="Comic Sans MS"/>
          <w:b/>
          <w:bCs/>
          <w:sz w:val="24"/>
          <w:szCs w:val="24"/>
        </w:rPr>
      </w:pPr>
      <w:r w:rsidRPr="001E229D">
        <w:rPr>
          <w:rFonts w:ascii="Comic Sans MS" w:hAnsi="Comic Sans MS" w:cs="Comic Sans MS"/>
          <w:b/>
          <w:bCs/>
          <w:sz w:val="24"/>
          <w:szCs w:val="24"/>
        </w:rPr>
        <w:t>A)Tablodaki hastalık isimleri resimlerin altına yerleştiriniz.</w:t>
      </w:r>
      <w:r>
        <w:rPr>
          <w:rFonts w:ascii="Comic Sans MS" w:hAnsi="Comic Sans MS" w:cs="Comic Sans MS"/>
          <w:b/>
          <w:bCs/>
          <w:sz w:val="24"/>
          <w:szCs w:val="24"/>
        </w:rPr>
        <w:t>(7X3=21)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1"/>
      </w:tblGrid>
      <w:tr w:rsidR="005E0702" w:rsidRPr="001E229D">
        <w:trPr>
          <w:trHeight w:val="341"/>
        </w:trPr>
        <w:tc>
          <w:tcPr>
            <w:tcW w:w="10051" w:type="dxa"/>
          </w:tcPr>
          <w:p w:rsidR="005E0702" w:rsidRPr="001E229D" w:rsidRDefault="005E0702" w:rsidP="000F0424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7" o:spid="_x0000_s1026" type="#_x0000_t75" style="position:absolute;margin-left:-14.15pt;margin-top:25.9pt;width:51.9pt;height:78.1pt;z-index:-251666432;visibility:visible">
                  <v:imagedata r:id="rId5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6" o:spid="_x0000_s1027" type="#_x0000_t75" style="position:absolute;margin-left:75.85pt;margin-top:25.9pt;width:36.65pt;height:72.75pt;z-index:-251665408;visibility:visible">
                  <v:imagedata r:id="rId6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5" o:spid="_x0000_s1028" type="#_x0000_t75" style="position:absolute;margin-left:138.85pt;margin-top:25.9pt;width:64.9pt;height:74.25pt;z-index:-251664384;visibility:visible">
                  <v:imagedata r:id="rId7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4" o:spid="_x0000_s1029" type="#_x0000_t75" style="position:absolute;margin-left:219.85pt;margin-top:25.9pt;width:64.75pt;height:67.5pt;z-index:-251663360;visibility:visible">
                  <v:imagedata r:id="rId8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3" o:spid="_x0000_s1030" type="#_x0000_t75" style="position:absolute;margin-left:291.85pt;margin-top:25.9pt;width:1in;height:71.05pt;z-index:-251662336;visibility:visible">
                  <v:imagedata r:id="rId9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2" o:spid="_x0000_s1031" type="#_x0000_t75" style="position:absolute;margin-left:378pt;margin-top:25.8pt;width:81pt;height:70.3pt;z-index:-251661312;visibility:visible">
                  <v:imagedata r:id="rId10" o:title=""/>
                </v:shape>
              </w:pict>
            </w:r>
            <w:r w:rsidRPr="001E229D">
              <w:rPr>
                <w:rFonts w:ascii="Comic Sans MS" w:hAnsi="Comic Sans MS" w:cs="Comic Sans MS"/>
                <w:sz w:val="24"/>
                <w:szCs w:val="24"/>
              </w:rPr>
              <w:t>headache --- flu</w:t>
            </w:r>
            <w:r>
              <w:rPr>
                <w:rFonts w:ascii="Comic Sans MS" w:hAnsi="Comic Sans MS" w:cs="Comic Sans MS"/>
                <w:sz w:val="24"/>
                <w:szCs w:val="24"/>
              </w:rPr>
              <w:t xml:space="preserve"> --- sorethroat -- backache--</w:t>
            </w:r>
            <w:r w:rsidRPr="001E229D">
              <w:rPr>
                <w:rFonts w:ascii="Comic Sans MS" w:hAnsi="Comic Sans MS" w:cs="Comic Sans MS"/>
                <w:sz w:val="24"/>
                <w:szCs w:val="24"/>
              </w:rPr>
              <w:t>broken</w:t>
            </w:r>
            <w:r>
              <w:rPr>
                <w:rFonts w:ascii="Comic Sans MS" w:hAnsi="Comic Sans MS" w:cs="Comic Sans MS"/>
                <w:sz w:val="24"/>
                <w:szCs w:val="24"/>
              </w:rPr>
              <w:t>leg --</w:t>
            </w:r>
            <w:r w:rsidRPr="001E229D">
              <w:rPr>
                <w:rFonts w:ascii="Comic Sans MS" w:hAnsi="Comic Sans MS" w:cs="Comic Sans MS"/>
                <w:sz w:val="24"/>
                <w:szCs w:val="24"/>
              </w:rPr>
              <w:t>toothache  ---   stomachache</w:t>
            </w:r>
          </w:p>
        </w:tc>
      </w:tr>
    </w:tbl>
    <w:p w:rsidR="005E0702" w:rsidRPr="001E229D" w:rsidRDefault="005E0702" w:rsidP="006C768A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1" o:spid="_x0000_s1032" type="#_x0000_t75" style="position:absolute;margin-left:477pt;margin-top:8.3pt;width:1in;height:70.25pt;z-index:-251660288;visibility:visible;mso-position-horizontal-relative:text;mso-position-vertical-relative:text">
            <v:imagedata r:id="rId11" o:title=""/>
          </v:shape>
        </w:pict>
      </w:r>
    </w:p>
    <w:p w:rsidR="005E0702" w:rsidRPr="001E229D" w:rsidRDefault="005E0702" w:rsidP="006C768A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5E0702" w:rsidRPr="001E229D" w:rsidRDefault="005E0702" w:rsidP="006C768A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5E0702" w:rsidRPr="001E229D" w:rsidRDefault="005E0702" w:rsidP="006C768A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5E0702" w:rsidRPr="001E229D" w:rsidRDefault="005E0702" w:rsidP="006C768A">
      <w:pPr>
        <w:spacing w:after="0"/>
        <w:rPr>
          <w:rFonts w:ascii="Comic Sans MS" w:hAnsi="Comic Sans MS" w:cs="Comic Sans MS"/>
          <w:sz w:val="24"/>
          <w:szCs w:val="24"/>
        </w:rPr>
      </w:pPr>
    </w:p>
    <w:p w:rsidR="005E0702" w:rsidRPr="001E229D" w:rsidRDefault="005E0702" w:rsidP="006C768A">
      <w:pPr>
        <w:spacing w:after="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___________    __________  __________  ___________</w:t>
      </w:r>
      <w:r w:rsidRPr="001E229D">
        <w:rPr>
          <w:rFonts w:ascii="Comic Sans MS" w:hAnsi="Comic Sans MS" w:cs="Comic Sans MS"/>
          <w:sz w:val="24"/>
          <w:szCs w:val="24"/>
        </w:rPr>
        <w:t xml:space="preserve">  _____</w:t>
      </w:r>
      <w:r>
        <w:rPr>
          <w:rFonts w:ascii="Comic Sans MS" w:hAnsi="Comic Sans MS" w:cs="Comic Sans MS"/>
          <w:sz w:val="24"/>
          <w:szCs w:val="24"/>
        </w:rPr>
        <w:t>______</w:t>
      </w:r>
      <w:r w:rsidRPr="001E229D">
        <w:rPr>
          <w:rFonts w:ascii="Comic Sans MS" w:hAnsi="Comic Sans MS" w:cs="Comic Sans MS"/>
          <w:sz w:val="24"/>
          <w:szCs w:val="24"/>
        </w:rPr>
        <w:t xml:space="preserve">  _________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b/>
          <w:bCs/>
          <w:sz w:val="24"/>
          <w:szCs w:val="24"/>
          <w:lang w:val="en-GB"/>
        </w:rPr>
      </w:pPr>
      <w:r w:rsidRPr="001E229D">
        <w:rPr>
          <w:rFonts w:ascii="Comic Sans MS" w:hAnsi="Comic Sans MS" w:cs="Comic Sans MS"/>
          <w:b/>
          <w:bCs/>
          <w:sz w:val="24"/>
          <w:szCs w:val="24"/>
        </w:rPr>
        <w:t>B)Dialoğu okuyup film afişine göre boşlukları tamamlayınız.</w:t>
      </w:r>
      <w:r>
        <w:rPr>
          <w:rFonts w:ascii="Comic Sans MS" w:hAnsi="Comic Sans MS" w:cs="Comic Sans MS"/>
          <w:b/>
          <w:bCs/>
          <w:sz w:val="24"/>
          <w:szCs w:val="24"/>
        </w:rPr>
        <w:t>(4X3=12)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 w:rsidRPr="001E229D">
        <w:rPr>
          <w:rFonts w:ascii="Comic Sans MS" w:hAnsi="Comic Sans MS" w:cs="Comic Sans MS"/>
          <w:sz w:val="24"/>
          <w:szCs w:val="24"/>
          <w:lang w:val="en-GB"/>
        </w:rPr>
        <w:t>MARY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  <w:t xml:space="preserve">: Hello! Mary Pilsen is speaking. 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>
        <w:rPr>
          <w:noProof/>
          <w:lang w:eastAsia="tr-TR"/>
        </w:rPr>
        <w:pict>
          <v:shape id="Resim 9" o:spid="_x0000_s1033" type="#_x0000_t75" style="position:absolute;margin-left:327.6pt;margin-top:4.4pt;width:153.5pt;height:169.1pt;z-index:-251659264;visibility:visible">
            <v:imagedata r:id="rId12" o:title=""/>
          </v:shape>
        </w:pict>
      </w:r>
      <w:r w:rsidRPr="001E229D">
        <w:rPr>
          <w:rFonts w:ascii="Comic Sans MS" w:hAnsi="Comic Sans MS" w:cs="Comic Sans MS"/>
          <w:sz w:val="24"/>
          <w:szCs w:val="24"/>
          <w:lang w:val="en-GB"/>
        </w:rPr>
        <w:t>UNCLE TOM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  <w:t xml:space="preserve">: Hi, Kate! It’s Uncle Tom. How are you? 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355.5pt;margin-top:252.9pt;width:96.4pt;height:31.25pt;z-index:251658240;mso-position-horizontal-relative:margin;mso-position-vertical-relative:margin">
            <v:fill r:id="rId13" o:title=""/>
            <v:stroke r:id="rId13" o:title=""/>
            <v:shadow color="#868686"/>
            <v:textpath style="font-family:&quot;Arial Black&quot;;v-text-kern:t" trim="t" fitpath="t" string="Comedy"/>
            <w10:wrap type="square" anchorx="margin" anchory="margin"/>
          </v:shape>
        </w:pict>
      </w:r>
      <w:r w:rsidRPr="001E229D">
        <w:rPr>
          <w:rFonts w:ascii="Comic Sans MS" w:hAnsi="Comic Sans MS" w:cs="Comic Sans MS"/>
          <w:sz w:val="24"/>
          <w:szCs w:val="24"/>
          <w:lang w:val="en-GB"/>
        </w:rPr>
        <w:t>MARY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  <w:t>: Fine thanks. And you?</w:t>
      </w:r>
    </w:p>
    <w:p w:rsidR="005E0702" w:rsidRDefault="005E0702" w:rsidP="0066694B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 w:rsidRPr="001E229D">
        <w:rPr>
          <w:rFonts w:ascii="Comic Sans MS" w:hAnsi="Comic Sans MS" w:cs="Comic Sans MS"/>
          <w:sz w:val="24"/>
          <w:szCs w:val="24"/>
          <w:lang w:val="en-GB"/>
        </w:rPr>
        <w:t>UNCLE TOM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  <w:t xml:space="preserve">: I’m fine thank you. Let’s go to the </w:t>
      </w:r>
    </w:p>
    <w:p w:rsidR="005E0702" w:rsidRPr="001E229D" w:rsidRDefault="005E0702" w:rsidP="0066694B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 w:rsidRPr="001E229D">
        <w:rPr>
          <w:rFonts w:ascii="Comic Sans MS" w:hAnsi="Comic Sans MS" w:cs="Comic Sans MS"/>
          <w:sz w:val="24"/>
          <w:szCs w:val="24"/>
          <w:lang w:val="en-GB"/>
        </w:rPr>
        <w:t xml:space="preserve">cinema on Sunday. 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 w:rsidRPr="001E229D">
        <w:rPr>
          <w:rFonts w:ascii="Comic Sans MS" w:hAnsi="Comic Sans MS" w:cs="Comic Sans MS"/>
          <w:sz w:val="24"/>
          <w:szCs w:val="24"/>
          <w:lang w:val="en-GB"/>
        </w:rPr>
        <w:t>MARY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  <w:t xml:space="preserve">: Hmm.. What’s on at the cinema? 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325.6pt;margin-top:16.2pt;width:174.55pt;height:25.8pt;z-index:251661312">
            <v:textbox>
              <w:txbxContent>
                <w:p w:rsidR="005E0702" w:rsidRPr="003304C0" w:rsidRDefault="005E0702" w:rsidP="003304C0">
                  <w:pPr>
                    <w:pStyle w:val="NoSpacing"/>
                    <w:rPr>
                      <w:rFonts w:ascii="Comic Sans MS" w:hAnsi="Comic Sans MS" w:cs="Comic Sans MS"/>
                      <w:sz w:val="20"/>
                      <w:szCs w:val="20"/>
                      <w:lang w:val="en-GB"/>
                    </w:rPr>
                  </w:pPr>
                  <w:r w:rsidRPr="003304C0">
                    <w:rPr>
                      <w:rFonts w:ascii="Comic Sans MS" w:hAnsi="Comic Sans MS" w:cs="Comic Sans MS"/>
                      <w:sz w:val="24"/>
                      <w:szCs w:val="24"/>
                      <w:lang w:val="en-GB"/>
                    </w:rPr>
                    <w:t>SHERK AND FIONA’S LIFE</w:t>
                  </w:r>
                </w:p>
                <w:p w:rsidR="005E0702" w:rsidRDefault="005E0702">
                  <w:pPr>
                    <w:rPr>
                      <w:rFonts w:cs="Times New Roman"/>
                    </w:rPr>
                  </w:pPr>
                  <w:r w:rsidRPr="00A409D6">
                    <w:rPr>
                      <w:rFonts w:ascii="Comic Sans MS" w:hAnsi="Comic Sans MS" w:cs="Comic Sans MS"/>
                      <w:color w:val="EEECE1"/>
                      <w:sz w:val="24"/>
                      <w:szCs w:val="24"/>
                      <w:lang w:val="en-GB"/>
                    </w:rPr>
                    <w:t>HERK AND FIONA’S LIFE</w:t>
                  </w:r>
                </w:p>
              </w:txbxContent>
            </v:textbox>
          </v:shape>
        </w:pict>
      </w:r>
      <w:r w:rsidRPr="001E229D">
        <w:rPr>
          <w:rFonts w:ascii="Comic Sans MS" w:hAnsi="Comic Sans MS" w:cs="Comic Sans MS"/>
          <w:sz w:val="24"/>
          <w:szCs w:val="24"/>
          <w:lang w:val="en-GB"/>
        </w:rPr>
        <w:t>UNCLE TOM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  <w:t>: 1).......................................................... .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>
        <w:rPr>
          <w:rFonts w:ascii="Comic Sans MS" w:hAnsi="Comic Sans MS" w:cs="Comic Sans MS"/>
          <w:sz w:val="24"/>
          <w:szCs w:val="24"/>
          <w:lang w:val="en-GB"/>
        </w:rPr>
        <w:t>MARY</w:t>
      </w:r>
      <w:r>
        <w:rPr>
          <w:rFonts w:ascii="Comic Sans MS" w:hAnsi="Comic Sans MS" w:cs="Comic Sans MS"/>
          <w:sz w:val="24"/>
          <w:szCs w:val="24"/>
          <w:lang w:val="en-GB"/>
        </w:rPr>
        <w:tab/>
      </w:r>
      <w:r>
        <w:rPr>
          <w:rFonts w:ascii="Comic Sans MS" w:hAnsi="Comic Sans MS" w:cs="Comic Sans MS"/>
          <w:sz w:val="24"/>
          <w:szCs w:val="24"/>
          <w:lang w:val="en-GB"/>
        </w:rPr>
        <w:tab/>
        <w:t>: What type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 xml:space="preserve"> of movie is it? 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 w:rsidRPr="001E229D">
        <w:rPr>
          <w:rFonts w:ascii="Comic Sans MS" w:hAnsi="Comic Sans MS" w:cs="Comic Sans MS"/>
          <w:sz w:val="24"/>
          <w:szCs w:val="24"/>
          <w:lang w:val="en-GB"/>
        </w:rPr>
        <w:t>UNCLE TOM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  <w:t>: .2)......................................................... .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 w:rsidRPr="001E229D">
        <w:rPr>
          <w:rFonts w:ascii="Comic Sans MS" w:hAnsi="Comic Sans MS" w:cs="Comic Sans MS"/>
          <w:sz w:val="24"/>
          <w:szCs w:val="24"/>
          <w:lang w:val="en-GB"/>
        </w:rPr>
        <w:t>MARY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  <w:t>: What is it about?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>
        <w:rPr>
          <w:noProof/>
          <w:lang w:eastAsia="tr-TR"/>
        </w:rPr>
        <w:pict>
          <v:shape id="_x0000_s1036" type="#_x0000_t202" style="position:absolute;margin-left:376.55pt;margin-top:13.85pt;width:63.8pt;height:23.75pt;z-index:251662336">
            <v:textbox>
              <w:txbxContent>
                <w:p w:rsidR="005E0702" w:rsidRPr="003304C0" w:rsidRDefault="005E0702">
                  <w:pPr>
                    <w:rPr>
                      <w:sz w:val="28"/>
                      <w:szCs w:val="28"/>
                    </w:rPr>
                  </w:pPr>
                  <w:r w:rsidRPr="003304C0">
                    <w:rPr>
                      <w:sz w:val="28"/>
                      <w:szCs w:val="28"/>
                    </w:rPr>
                    <w:t>06.00</w:t>
                  </w:r>
                </w:p>
              </w:txbxContent>
            </v:textbox>
          </v:shape>
        </w:pict>
      </w:r>
      <w:r w:rsidRPr="001E229D">
        <w:rPr>
          <w:rFonts w:ascii="Comic Sans MS" w:hAnsi="Comic Sans MS" w:cs="Comic Sans MS"/>
          <w:sz w:val="24"/>
          <w:szCs w:val="24"/>
          <w:lang w:val="en-GB"/>
        </w:rPr>
        <w:t>UNCLE TOM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  <w:t>: It’s about 3).......................................... .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 w:rsidRPr="001E229D">
        <w:rPr>
          <w:rFonts w:ascii="Comic Sans MS" w:hAnsi="Comic Sans MS" w:cs="Comic Sans MS"/>
          <w:sz w:val="24"/>
          <w:szCs w:val="24"/>
          <w:lang w:val="en-GB"/>
        </w:rPr>
        <w:t>MARY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  <w:t xml:space="preserve">: What time is it? 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color w:val="FFFFFF"/>
          <w:sz w:val="24"/>
          <w:szCs w:val="24"/>
          <w:lang w:val="en-GB"/>
        </w:rPr>
      </w:pPr>
      <w:r w:rsidRPr="001E229D">
        <w:rPr>
          <w:rFonts w:ascii="Comic Sans MS" w:hAnsi="Comic Sans MS" w:cs="Comic Sans MS"/>
          <w:sz w:val="24"/>
          <w:szCs w:val="24"/>
          <w:lang w:val="en-GB"/>
        </w:rPr>
        <w:t>UNCLE TOM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  <w:t xml:space="preserve">: 4)............................................................ </w:t>
      </w:r>
      <w:r w:rsidRPr="001E229D">
        <w:rPr>
          <w:rFonts w:ascii="Comic Sans MS" w:hAnsi="Comic Sans MS" w:cs="Comic Sans MS"/>
          <w:color w:val="FFFFFF"/>
          <w:sz w:val="24"/>
          <w:szCs w:val="24"/>
          <w:lang w:val="en-GB"/>
        </w:rPr>
        <w:t>06:00                    06:00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 w:rsidRPr="001E229D">
        <w:rPr>
          <w:rFonts w:ascii="Comic Sans MS" w:hAnsi="Comic Sans MS" w:cs="Comic Sans MS"/>
          <w:sz w:val="24"/>
          <w:szCs w:val="24"/>
          <w:lang w:val="en-GB"/>
        </w:rPr>
        <w:t xml:space="preserve">MARY 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  <w:t xml:space="preserve">: Great! See you then. </w:t>
      </w:r>
    </w:p>
    <w:p w:rsidR="005E0702" w:rsidRPr="001E229D" w:rsidRDefault="005E0702" w:rsidP="000F0424">
      <w:pPr>
        <w:pStyle w:val="NoSpacing"/>
        <w:rPr>
          <w:rFonts w:ascii="Comic Sans MS" w:hAnsi="Comic Sans MS" w:cs="Comic Sans MS"/>
          <w:sz w:val="24"/>
          <w:szCs w:val="24"/>
          <w:lang w:val="en-GB"/>
        </w:rPr>
      </w:pPr>
      <w:r w:rsidRPr="001E229D">
        <w:rPr>
          <w:rFonts w:ascii="Comic Sans MS" w:hAnsi="Comic Sans MS" w:cs="Comic Sans MS"/>
          <w:sz w:val="24"/>
          <w:szCs w:val="24"/>
          <w:lang w:val="en-GB"/>
        </w:rPr>
        <w:t>UNCLE TOM</w:t>
      </w:r>
      <w:r w:rsidRPr="001E229D">
        <w:rPr>
          <w:rFonts w:ascii="Comic Sans MS" w:hAnsi="Comic Sans MS" w:cs="Comic Sans MS"/>
          <w:sz w:val="24"/>
          <w:szCs w:val="24"/>
          <w:lang w:val="en-GB"/>
        </w:rPr>
        <w:tab/>
        <w:t>: See you</w:t>
      </w:r>
    </w:p>
    <w:p w:rsidR="005E0702" w:rsidRPr="001E229D" w:rsidRDefault="005E0702" w:rsidP="00C832FF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Metin Kutusu 11" o:spid="_x0000_s1037" type="#_x0000_t202" style="position:absolute;margin-left:484.05pt;margin-top:658.1pt;width:49.2pt;height:23.4pt;z-index:251660288;visibility:visible" stroked="f">
            <v:textbox>
              <w:txbxContent>
                <w:p w:rsidR="005E0702" w:rsidRPr="00125723" w:rsidRDefault="005E070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5723">
                    <w:rPr>
                      <w:b/>
                      <w:bCs/>
                      <w:sz w:val="20"/>
                      <w:szCs w:val="20"/>
                    </w:rPr>
                    <w:t>5.30pm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38" type="#_x0000_t202" style="position:absolute;margin-left:484.05pt;margin-top:658.1pt;width:49.2pt;height:23.4pt;z-index:251659264;visibility:visible" stroked="f">
            <v:textbox>
              <w:txbxContent>
                <w:p w:rsidR="005E0702" w:rsidRPr="00125723" w:rsidRDefault="005E070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125723">
                    <w:rPr>
                      <w:b/>
                      <w:bCs/>
                      <w:sz w:val="20"/>
                      <w:szCs w:val="20"/>
                    </w:rPr>
                    <w:t>5.30pm</w:t>
                  </w:r>
                </w:p>
              </w:txbxContent>
            </v:textbox>
          </v:shape>
        </w:pict>
      </w:r>
    </w:p>
    <w:p w:rsidR="005E0702" w:rsidRPr="001E229D" w:rsidRDefault="005E0702" w:rsidP="00C832FF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1E229D">
        <w:rPr>
          <w:rFonts w:ascii="Comic Sans MS" w:hAnsi="Comic Sans MS" w:cs="Comic Sans MS"/>
          <w:b/>
          <w:bCs/>
          <w:sz w:val="24"/>
          <w:szCs w:val="24"/>
        </w:rPr>
        <w:t>C)Dialoğu okuyup soruları cevaplayınız.</w:t>
      </w:r>
      <w:r>
        <w:rPr>
          <w:rFonts w:ascii="Comic Sans MS" w:hAnsi="Comic Sans MS" w:cs="Comic Sans MS"/>
          <w:b/>
          <w:bCs/>
          <w:sz w:val="24"/>
          <w:szCs w:val="24"/>
        </w:rPr>
        <w:t>(4X3=12)</w:t>
      </w:r>
    </w:p>
    <w:p w:rsidR="005E0702" w:rsidRPr="001E229D" w:rsidRDefault="005E0702" w:rsidP="00C832FF">
      <w:pPr>
        <w:pStyle w:val="NoSpacing"/>
        <w:rPr>
          <w:rFonts w:ascii="Comic Sans MS" w:hAnsi="Comic Sans MS" w:cs="Comic Sans MS"/>
          <w:sz w:val="24"/>
          <w:szCs w:val="24"/>
        </w:rPr>
      </w:pPr>
      <w:r w:rsidRPr="001E229D">
        <w:rPr>
          <w:rFonts w:ascii="Comic Sans MS" w:hAnsi="Comic Sans MS" w:cs="Comic Sans MS"/>
          <w:sz w:val="24"/>
          <w:szCs w:val="24"/>
        </w:rPr>
        <w:t>Ann:     There is a birthdaypartyat cafe</w:t>
      </w:r>
      <w:r>
        <w:rPr>
          <w:rFonts w:ascii="Comic Sans MS" w:hAnsi="Comic Sans MS" w:cs="Comic Sans MS"/>
          <w:sz w:val="24"/>
          <w:szCs w:val="24"/>
        </w:rPr>
        <w:t>today</w:t>
      </w:r>
      <w:r w:rsidRPr="001E229D">
        <w:rPr>
          <w:rFonts w:ascii="Comic Sans MS" w:hAnsi="Comic Sans MS" w:cs="Comic Sans MS"/>
          <w:sz w:val="24"/>
          <w:szCs w:val="24"/>
        </w:rPr>
        <w:t>.</w:t>
      </w:r>
    </w:p>
    <w:p w:rsidR="005E0702" w:rsidRPr="001E229D" w:rsidRDefault="005E0702" w:rsidP="00C832FF">
      <w:pPr>
        <w:pStyle w:val="NoSpacing"/>
        <w:rPr>
          <w:rFonts w:ascii="Comic Sans MS" w:hAnsi="Comic Sans MS" w:cs="Comic Sans MS"/>
          <w:sz w:val="24"/>
          <w:szCs w:val="24"/>
        </w:rPr>
      </w:pPr>
      <w:r w:rsidRPr="001E229D">
        <w:rPr>
          <w:rFonts w:ascii="Comic Sans MS" w:hAnsi="Comic Sans MS" w:cs="Comic Sans MS"/>
          <w:sz w:val="24"/>
          <w:szCs w:val="24"/>
        </w:rPr>
        <w:t>David:   What can I do foryou? What do youneed?</w:t>
      </w:r>
    </w:p>
    <w:p w:rsidR="005E0702" w:rsidRPr="001E229D" w:rsidRDefault="005E0702" w:rsidP="00C832FF">
      <w:pPr>
        <w:pStyle w:val="NoSpacing"/>
        <w:rPr>
          <w:rFonts w:ascii="Comic Sans MS" w:hAnsi="Comic Sans MS" w:cs="Comic Sans MS"/>
          <w:sz w:val="24"/>
          <w:szCs w:val="24"/>
        </w:rPr>
      </w:pPr>
      <w:r w:rsidRPr="001E229D">
        <w:rPr>
          <w:rFonts w:ascii="Comic Sans MS" w:hAnsi="Comic Sans MS" w:cs="Comic Sans MS"/>
          <w:sz w:val="24"/>
          <w:szCs w:val="24"/>
        </w:rPr>
        <w:t>Ann:      I need a birthdaycake. Can you buy a bigcakefor me?</w:t>
      </w:r>
    </w:p>
    <w:p w:rsidR="005E0702" w:rsidRPr="001E229D" w:rsidRDefault="005E0702" w:rsidP="00C832FF">
      <w:pPr>
        <w:pStyle w:val="NoSpacing"/>
        <w:rPr>
          <w:rFonts w:ascii="Comic Sans MS" w:hAnsi="Comic Sans MS" w:cs="Comic Sans MS"/>
          <w:sz w:val="24"/>
          <w:szCs w:val="24"/>
        </w:rPr>
      </w:pPr>
      <w:r w:rsidRPr="001E229D">
        <w:rPr>
          <w:rFonts w:ascii="Comic Sans MS" w:hAnsi="Comic Sans MS" w:cs="Comic Sans MS"/>
          <w:sz w:val="24"/>
          <w:szCs w:val="24"/>
        </w:rPr>
        <w:t xml:space="preserve">David:   Of course I can. </w:t>
      </w:r>
    </w:p>
    <w:p w:rsidR="005E0702" w:rsidRPr="001E229D" w:rsidRDefault="005E0702" w:rsidP="00C832FF">
      <w:pPr>
        <w:pStyle w:val="NoSpacing"/>
        <w:rPr>
          <w:rFonts w:ascii="Comic Sans MS" w:hAnsi="Comic Sans MS" w:cs="Comic Sans MS"/>
          <w:sz w:val="24"/>
          <w:szCs w:val="24"/>
        </w:rPr>
      </w:pPr>
      <w:r w:rsidRPr="001E229D">
        <w:rPr>
          <w:rFonts w:ascii="Comic Sans MS" w:hAnsi="Comic Sans MS" w:cs="Comic Sans MS"/>
          <w:sz w:val="24"/>
          <w:szCs w:val="24"/>
        </w:rPr>
        <w:t xml:space="preserve">Ann:     Thankyouverymuch. </w:t>
      </w:r>
    </w:p>
    <w:p w:rsidR="005E0702" w:rsidRDefault="005E0702" w:rsidP="00C832FF">
      <w:pPr>
        <w:pStyle w:val="NoSpacing"/>
        <w:rPr>
          <w:rFonts w:ascii="Comic Sans MS" w:hAnsi="Comic Sans MS" w:cs="Comic Sans MS"/>
          <w:sz w:val="24"/>
          <w:szCs w:val="24"/>
        </w:rPr>
      </w:pPr>
      <w:r w:rsidRPr="001E229D">
        <w:rPr>
          <w:rFonts w:ascii="Comic Sans MS" w:hAnsi="Comic Sans MS" w:cs="Comic Sans MS"/>
          <w:sz w:val="24"/>
          <w:szCs w:val="24"/>
        </w:rPr>
        <w:t>David:   Youarewelcome.</w:t>
      </w:r>
    </w:p>
    <w:p w:rsidR="005E0702" w:rsidRPr="001E229D" w:rsidRDefault="005E0702" w:rsidP="00C832FF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5E0702" w:rsidRPr="001E229D" w:rsidRDefault="005E0702" w:rsidP="00C832FF">
      <w:pPr>
        <w:pStyle w:val="NoSpacing"/>
        <w:rPr>
          <w:rFonts w:ascii="Comic Sans MS" w:hAnsi="Comic Sans MS" w:cs="Comic Sans MS"/>
          <w:sz w:val="24"/>
          <w:szCs w:val="24"/>
        </w:rPr>
      </w:pPr>
      <w:r w:rsidRPr="001E229D">
        <w:rPr>
          <w:rFonts w:ascii="Comic Sans MS" w:hAnsi="Comic Sans MS" w:cs="Comic Sans MS"/>
          <w:sz w:val="24"/>
          <w:szCs w:val="24"/>
        </w:rPr>
        <w:t>1. Who has got  aparty? ......................................................................... .</w:t>
      </w:r>
    </w:p>
    <w:p w:rsidR="005E0702" w:rsidRPr="001E229D" w:rsidRDefault="005E0702" w:rsidP="00C832FF">
      <w:pPr>
        <w:pStyle w:val="NoSpacing"/>
        <w:rPr>
          <w:rFonts w:ascii="Comic Sans MS" w:hAnsi="Comic Sans MS" w:cs="Comic Sans MS"/>
          <w:sz w:val="24"/>
          <w:szCs w:val="24"/>
        </w:rPr>
      </w:pPr>
      <w:r w:rsidRPr="001E229D">
        <w:rPr>
          <w:rFonts w:ascii="Comic Sans MS" w:hAnsi="Comic Sans MS" w:cs="Comic Sans MS"/>
          <w:sz w:val="24"/>
          <w:szCs w:val="24"/>
        </w:rPr>
        <w:t>2. Whatkind of party is it? ......................................................................... .</w:t>
      </w:r>
    </w:p>
    <w:p w:rsidR="005E0702" w:rsidRPr="001E229D" w:rsidRDefault="005E0702" w:rsidP="00C832FF">
      <w:pPr>
        <w:pStyle w:val="NoSpacing"/>
        <w:rPr>
          <w:rFonts w:ascii="Comic Sans MS" w:hAnsi="Comic Sans MS" w:cs="Comic Sans MS"/>
          <w:sz w:val="24"/>
          <w:szCs w:val="24"/>
        </w:rPr>
      </w:pPr>
      <w:r w:rsidRPr="001E229D">
        <w:rPr>
          <w:rFonts w:ascii="Comic Sans MS" w:hAnsi="Comic Sans MS" w:cs="Comic Sans MS"/>
          <w:sz w:val="24"/>
          <w:szCs w:val="24"/>
        </w:rPr>
        <w:t>3. WhatdoesAnnneed? ......................................................................... .</w:t>
      </w:r>
    </w:p>
    <w:p w:rsidR="005E0702" w:rsidRPr="001E229D" w:rsidRDefault="005E0702" w:rsidP="00C832FF">
      <w:pPr>
        <w:pStyle w:val="NoSpacing"/>
        <w:rPr>
          <w:rFonts w:ascii="Comic Sans MS" w:hAnsi="Comic Sans MS" w:cs="Comic Sans MS"/>
          <w:sz w:val="24"/>
          <w:szCs w:val="24"/>
        </w:rPr>
      </w:pPr>
      <w:r w:rsidRPr="001E229D">
        <w:rPr>
          <w:rFonts w:ascii="Comic Sans MS" w:hAnsi="Comic Sans MS" w:cs="Comic Sans MS"/>
          <w:sz w:val="24"/>
          <w:szCs w:val="24"/>
        </w:rPr>
        <w:t xml:space="preserve">  4.Where is theparty? .........................................................................</w:t>
      </w:r>
    </w:p>
    <w:p w:rsidR="005E0702" w:rsidRPr="001E229D" w:rsidRDefault="005E0702" w:rsidP="0048678B">
      <w:pPr>
        <w:rPr>
          <w:rFonts w:ascii="Comic Sans MS" w:hAnsi="Comic Sans MS" w:cs="Comic Sans MS"/>
          <w:sz w:val="24"/>
          <w:szCs w:val="24"/>
        </w:rPr>
      </w:pPr>
    </w:p>
    <w:p w:rsidR="005E0702" w:rsidRDefault="005E0702" w:rsidP="0048678B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5E0702" w:rsidRDefault="005E0702" w:rsidP="0048678B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5E0702" w:rsidRPr="001E229D" w:rsidRDefault="005E0702" w:rsidP="0048678B">
      <w:pPr>
        <w:rPr>
          <w:rFonts w:ascii="Comic Sans MS" w:hAnsi="Comic Sans MS" w:cs="Comic Sans MS"/>
          <w:b/>
          <w:bCs/>
          <w:sz w:val="24"/>
          <w:szCs w:val="24"/>
        </w:rPr>
      </w:pPr>
      <w:r w:rsidRPr="001E229D">
        <w:rPr>
          <w:rFonts w:ascii="Comic Sans MS" w:hAnsi="Comic Sans MS" w:cs="Comic Sans MS"/>
          <w:b/>
          <w:bCs/>
          <w:sz w:val="24"/>
          <w:szCs w:val="24"/>
        </w:rPr>
        <w:t>D) Aşağıdaki kelimeleri resimlerle eşleştiriniz</w:t>
      </w:r>
      <w:r>
        <w:rPr>
          <w:rFonts w:ascii="Comic Sans MS" w:hAnsi="Comic Sans MS" w:cs="Comic Sans MS"/>
          <w:b/>
          <w:bCs/>
          <w:sz w:val="24"/>
          <w:szCs w:val="24"/>
        </w:rPr>
        <w:t>(5X3=15)</w:t>
      </w:r>
    </w:p>
    <w:p w:rsidR="005E0702" w:rsidRPr="001E229D" w:rsidRDefault="005E0702" w:rsidP="0048678B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1E229D">
        <w:rPr>
          <w:rFonts w:ascii="Comic Sans MS" w:hAnsi="Comic Sans MS" w:cs="Comic Sans MS"/>
          <w:b/>
          <w:bCs/>
          <w:sz w:val="24"/>
          <w:szCs w:val="24"/>
        </w:rPr>
        <w:t>clown – birthdaycake – beverages – gift - candle</w:t>
      </w:r>
    </w:p>
    <w:p w:rsidR="005E0702" w:rsidRPr="001E229D" w:rsidRDefault="005E0702" w:rsidP="0048678B">
      <w:pPr>
        <w:pStyle w:val="ListParagraph"/>
        <w:ind w:left="360"/>
        <w:rPr>
          <w:rFonts w:ascii="Comic Sans MS" w:hAnsi="Comic Sans MS" w:cs="Comic Sans MS"/>
          <w:sz w:val="24"/>
          <w:szCs w:val="24"/>
        </w:rPr>
      </w:pPr>
      <w:r w:rsidRPr="00A409D6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irc_mi" o:spid="_x0000_i1025" type="#_x0000_t75" alt="http://bestclipartblog.com/clipart-pics/candle-clip-art-17.jpg" style="width:60pt;height:67.5pt;visibility:visible">
            <v:imagedata r:id="rId14" o:title=""/>
          </v:shape>
        </w:pict>
      </w:r>
      <w:r w:rsidRPr="00A409D6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14" o:spid="_x0000_i1026" type="#_x0000_t75" alt="http://www.clipartguide.com/_small/1386-0902-2411-1549.jpg" style="width:69.75pt;height:64.5pt;visibility:visible">
            <v:imagedata r:id="rId15" o:title=""/>
          </v:shape>
        </w:pict>
      </w:r>
      <w:r w:rsidRPr="00A409D6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15" o:spid="_x0000_i1027" type="#_x0000_t75" alt="http://image.shutterstock.com/display_pic_with_logo/265489/98798216/stock-vector-cute-cartoon-clown-vector-illustration-with-simple-gradients-all-in-a-single-layer-98798216.jpg" style="width:63pt;height:64.5pt;visibility:visible">
            <v:imagedata r:id="rId16" o:title=""/>
          </v:shape>
        </w:pict>
      </w:r>
      <w:r w:rsidRPr="00A409D6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16" o:spid="_x0000_i1028" type="#_x0000_t75" alt="http://t1.gstatic.com/images?q=tbn:ANd9GcQVQ8mwYO4t2Gi3SPn-wKfHTpp4-0ekDd2qBhEHMbHmGy7qaMqmyw" style="width:58.5pt;height:64.5pt;visibility:visible">
            <v:imagedata r:id="rId17" o:title=""/>
          </v:shape>
        </w:pict>
      </w:r>
      <w:r w:rsidRPr="00A409D6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19" o:spid="_x0000_i1029" type="#_x0000_t75" alt="http://t2.gstatic.com/images?q=tbn:ANd9GcQIVy7K7jQxR0C89r59HdwF3CjM2yVktBNrPeURopoZkIoOHXgnpg" style="width:46.5pt;height:64.5pt;visibility:visible">
            <v:imagedata r:id="rId18" o:title=""/>
          </v:shape>
        </w:pict>
      </w:r>
    </w:p>
    <w:p w:rsidR="005E0702" w:rsidRPr="001E229D" w:rsidRDefault="005E0702" w:rsidP="0048678B">
      <w:pPr>
        <w:pStyle w:val="ListParagraph"/>
        <w:ind w:left="360"/>
        <w:rPr>
          <w:rFonts w:ascii="Comic Sans MS" w:hAnsi="Comic Sans MS" w:cs="Comic Sans MS"/>
          <w:sz w:val="24"/>
          <w:szCs w:val="24"/>
        </w:rPr>
      </w:pPr>
    </w:p>
    <w:p w:rsidR="005E0702" w:rsidRPr="001E229D" w:rsidRDefault="005E0702" w:rsidP="0048678B">
      <w:pPr>
        <w:pStyle w:val="ListParagraph"/>
        <w:ind w:left="360"/>
        <w:rPr>
          <w:rFonts w:ascii="Comic Sans MS" w:hAnsi="Comic Sans MS" w:cs="Comic Sans MS"/>
          <w:b/>
          <w:bCs/>
          <w:sz w:val="24"/>
          <w:szCs w:val="24"/>
        </w:rPr>
      </w:pPr>
      <w:r w:rsidRPr="001E229D">
        <w:rPr>
          <w:rFonts w:ascii="Comic Sans MS" w:hAnsi="Comic Sans MS" w:cs="Comic Sans MS"/>
          <w:b/>
          <w:bCs/>
          <w:sz w:val="24"/>
          <w:szCs w:val="24"/>
        </w:rPr>
        <w:t>1...............2…………………   3…………………        4….……………        5……………..……</w:t>
      </w:r>
    </w:p>
    <w:p w:rsidR="005E0702" w:rsidRPr="002922C0" w:rsidRDefault="005E0702" w:rsidP="002922C0">
      <w:pPr>
        <w:rPr>
          <w:rFonts w:ascii="Comic Sans MS" w:hAnsi="Comic Sans MS" w:cs="Comic Sans MS"/>
          <w:b/>
          <w:bCs/>
          <w:sz w:val="24"/>
          <w:szCs w:val="24"/>
        </w:rPr>
        <w:sectPr w:rsidR="005E0702" w:rsidRPr="002922C0" w:rsidSect="006C768A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5E0702" w:rsidRPr="00555305" w:rsidRDefault="005E0702" w:rsidP="002922C0">
      <w:pPr>
        <w:rPr>
          <w:rFonts w:ascii="Comic Sans MS" w:hAnsi="Comic Sans MS" w:cs="Comic Sans MS"/>
          <w:b/>
          <w:bCs/>
        </w:rPr>
      </w:pPr>
      <w:r w:rsidRPr="00555305">
        <w:rPr>
          <w:rFonts w:ascii="Comic Sans MS" w:hAnsi="Comic Sans MS" w:cs="Comic Sans MS"/>
          <w:b/>
          <w:bCs/>
        </w:rPr>
        <w:t>E)Doğru olan seçeneği işaretleyiniz</w:t>
      </w:r>
      <w:r>
        <w:rPr>
          <w:rFonts w:ascii="Comic Sans MS" w:hAnsi="Comic Sans MS" w:cs="Comic Sans MS"/>
          <w:b/>
          <w:bCs/>
        </w:rPr>
        <w:t>(</w:t>
      </w:r>
      <w:r w:rsidRPr="00555305">
        <w:rPr>
          <w:rFonts w:ascii="Comic Sans MS" w:hAnsi="Comic Sans MS" w:cs="Comic Sans MS"/>
          <w:b/>
          <w:bCs/>
        </w:rPr>
        <w:t>10X4=40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  <w:lang w:val="en-US"/>
        </w:rPr>
      </w:pPr>
      <w:r w:rsidRPr="002922C0">
        <w:rPr>
          <w:rFonts w:ascii="Comic Sans MS" w:hAnsi="Comic Sans MS" w:cs="Comic Sans MS"/>
          <w:b/>
          <w:bCs/>
          <w:sz w:val="24"/>
          <w:szCs w:val="24"/>
        </w:rPr>
        <w:t>1)</w:t>
      </w:r>
      <w:r w:rsidRPr="002922C0">
        <w:rPr>
          <w:rFonts w:ascii="Comic Sans MS" w:hAnsi="Comic Sans MS" w:cs="Comic Sans MS"/>
          <w:sz w:val="24"/>
          <w:szCs w:val="24"/>
          <w:lang w:val="en-US"/>
        </w:rPr>
        <w:t>A:I have got a cut on my finger.What should I do?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  <w:lang w:val="en-US"/>
        </w:rPr>
      </w:pPr>
      <w:r w:rsidRPr="002922C0">
        <w:rPr>
          <w:rFonts w:ascii="Comic Sans MS" w:hAnsi="Comic Sans MS" w:cs="Comic Sans MS"/>
          <w:sz w:val="24"/>
          <w:szCs w:val="24"/>
          <w:lang w:val="en-US"/>
        </w:rPr>
        <w:t>B:………………………..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  <w:lang w:val="en-US"/>
        </w:rPr>
      </w:pPr>
      <w:r w:rsidRPr="002922C0">
        <w:rPr>
          <w:rFonts w:ascii="Comic Sans MS" w:hAnsi="Comic Sans MS" w:cs="Comic Sans MS"/>
          <w:sz w:val="24"/>
          <w:szCs w:val="24"/>
          <w:lang w:val="en-US"/>
        </w:rPr>
        <w:t xml:space="preserve">a.You should stay at home and have a rest.       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  <w:lang w:val="en-US"/>
        </w:rPr>
      </w:pPr>
      <w:r w:rsidRPr="002922C0">
        <w:rPr>
          <w:rFonts w:ascii="Comic Sans MS" w:hAnsi="Comic Sans MS" w:cs="Comic Sans MS"/>
          <w:sz w:val="24"/>
          <w:szCs w:val="24"/>
          <w:lang w:val="en-US"/>
        </w:rPr>
        <w:t xml:space="preserve">b. She shouldn’t  lift heavy things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c. He shouldn’t drink cold water.                                        </w:t>
      </w:r>
    </w:p>
    <w:p w:rsidR="005E0702" w:rsidRDefault="005E0702" w:rsidP="002922C0">
      <w:pPr>
        <w:pStyle w:val="NoSpacing"/>
        <w:rPr>
          <w:rFonts w:ascii="Comic Sans MS" w:hAnsi="Comic Sans MS" w:cs="Comic Sans MS"/>
          <w:sz w:val="24"/>
          <w:szCs w:val="24"/>
          <w:lang w:val="en-US"/>
        </w:rPr>
      </w:pPr>
      <w:r w:rsidRPr="002922C0">
        <w:rPr>
          <w:rFonts w:ascii="Comic Sans MS" w:hAnsi="Comic Sans MS" w:cs="Comic Sans MS"/>
          <w:sz w:val="24"/>
          <w:szCs w:val="24"/>
          <w:lang w:val="en-US"/>
        </w:rPr>
        <w:t xml:space="preserve">d. You should put a plaster on it 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  <w:lang w:val="en-US"/>
        </w:rPr>
      </w:pPr>
    </w:p>
    <w:p w:rsidR="005E0702" w:rsidRPr="00FE51D3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  <w:lang w:val="en-US"/>
        </w:rPr>
        <w:t>2)</w:t>
      </w:r>
      <w:r w:rsidRPr="00FE51D3">
        <w:rPr>
          <w:rFonts w:ascii="Comic Sans MS" w:hAnsi="Comic Sans MS" w:cs="Comic Sans MS"/>
          <w:sz w:val="24"/>
          <w:szCs w:val="24"/>
        </w:rPr>
        <w:t>Merve: ……………………………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 w:rsidRPr="00FE51D3">
        <w:rPr>
          <w:rFonts w:ascii="Comic Sans MS" w:hAnsi="Comic Sans MS" w:cs="Comic Sans MS"/>
          <w:sz w:val="24"/>
          <w:szCs w:val="24"/>
        </w:rPr>
        <w:t>Elif: I havea sorethroat</w:t>
      </w:r>
      <w:r w:rsidRPr="002922C0"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 xml:space="preserve">a) What is thematterwithyou? 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b) Whereareyoufrom?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 xml:space="preserve">c) Can youplayhideandseek?    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d) Areyou a student?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3)I like………………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  <w:lang w:val="en-US"/>
        </w:rPr>
      </w:pPr>
      <w:r>
        <w:rPr>
          <w:noProof/>
          <w:lang w:eastAsia="tr-TR"/>
        </w:rPr>
        <w:pict>
          <v:shape id="Resim 8" o:spid="_x0000_s1039" type="#_x0000_t75" alt="horror  clipart ile ilgili görsel sonucu" href="https://www.google.com.tr/imgres?imgurl=http://images.clipartpanda.com/horror-clipart-scary-ghost-md.png&amp;imgrefurl=http://www.clipartpanda.com/categories/ghost-outline-clip-art&amp;docid=RgwurYo_tPlXZM&amp;tbnid=Et_V9NCLbXN70M:&amp;w=276&amp;h=300&amp;ei=3-3qVsbCCKOTyQPu7YyI" style="position:absolute;margin-left:.25pt;margin-top:-.05pt;width:74.7pt;height:78.8pt;z-index:-251651072;visibility:visible" o:button="t">
            <v:fill o:detectmouseclick="t"/>
            <v:imagedata r:id="rId19" o:title=""/>
          </v:shape>
        </w:pict>
      </w:r>
      <w:r w:rsidRPr="002922C0">
        <w:rPr>
          <w:rFonts w:ascii="Comic Sans MS" w:hAnsi="Comic Sans MS" w:cs="Comic Sans MS"/>
          <w:sz w:val="24"/>
          <w:szCs w:val="24"/>
          <w:lang w:val="en-US"/>
        </w:rPr>
        <w:t>a)</w:t>
      </w:r>
      <w:r>
        <w:rPr>
          <w:rFonts w:ascii="Comic Sans MS" w:hAnsi="Comic Sans MS" w:cs="Comic Sans MS"/>
          <w:sz w:val="24"/>
          <w:szCs w:val="24"/>
          <w:lang w:val="en-US"/>
        </w:rPr>
        <w:t>action</w:t>
      </w:r>
      <w:r w:rsidRPr="002922C0">
        <w:rPr>
          <w:rFonts w:ascii="Comic Sans MS" w:hAnsi="Comic Sans MS" w:cs="Comic Sans MS"/>
          <w:sz w:val="24"/>
          <w:szCs w:val="24"/>
          <w:lang w:val="en-US"/>
        </w:rPr>
        <w:t xml:space="preserve"> film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  <w:lang w:val="en-US"/>
        </w:rPr>
      </w:pPr>
      <w:r w:rsidRPr="002922C0">
        <w:rPr>
          <w:rFonts w:ascii="Comic Sans MS" w:hAnsi="Comic Sans MS" w:cs="Comic Sans MS"/>
          <w:sz w:val="24"/>
          <w:szCs w:val="24"/>
          <w:lang w:val="en-US"/>
        </w:rPr>
        <w:t>b)horror film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  <w:lang w:val="en-US"/>
        </w:rPr>
      </w:pPr>
      <w:r w:rsidRPr="002922C0">
        <w:rPr>
          <w:rFonts w:ascii="Comic Sans MS" w:hAnsi="Comic Sans MS" w:cs="Comic Sans MS"/>
          <w:sz w:val="24"/>
          <w:szCs w:val="24"/>
          <w:lang w:val="en-US"/>
        </w:rPr>
        <w:t>c)romantic film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  <w:lang w:val="en-US"/>
        </w:rPr>
        <w:t>d)comedy film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5E0702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4)My motherlikescomedy film.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Shethinks</w:t>
      </w:r>
      <w:r>
        <w:rPr>
          <w:rFonts w:ascii="Comic Sans MS" w:hAnsi="Comic Sans MS" w:cs="Comic Sans MS"/>
          <w:sz w:val="24"/>
          <w:szCs w:val="24"/>
        </w:rPr>
        <w:t>I</w:t>
      </w:r>
      <w:r w:rsidRPr="002922C0">
        <w:rPr>
          <w:rFonts w:ascii="Comic Sans MS" w:hAnsi="Comic Sans MS" w:cs="Comic Sans MS"/>
          <w:sz w:val="24"/>
          <w:szCs w:val="24"/>
        </w:rPr>
        <w:t>t is ……………..</w:t>
      </w:r>
    </w:p>
    <w:p w:rsidR="005E0702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a)comicb)horror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c)frighten</w:t>
      </w:r>
      <w:r w:rsidRPr="002922C0">
        <w:rPr>
          <w:rFonts w:ascii="Comic Sans MS" w:hAnsi="Comic Sans MS" w:cs="Comic Sans MS"/>
          <w:sz w:val="24"/>
          <w:szCs w:val="24"/>
        </w:rPr>
        <w:t>ing</w:t>
      </w:r>
      <w:r>
        <w:rPr>
          <w:rFonts w:ascii="Comic Sans MS" w:hAnsi="Comic Sans MS" w:cs="Comic Sans MS"/>
          <w:sz w:val="24"/>
          <w:szCs w:val="24"/>
        </w:rPr>
        <w:t xml:space="preserve">  d)boring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5)Ayşe:Ihave a headache.I am ill.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 xml:space="preserve">    Mehmet:………………………………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a)Getwellsoon!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b)I have  anapple.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c)She has breakfast in themorning.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d)Youshouldbrushyourteeth.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6)1.January   2.February</w:t>
      </w:r>
      <w:r w:rsidRPr="002922C0">
        <w:rPr>
          <w:rFonts w:ascii="Comic Sans MS" w:hAnsi="Comic Sans MS" w:cs="Comic Sans MS"/>
          <w:sz w:val="24"/>
          <w:szCs w:val="24"/>
        </w:rPr>
        <w:t xml:space="preserve"> 3…………………..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a)Aprıl      b)May    c)March  d)June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5E0702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7)Donnawantstohave her birthdayparty at home.She ask her mom: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a)When is mybirthdayparty?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b)Can I havemybirthdayparty at home?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c)Do youlikesomecake?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d)I am afraid ,Ican’t.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8)Ahmet:Wouldyouliketodrinktea?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 xml:space="preserve">    Ali:…………………………………….I liketea.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a)yes,sure.Thankyou.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b)Let’sg</w:t>
      </w:r>
      <w:r w:rsidRPr="002922C0">
        <w:rPr>
          <w:rFonts w:ascii="Comic Sans MS" w:hAnsi="Comic Sans MS" w:cs="Comic Sans MS"/>
          <w:sz w:val="24"/>
          <w:szCs w:val="24"/>
        </w:rPr>
        <w:t>otocinema.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c)I am sorry.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d)No ,I am busy.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9)Ayse:What is thedatetoday?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 xml:space="preserve">    Fatma:…………………………………….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a)It is in front of theschool.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b)It is 21st March.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c)I likebirthdays.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d)It is 6  o’clock.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0" type="#_x0000_t75" alt="İlgili resim" style="position:absolute;margin-left:175.2pt;margin-top:11.95pt;width:60.3pt;height:59.75pt;z-index:-251653120;visibility:visible">
            <v:imagedata r:id="rId20" o:title=""/>
          </v:shape>
        </w:pic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10) Ayşe:Can I swim ,mother?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Mother:No.youcan’t………………….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a)Youmustrun here.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b)Youmustn’</w:t>
      </w:r>
      <w:bookmarkStart w:id="0" w:name="_GoBack"/>
      <w:bookmarkEnd w:id="0"/>
      <w:r w:rsidRPr="002922C0">
        <w:rPr>
          <w:rFonts w:ascii="Comic Sans MS" w:hAnsi="Comic Sans MS" w:cs="Comic Sans MS"/>
          <w:sz w:val="24"/>
          <w:szCs w:val="24"/>
        </w:rPr>
        <w:t>tswim 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c)Youare a student.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 w:rsidRPr="002922C0">
        <w:rPr>
          <w:rFonts w:ascii="Comic Sans MS" w:hAnsi="Comic Sans MS" w:cs="Comic Sans MS"/>
          <w:sz w:val="24"/>
          <w:szCs w:val="24"/>
        </w:rPr>
        <w:t>d)Youwatch film.</w:t>
      </w:r>
    </w:p>
    <w:p w:rsidR="005E0702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Ümmü Gülsüm ASILTÜRK</w:t>
      </w:r>
    </w:p>
    <w:p w:rsidR="005E0702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style="position:absolute;margin-left:204.95pt;margin-top:14.3pt;width:29.85pt;height:36pt;z-index:251664384"/>
        </w:pict>
      </w:r>
      <w:r>
        <w:rPr>
          <w:rFonts w:ascii="Comic Sans MS" w:hAnsi="Comic Sans MS" w:cs="Comic Sans MS"/>
          <w:sz w:val="24"/>
          <w:szCs w:val="24"/>
        </w:rPr>
        <w:t xml:space="preserve">        Esin KOCABIYIK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GOOD LUCK!</w:t>
      </w:r>
    </w:p>
    <w:p w:rsidR="005E0702" w:rsidRDefault="005E0702" w:rsidP="009D64D1">
      <w:pPr>
        <w:jc w:val="center"/>
        <w:rPr>
          <w:b/>
          <w:bCs/>
        </w:rPr>
      </w:pPr>
      <w:hyperlink r:id="rId21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5E0702" w:rsidRPr="002922C0" w:rsidRDefault="005E0702" w:rsidP="002922C0">
      <w:pPr>
        <w:pStyle w:val="NoSpacing"/>
        <w:rPr>
          <w:rFonts w:ascii="Comic Sans MS" w:hAnsi="Comic Sans MS" w:cs="Comic Sans MS"/>
          <w:sz w:val="24"/>
          <w:szCs w:val="24"/>
        </w:rPr>
      </w:pPr>
    </w:p>
    <w:sectPr w:rsidR="005E0702" w:rsidRPr="002922C0" w:rsidSect="00BE0CEB">
      <w:type w:val="continuous"/>
      <w:pgSz w:w="11906" w:h="16838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C0974"/>
    <w:multiLevelType w:val="hybridMultilevel"/>
    <w:tmpl w:val="45B0F532"/>
    <w:lvl w:ilvl="0" w:tplc="CB84234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62231"/>
    <w:multiLevelType w:val="hybridMultilevel"/>
    <w:tmpl w:val="8C122F2E"/>
    <w:lvl w:ilvl="0" w:tplc="E0440F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768A"/>
    <w:rsid w:val="000343D0"/>
    <w:rsid w:val="000356B0"/>
    <w:rsid w:val="000F0424"/>
    <w:rsid w:val="00120350"/>
    <w:rsid w:val="00125723"/>
    <w:rsid w:val="001A0323"/>
    <w:rsid w:val="001C0D2C"/>
    <w:rsid w:val="001E229D"/>
    <w:rsid w:val="001E62C7"/>
    <w:rsid w:val="001F19DC"/>
    <w:rsid w:val="002277CB"/>
    <w:rsid w:val="002922C0"/>
    <w:rsid w:val="00323FE2"/>
    <w:rsid w:val="003304C0"/>
    <w:rsid w:val="003635C5"/>
    <w:rsid w:val="003818C5"/>
    <w:rsid w:val="003B5AA8"/>
    <w:rsid w:val="003E5FFD"/>
    <w:rsid w:val="00403258"/>
    <w:rsid w:val="00410C17"/>
    <w:rsid w:val="0048678B"/>
    <w:rsid w:val="00555305"/>
    <w:rsid w:val="005D1F43"/>
    <w:rsid w:val="005E0702"/>
    <w:rsid w:val="006367E0"/>
    <w:rsid w:val="0066694B"/>
    <w:rsid w:val="00685D41"/>
    <w:rsid w:val="006C768A"/>
    <w:rsid w:val="007D36EF"/>
    <w:rsid w:val="00820A44"/>
    <w:rsid w:val="009272DA"/>
    <w:rsid w:val="00982BE7"/>
    <w:rsid w:val="00994C41"/>
    <w:rsid w:val="009C3223"/>
    <w:rsid w:val="009C52E7"/>
    <w:rsid w:val="009D0C72"/>
    <w:rsid w:val="009D64D1"/>
    <w:rsid w:val="00A409D6"/>
    <w:rsid w:val="00A557E0"/>
    <w:rsid w:val="00AF1CBE"/>
    <w:rsid w:val="00AF7F18"/>
    <w:rsid w:val="00B10534"/>
    <w:rsid w:val="00B733B4"/>
    <w:rsid w:val="00BA682C"/>
    <w:rsid w:val="00BB1DA1"/>
    <w:rsid w:val="00BE0CEB"/>
    <w:rsid w:val="00BE39F7"/>
    <w:rsid w:val="00C832FF"/>
    <w:rsid w:val="00D56931"/>
    <w:rsid w:val="00D62EAA"/>
    <w:rsid w:val="00D75E04"/>
    <w:rsid w:val="00DA0257"/>
    <w:rsid w:val="00DB56E4"/>
    <w:rsid w:val="00DF0663"/>
    <w:rsid w:val="00E42AAE"/>
    <w:rsid w:val="00E445B3"/>
    <w:rsid w:val="00E53A4B"/>
    <w:rsid w:val="00F2790C"/>
    <w:rsid w:val="00FE51D3"/>
    <w:rsid w:val="00FE71FF"/>
    <w:rsid w:val="00FF4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68A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C768A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0F0424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F0424"/>
  </w:style>
  <w:style w:type="paragraph" w:styleId="ListParagraph">
    <w:name w:val="List Paragraph"/>
    <w:basedOn w:val="Normal"/>
    <w:uiPriority w:val="99"/>
    <w:qFormat/>
    <w:rsid w:val="000F0424"/>
    <w:pPr>
      <w:ind w:left="720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403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325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B56E4"/>
    <w:rPr>
      <w:color w:val="808080"/>
    </w:rPr>
  </w:style>
  <w:style w:type="character" w:styleId="Hyperlink">
    <w:name w:val="Hyperlink"/>
    <w:basedOn w:val="DefaultParagraphFont"/>
    <w:uiPriority w:val="99"/>
    <w:rsid w:val="009D64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47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592</Words>
  <Characters>3377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bülent</dc:creator>
  <cp:keywords>www.sorubak.com</cp:keywords>
  <dc:description/>
  <cp:lastModifiedBy>edanur</cp:lastModifiedBy>
  <cp:revision>8</cp:revision>
  <dcterms:created xsi:type="dcterms:W3CDTF">2016-03-16T17:36:00Z</dcterms:created>
  <dcterms:modified xsi:type="dcterms:W3CDTF">2016-04-09T16:20:00Z</dcterms:modified>
</cp:coreProperties>
</file>