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C06" w:rsidRDefault="00ED3C06" w:rsidP="00E92EA9">
      <w:pPr>
        <w:spacing w:after="0" w:line="240" w:lineRule="auto"/>
        <w:rPr>
          <w:rFonts w:ascii="Times New Roman" w:hAnsi="Times New Roman" w:cs="Times New Roman"/>
          <w:b/>
          <w:bCs/>
          <w:lang w:eastAsia="tr-TR"/>
        </w:rPr>
      </w:pPr>
      <w:r w:rsidRPr="00E92EA9">
        <w:rPr>
          <w:rFonts w:ascii="Times New Roman" w:hAnsi="Times New Roman" w:cs="Times New Roman"/>
          <w:b/>
          <w:bCs/>
          <w:lang w:eastAsia="tr-TR"/>
        </w:rPr>
        <w:t xml:space="preserve">Adı </w:t>
      </w:r>
    </w:p>
    <w:p w:rsidR="00ED3C06" w:rsidRPr="00E92EA9" w:rsidRDefault="00ED3C06" w:rsidP="00E92EA9">
      <w:pPr>
        <w:spacing w:after="0" w:line="240" w:lineRule="auto"/>
        <w:rPr>
          <w:rFonts w:ascii="Times New Roman" w:hAnsi="Times New Roman" w:cs="Times New Roman"/>
          <w:b/>
          <w:bCs/>
          <w:lang w:eastAsia="tr-TR"/>
        </w:rPr>
      </w:pPr>
      <w:r w:rsidRPr="00E92EA9">
        <w:rPr>
          <w:rFonts w:ascii="Times New Roman" w:hAnsi="Times New Roman" w:cs="Times New Roman"/>
          <w:b/>
          <w:bCs/>
          <w:lang w:eastAsia="tr-TR"/>
        </w:rPr>
        <w:t>No:</w:t>
      </w:r>
    </w:p>
    <w:p w:rsidR="00ED3C06" w:rsidRPr="00E92EA9" w:rsidRDefault="00ED3C06" w:rsidP="00E92EA9">
      <w:pPr>
        <w:spacing w:after="0" w:line="240" w:lineRule="auto"/>
        <w:rPr>
          <w:rFonts w:ascii="Times New Roman" w:hAnsi="Times New Roman" w:cs="Times New Roman"/>
          <w:b/>
          <w:bCs/>
          <w:lang w:eastAsia="tr-TR"/>
        </w:rPr>
      </w:pPr>
      <w:r>
        <w:rPr>
          <w:rFonts w:ascii="Times New Roman" w:hAnsi="Times New Roman" w:cs="Times New Roman"/>
          <w:b/>
          <w:bCs/>
          <w:lang w:eastAsia="tr-TR"/>
        </w:rPr>
        <w:t>Sınıfı:</w:t>
      </w:r>
    </w:p>
    <w:p w:rsidR="00ED3C06" w:rsidRPr="00E92EA9" w:rsidRDefault="00ED3C06" w:rsidP="00E92EA9">
      <w:pPr>
        <w:spacing w:after="0" w:line="240" w:lineRule="auto"/>
        <w:ind w:left="567" w:hanging="567"/>
        <w:jc w:val="center"/>
        <w:rPr>
          <w:rFonts w:ascii="Times New Roman" w:hAnsi="Times New Roman" w:cs="Times New Roman"/>
          <w:b/>
          <w:bCs/>
          <w:lang w:eastAsia="tr-TR"/>
        </w:rPr>
      </w:pPr>
      <w:r>
        <w:rPr>
          <w:rFonts w:ascii="Times New Roman" w:hAnsi="Times New Roman" w:cs="Times New Roman"/>
          <w:b/>
          <w:bCs/>
          <w:lang w:eastAsia="tr-TR"/>
        </w:rPr>
        <w:t>………</w:t>
      </w:r>
      <w:r w:rsidRPr="00E92EA9">
        <w:rPr>
          <w:rFonts w:ascii="Times New Roman" w:hAnsi="Times New Roman" w:cs="Times New Roman"/>
          <w:b/>
          <w:bCs/>
          <w:lang w:eastAsia="tr-TR"/>
        </w:rPr>
        <w:t xml:space="preserve"> YBO</w:t>
      </w:r>
      <w:r>
        <w:rPr>
          <w:rFonts w:ascii="Times New Roman" w:hAnsi="Times New Roman" w:cs="Times New Roman"/>
          <w:b/>
          <w:bCs/>
          <w:lang w:eastAsia="tr-TR"/>
        </w:rPr>
        <w:t>/İHO</w:t>
      </w:r>
      <w:r w:rsidRPr="00E92EA9">
        <w:rPr>
          <w:rFonts w:ascii="Times New Roman" w:hAnsi="Times New Roman" w:cs="Times New Roman"/>
          <w:b/>
          <w:bCs/>
          <w:lang w:eastAsia="tr-TR"/>
        </w:rPr>
        <w:t xml:space="preserve"> </w:t>
      </w:r>
      <w:r>
        <w:rPr>
          <w:rFonts w:ascii="Times New Roman" w:hAnsi="Times New Roman" w:cs="Times New Roman"/>
          <w:b/>
          <w:bCs/>
          <w:lang w:eastAsia="tr-TR"/>
        </w:rPr>
        <w:t xml:space="preserve">2016-2017 </w:t>
      </w:r>
      <w:r w:rsidRPr="00E92EA9">
        <w:rPr>
          <w:rFonts w:ascii="Times New Roman" w:hAnsi="Times New Roman" w:cs="Times New Roman"/>
          <w:b/>
          <w:bCs/>
          <w:lang w:eastAsia="tr-TR"/>
        </w:rPr>
        <w:t xml:space="preserve"> EĞİTİM-ÖĞRETİM YILI</w:t>
      </w:r>
    </w:p>
    <w:p w:rsidR="00ED3C06" w:rsidRPr="00E92EA9" w:rsidRDefault="00ED3C06" w:rsidP="00E92EA9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tr-TR"/>
        </w:rPr>
      </w:pPr>
      <w:r>
        <w:rPr>
          <w:rFonts w:ascii="Times New Roman" w:hAnsi="Times New Roman" w:cs="Times New Roman"/>
          <w:b/>
          <w:bCs/>
          <w:lang w:eastAsia="tr-TR"/>
        </w:rPr>
        <w:t>5</w:t>
      </w:r>
      <w:r w:rsidRPr="00E92EA9">
        <w:rPr>
          <w:rFonts w:ascii="Times New Roman" w:hAnsi="Times New Roman" w:cs="Times New Roman"/>
          <w:b/>
          <w:bCs/>
          <w:lang w:eastAsia="tr-TR"/>
        </w:rPr>
        <w:t>.  SINIF 1. DÖNEM 1. YAZILI SORULARI</w:t>
      </w:r>
    </w:p>
    <w:p w:rsidR="00ED3C06" w:rsidRDefault="00ED3C06" w:rsidP="00FA19C5"/>
    <w:p w:rsidR="00ED3C06" w:rsidRPr="00FA19C5" w:rsidRDefault="00ED3C06" w:rsidP="00FA19C5">
      <w:r w:rsidRPr="00FA19C5">
        <w:t>BOZ YILAN KALESİ</w:t>
      </w:r>
    </w:p>
    <w:p w:rsidR="00ED3C06" w:rsidRPr="00FA19C5" w:rsidRDefault="00ED3C06" w:rsidP="00FA19C5">
      <w:r w:rsidRPr="00FA19C5">
        <w:t xml:space="preserve">Bu  köyün yolundan  geçen arabacılar  tabak  gibi  dümdüz  ovada  birdenbire  bir duvar  gibi  yükselen  uçurumun  önüne  gelince  dizginleri  çekerek  atları  durdururlar  ve  kamçılarının  ucuyla  yolculara uçurumun  tepesini  gösterirler:   </w:t>
      </w:r>
    </w:p>
    <w:p w:rsidR="00ED3C06" w:rsidRPr="00FA19C5" w:rsidRDefault="00ED3C06" w:rsidP="00FA19C5">
      <w:r w:rsidRPr="00FA19C5">
        <w:t xml:space="preserve">-Yılan  Kalesi!                                                                                                              </w:t>
      </w:r>
      <w:r>
        <w:t xml:space="preserve">                                                           Ve </w:t>
      </w:r>
      <w:r w:rsidRPr="00FA19C5">
        <w:t xml:space="preserve">yolcuların tepedeki kocaman kaleye merakla baktıklarını görünce “deh” diye arabayı sürer ve ilave  ederler:                                                                                              </w:t>
      </w:r>
    </w:p>
    <w:p w:rsidR="00ED3C06" w:rsidRPr="00FA19C5" w:rsidRDefault="00ED3C06" w:rsidP="00FA19C5">
      <w:r w:rsidRPr="00FA19C5">
        <w:t xml:space="preserve">-Bu  kalede  kocaman  bir   boz yılan  yaşarmış. Vaktiyle  burada  oturan  bir  paşanın ruhuymuş…  Kalede  paşanın  gizli  hazinesini  korur  ve  kimseyi  içeri sokmazmış…                                                                                                                                     </w:t>
      </w:r>
    </w:p>
    <w:p w:rsidR="00ED3C06" w:rsidRPr="00FA19C5" w:rsidRDefault="00ED3C06" w:rsidP="00FA19C5">
      <w:pPr>
        <w:rPr>
          <w:b/>
          <w:bCs/>
        </w:rPr>
      </w:pPr>
      <w:r w:rsidRPr="00FA19C5">
        <w:rPr>
          <w:b/>
          <w:bCs/>
        </w:rPr>
        <w:t xml:space="preserve">( 1-5. Soruları metne göre cevaplayın.) </w:t>
      </w:r>
      <w:r w:rsidRPr="00FA19C5">
        <w:t>(</w:t>
      </w:r>
      <w:r>
        <w:rPr>
          <w:b/>
          <w:bCs/>
        </w:rPr>
        <w:t>40</w:t>
      </w:r>
      <w:r w:rsidRPr="00FA19C5">
        <w:rPr>
          <w:b/>
          <w:bCs/>
        </w:rPr>
        <w:t xml:space="preserve">p) </w:t>
      </w:r>
    </w:p>
    <w:p w:rsidR="00ED3C06" w:rsidRPr="00FA19C5" w:rsidRDefault="00ED3C06" w:rsidP="00FA19C5">
      <w:r w:rsidRPr="00FA19C5">
        <w:rPr>
          <w:b/>
          <w:bCs/>
        </w:rPr>
        <w:t>1-</w:t>
      </w:r>
      <w:r w:rsidRPr="00FA19C5">
        <w:t>Arabacılar  atları</w:t>
      </w:r>
      <w:r w:rsidRPr="00FA19C5">
        <w:rPr>
          <w:b/>
          <w:bCs/>
          <w:i/>
          <w:iCs/>
          <w:u w:val="single"/>
        </w:rPr>
        <w:t>nerede</w:t>
      </w:r>
      <w:r w:rsidRPr="00FA19C5">
        <w:t>durdururlarmış?  …………………………………………………………….</w:t>
      </w:r>
    </w:p>
    <w:p w:rsidR="00ED3C06" w:rsidRPr="00FA19C5" w:rsidRDefault="00ED3C06" w:rsidP="00FA19C5">
      <w:r w:rsidRPr="00FA19C5">
        <w:rPr>
          <w:b/>
          <w:bCs/>
        </w:rPr>
        <w:t>2-</w:t>
      </w:r>
      <w:r w:rsidRPr="00FA19C5">
        <w:t xml:space="preserve">Metinde ova </w:t>
      </w:r>
      <w:r w:rsidRPr="00FA19C5">
        <w:rPr>
          <w:b/>
          <w:bCs/>
          <w:i/>
          <w:iCs/>
          <w:u w:val="single"/>
        </w:rPr>
        <w:t>neye</w:t>
      </w:r>
      <w:r w:rsidRPr="00FA19C5">
        <w:t xml:space="preserve"> benzetiliyor?  ………………………………………………………………………</w:t>
      </w:r>
      <w:r>
        <w:t>……</w:t>
      </w:r>
    </w:p>
    <w:p w:rsidR="00ED3C06" w:rsidRPr="00FA19C5" w:rsidRDefault="00ED3C06" w:rsidP="00FA19C5">
      <w:r w:rsidRPr="00FA19C5">
        <w:rPr>
          <w:b/>
          <w:bCs/>
        </w:rPr>
        <w:t>3-</w:t>
      </w:r>
      <w:r w:rsidRPr="00FA19C5">
        <w:t xml:space="preserve">Vaktiyle kalede </w:t>
      </w:r>
      <w:r w:rsidRPr="00FA19C5">
        <w:rPr>
          <w:b/>
          <w:bCs/>
          <w:i/>
          <w:iCs/>
          <w:u w:val="single"/>
        </w:rPr>
        <w:t>kim</w:t>
      </w:r>
      <w:r w:rsidRPr="00FA19C5">
        <w:t xml:space="preserve"> oturuyormuş?  …………………………………………………………………….</w:t>
      </w:r>
    </w:p>
    <w:p w:rsidR="00ED3C06" w:rsidRPr="00FA19C5" w:rsidRDefault="00ED3C06" w:rsidP="00FA19C5">
      <w:r w:rsidRPr="00FA19C5">
        <w:rPr>
          <w:b/>
          <w:bCs/>
        </w:rPr>
        <w:t>4-</w:t>
      </w:r>
      <w:r w:rsidRPr="00FA19C5">
        <w:t xml:space="preserve">Bozyılanın kalede görevi </w:t>
      </w:r>
      <w:r w:rsidRPr="00FA19C5">
        <w:rPr>
          <w:b/>
          <w:bCs/>
          <w:i/>
          <w:iCs/>
          <w:u w:val="single"/>
        </w:rPr>
        <w:t>ne</w:t>
      </w:r>
      <w:r w:rsidRPr="00FA19C5">
        <w:t>?  …………………………………………………………………………</w:t>
      </w:r>
      <w:r>
        <w:t>……</w:t>
      </w:r>
    </w:p>
    <w:p w:rsidR="00ED3C06" w:rsidRPr="00FA19C5" w:rsidRDefault="00ED3C06" w:rsidP="00FA19C5">
      <w:r w:rsidRPr="00FA19C5">
        <w:rPr>
          <w:b/>
          <w:bCs/>
        </w:rPr>
        <w:t>5-</w:t>
      </w:r>
      <w:r w:rsidRPr="00FA19C5">
        <w:t xml:space="preserve">Boz yılan </w:t>
      </w:r>
      <w:r w:rsidRPr="00FA19C5">
        <w:rPr>
          <w:b/>
          <w:bCs/>
          <w:i/>
          <w:iCs/>
          <w:u w:val="single"/>
        </w:rPr>
        <w:t>niçin</w:t>
      </w:r>
      <w:r w:rsidRPr="00FA19C5">
        <w:t xml:space="preserve"> kalede yaşarmış?  ………………………………………………………………………</w:t>
      </w:r>
      <w:r>
        <w:t>….</w:t>
      </w:r>
    </w:p>
    <w:p w:rsidR="00ED3C06" w:rsidRDefault="00ED3C06" w:rsidP="003C619F"/>
    <w:p w:rsidR="00ED3C06" w:rsidRPr="003C619F" w:rsidRDefault="00ED3C06" w:rsidP="003C619F">
      <w:r>
        <w:t>6</w:t>
      </w:r>
      <w:r w:rsidRPr="005C696F">
        <w:rPr>
          <w:b/>
          <w:bCs/>
        </w:rPr>
        <w:t xml:space="preserve">. Aşağıda verilen sözcüklerin  </w:t>
      </w:r>
      <w:r w:rsidRPr="005C696F">
        <w:rPr>
          <w:b/>
          <w:bCs/>
          <w:u w:val="single"/>
        </w:rPr>
        <w:t>eş anlamlılarını</w:t>
      </w:r>
      <w:r w:rsidRPr="005C696F">
        <w:rPr>
          <w:b/>
          <w:bCs/>
        </w:rPr>
        <w:t xml:space="preserve">  karşılarına yazınız. </w:t>
      </w:r>
      <w:r w:rsidRPr="003C619F">
        <w:rPr>
          <w:b/>
          <w:bCs/>
        </w:rPr>
        <w:t>(</w:t>
      </w:r>
      <w:r>
        <w:rPr>
          <w:b/>
          <w:bCs/>
        </w:rPr>
        <w:t>10</w:t>
      </w:r>
      <w:r w:rsidRPr="003C619F">
        <w:rPr>
          <w:b/>
          <w:bCs/>
        </w:rPr>
        <w:t xml:space="preserve"> p)</w:t>
      </w:r>
    </w:p>
    <w:p w:rsidR="00ED3C06" w:rsidRPr="003C619F" w:rsidRDefault="00ED3C06" w:rsidP="003C619F">
      <w:r>
        <w:t>Okul</w:t>
      </w:r>
      <w:r w:rsidRPr="003C619F">
        <w:t>:……………………………..</w:t>
      </w:r>
      <w:r>
        <w:t xml:space="preserve">Siyah </w:t>
      </w:r>
      <w:r w:rsidRPr="003C619F">
        <w:t>:……………………………………</w:t>
      </w:r>
    </w:p>
    <w:p w:rsidR="00ED3C06" w:rsidRDefault="00ED3C06" w:rsidP="003C619F">
      <w:r>
        <w:t>Hatıra</w:t>
      </w:r>
      <w:r w:rsidRPr="003C619F">
        <w:t>:……………………………..</w:t>
      </w:r>
      <w:r>
        <w:t>Yanıt</w:t>
      </w:r>
      <w:r w:rsidRPr="003C619F">
        <w:t>: ……………………………………</w:t>
      </w:r>
    </w:p>
    <w:p w:rsidR="00ED3C06" w:rsidRDefault="00ED3C06">
      <w:r>
        <w:t>Zaman :……………………………….</w:t>
      </w:r>
    </w:p>
    <w:p w:rsidR="00ED3C06" w:rsidRDefault="00ED3C06">
      <w:pPr>
        <w:rPr>
          <w:b/>
          <w:bCs/>
        </w:rPr>
      </w:pPr>
      <w:r>
        <w:t>7</w:t>
      </w:r>
      <w:r w:rsidRPr="005C696F">
        <w:rPr>
          <w:b/>
          <w:bCs/>
        </w:rPr>
        <w:t>.“</w:t>
      </w:r>
      <w:r w:rsidRPr="005C696F">
        <w:rPr>
          <w:b/>
          <w:bCs/>
          <w:u w:val="single"/>
        </w:rPr>
        <w:t>Hayret”</w:t>
      </w:r>
      <w:r w:rsidRPr="005C696F">
        <w:rPr>
          <w:b/>
          <w:bCs/>
        </w:rPr>
        <w:t xml:space="preserve">sözcüğünü  anlamına  uygun  olarak  </w:t>
      </w:r>
      <w:r w:rsidRPr="005C696F">
        <w:rPr>
          <w:b/>
          <w:bCs/>
          <w:u w:val="single"/>
        </w:rPr>
        <w:t>cümle  içerisinde kullanınız.</w:t>
      </w:r>
      <w:r w:rsidRPr="003C619F">
        <w:rPr>
          <w:b/>
          <w:bCs/>
        </w:rPr>
        <w:t xml:space="preserve"> (5</w:t>
      </w:r>
      <w:r>
        <w:rPr>
          <w:b/>
          <w:bCs/>
        </w:rPr>
        <w:t>p</w:t>
      </w:r>
      <w:r w:rsidRPr="003C619F">
        <w:rPr>
          <w:b/>
          <w:bCs/>
        </w:rPr>
        <w:t>)</w:t>
      </w:r>
    </w:p>
    <w:p w:rsidR="00ED3C06" w:rsidRPr="003C619F" w:rsidRDefault="00ED3C06">
      <w:r w:rsidRPr="003C619F">
        <w:t>…………………………………………………………………………………………………………………………………………………..</w:t>
      </w:r>
    </w:p>
    <w:p w:rsidR="00ED3C06" w:rsidRPr="003C619F" w:rsidRDefault="00ED3C06" w:rsidP="003C619F">
      <w:pPr>
        <w:spacing w:after="0"/>
        <w:rPr>
          <w:b/>
          <w:bCs/>
          <w:color w:val="000000"/>
          <w:lang w:eastAsia="tr-TR"/>
        </w:rPr>
      </w:pPr>
      <w:r>
        <w:rPr>
          <w:b/>
          <w:bCs/>
          <w:color w:val="000000"/>
          <w:lang w:eastAsia="tr-TR"/>
        </w:rPr>
        <w:t>8</w:t>
      </w:r>
      <w:r w:rsidRPr="003C619F">
        <w:rPr>
          <w:b/>
          <w:bCs/>
          <w:color w:val="000000"/>
          <w:lang w:eastAsia="tr-TR"/>
        </w:rPr>
        <w:t>.Aşağıda eşleştirilen zıt anlamlı kelimelerden hangisi yanlış eşleştirilmiştir?</w:t>
      </w:r>
      <w:r w:rsidRPr="003C619F">
        <w:rPr>
          <w:b/>
          <w:bCs/>
          <w:color w:val="000000"/>
          <w:sz w:val="24"/>
          <w:szCs w:val="24"/>
          <w:u w:val="single"/>
          <w:lang w:eastAsia="tr-TR"/>
        </w:rPr>
        <w:t xml:space="preserve"> (5p)</w:t>
      </w:r>
    </w:p>
    <w:p w:rsidR="00ED3C06" w:rsidRPr="003C619F" w:rsidRDefault="00ED3C06" w:rsidP="003C619F">
      <w:pPr>
        <w:spacing w:after="0"/>
        <w:rPr>
          <w:color w:val="000000"/>
          <w:lang w:eastAsia="tr-TR"/>
        </w:rPr>
      </w:pPr>
      <w:r w:rsidRPr="003C619F">
        <w:rPr>
          <w:b/>
          <w:bCs/>
          <w:color w:val="000000"/>
          <w:lang w:eastAsia="tr-TR"/>
        </w:rPr>
        <w:t>a)</w:t>
      </w:r>
      <w:r w:rsidRPr="003C619F">
        <w:rPr>
          <w:color w:val="000000"/>
          <w:lang w:eastAsia="tr-TR"/>
        </w:rPr>
        <w:t xml:space="preserve"> Alçak-Yüksek     </w:t>
      </w:r>
      <w:r w:rsidRPr="003C619F">
        <w:rPr>
          <w:b/>
          <w:bCs/>
          <w:color w:val="000000"/>
          <w:lang w:eastAsia="tr-TR"/>
        </w:rPr>
        <w:t>b)</w:t>
      </w:r>
      <w:r w:rsidRPr="003C619F">
        <w:rPr>
          <w:color w:val="000000"/>
          <w:lang w:eastAsia="tr-TR"/>
        </w:rPr>
        <w:t>Yaşlı-Genç</w:t>
      </w:r>
    </w:p>
    <w:p w:rsidR="00ED3C06" w:rsidRPr="003C619F" w:rsidRDefault="00ED3C06" w:rsidP="003C619F">
      <w:pPr>
        <w:spacing w:after="0"/>
        <w:rPr>
          <w:color w:val="000000"/>
          <w:lang w:eastAsia="tr-TR"/>
        </w:rPr>
      </w:pPr>
      <w:r w:rsidRPr="003C619F">
        <w:rPr>
          <w:b/>
          <w:bCs/>
          <w:color w:val="000000"/>
          <w:lang w:eastAsia="tr-TR"/>
        </w:rPr>
        <w:t>c)</w:t>
      </w:r>
      <w:r w:rsidRPr="003C619F">
        <w:rPr>
          <w:color w:val="000000"/>
          <w:lang w:eastAsia="tr-TR"/>
        </w:rPr>
        <w:t xml:space="preserve">Şişman-Uzun             </w:t>
      </w:r>
      <w:r w:rsidRPr="003C619F">
        <w:rPr>
          <w:b/>
          <w:bCs/>
          <w:color w:val="000000"/>
          <w:lang w:eastAsia="tr-TR"/>
        </w:rPr>
        <w:t>d)</w:t>
      </w:r>
      <w:r w:rsidRPr="003C619F">
        <w:rPr>
          <w:color w:val="000000"/>
          <w:lang w:eastAsia="tr-TR"/>
        </w:rPr>
        <w:t xml:space="preserve"> Güzel-Çirkin</w:t>
      </w:r>
    </w:p>
    <w:p w:rsidR="00ED3C06" w:rsidRDefault="00ED3C06">
      <w:pPr>
        <w:rPr>
          <w:b/>
          <w:bCs/>
          <w:u w:val="single"/>
        </w:rPr>
      </w:pPr>
    </w:p>
    <w:p w:rsidR="00ED3C06" w:rsidRDefault="00ED3C06">
      <w:pPr>
        <w:rPr>
          <w:b/>
          <w:bCs/>
          <w:u w:val="single"/>
        </w:rPr>
      </w:pPr>
    </w:p>
    <w:p w:rsidR="00ED3C06" w:rsidRPr="00667508" w:rsidRDefault="00ED3C06" w:rsidP="00667508">
      <w:pPr>
        <w:spacing w:after="0"/>
        <w:rPr>
          <w:b/>
          <w:bCs/>
          <w:color w:val="000000"/>
          <w:lang w:eastAsia="tr-TR"/>
        </w:rPr>
      </w:pPr>
      <w:r>
        <w:rPr>
          <w:b/>
          <w:bCs/>
          <w:color w:val="000000"/>
          <w:lang w:eastAsia="tr-TR"/>
        </w:rPr>
        <w:t>9</w:t>
      </w:r>
      <w:r w:rsidRPr="00667508">
        <w:rPr>
          <w:b/>
          <w:bCs/>
          <w:color w:val="000000"/>
          <w:lang w:eastAsia="tr-TR"/>
        </w:rPr>
        <w:t>. Aşağıdaki cümlelerin hangisinde ikileme vardır?</w:t>
      </w:r>
      <w:r w:rsidRPr="00667508">
        <w:rPr>
          <w:b/>
          <w:bCs/>
          <w:color w:val="000000"/>
          <w:sz w:val="24"/>
          <w:szCs w:val="24"/>
          <w:u w:val="single"/>
          <w:lang w:eastAsia="tr-TR"/>
        </w:rPr>
        <w:t xml:space="preserve"> (5p)</w:t>
      </w:r>
    </w:p>
    <w:p w:rsidR="00ED3C06" w:rsidRPr="00667508" w:rsidRDefault="00ED3C06" w:rsidP="00667508">
      <w:pPr>
        <w:spacing w:after="0"/>
        <w:rPr>
          <w:color w:val="000000"/>
          <w:lang w:eastAsia="tr-TR"/>
        </w:rPr>
      </w:pPr>
      <w:r w:rsidRPr="00667508">
        <w:rPr>
          <w:b/>
          <w:bCs/>
          <w:color w:val="000000"/>
          <w:lang w:eastAsia="tr-TR"/>
        </w:rPr>
        <w:t>a)</w:t>
      </w:r>
      <w:r>
        <w:rPr>
          <w:color w:val="000000"/>
          <w:lang w:eastAsia="tr-TR"/>
        </w:rPr>
        <w:t>İki tane ekmek aldım.</w:t>
      </w:r>
    </w:p>
    <w:p w:rsidR="00ED3C06" w:rsidRPr="00667508" w:rsidRDefault="00ED3C06" w:rsidP="00667508">
      <w:pPr>
        <w:spacing w:after="0"/>
        <w:rPr>
          <w:color w:val="000000"/>
          <w:lang w:eastAsia="tr-TR"/>
        </w:rPr>
      </w:pPr>
      <w:r w:rsidRPr="00667508">
        <w:rPr>
          <w:b/>
          <w:bCs/>
          <w:color w:val="000000"/>
          <w:lang w:eastAsia="tr-TR"/>
        </w:rPr>
        <w:t>b</w:t>
      </w:r>
      <w:r w:rsidRPr="00667508">
        <w:rPr>
          <w:color w:val="000000"/>
          <w:lang w:eastAsia="tr-TR"/>
        </w:rPr>
        <w:t xml:space="preserve"> Çocuk ufak ufak adım attı.</w:t>
      </w:r>
    </w:p>
    <w:p w:rsidR="00ED3C06" w:rsidRPr="00667508" w:rsidRDefault="00ED3C06" w:rsidP="00667508">
      <w:pPr>
        <w:spacing w:after="0"/>
        <w:rPr>
          <w:color w:val="000000"/>
          <w:lang w:eastAsia="tr-TR"/>
        </w:rPr>
      </w:pPr>
      <w:r w:rsidRPr="00667508">
        <w:rPr>
          <w:b/>
          <w:bCs/>
          <w:color w:val="000000"/>
          <w:lang w:eastAsia="tr-TR"/>
        </w:rPr>
        <w:t>c)</w:t>
      </w:r>
      <w:r w:rsidRPr="00667508">
        <w:rPr>
          <w:color w:val="000000"/>
          <w:lang w:eastAsia="tr-TR"/>
        </w:rPr>
        <w:t xml:space="preserve"> Okulumuz çok güzel</w:t>
      </w:r>
    </w:p>
    <w:p w:rsidR="00ED3C06" w:rsidRPr="00667508" w:rsidRDefault="00ED3C06" w:rsidP="00667508">
      <w:pPr>
        <w:spacing w:after="0"/>
        <w:rPr>
          <w:color w:val="000000"/>
          <w:lang w:eastAsia="tr-TR"/>
        </w:rPr>
      </w:pPr>
      <w:r w:rsidRPr="00667508">
        <w:rPr>
          <w:b/>
          <w:bCs/>
          <w:color w:val="000000"/>
          <w:lang w:eastAsia="tr-TR"/>
        </w:rPr>
        <w:t>d</w:t>
      </w:r>
      <w:r w:rsidRPr="00667508">
        <w:rPr>
          <w:color w:val="000000"/>
          <w:lang w:eastAsia="tr-TR"/>
        </w:rPr>
        <w:t>)Sınavımız gayet güzel geçti.</w:t>
      </w:r>
    </w:p>
    <w:p w:rsidR="00ED3C06" w:rsidRPr="005C696F" w:rsidRDefault="00ED3C06">
      <w:pPr>
        <w:rPr>
          <w:b/>
          <w:bCs/>
        </w:rPr>
      </w:pPr>
    </w:p>
    <w:p w:rsidR="00ED3C06" w:rsidRDefault="00ED3C06">
      <w:pPr>
        <w:rPr>
          <w:b/>
          <w:bCs/>
          <w:u w:val="single"/>
        </w:rPr>
      </w:pPr>
      <w:r>
        <w:rPr>
          <w:b/>
          <w:bCs/>
        </w:rPr>
        <w:t xml:space="preserve">10. </w:t>
      </w:r>
      <w:r w:rsidRPr="005C696F">
        <w:rPr>
          <w:b/>
          <w:bCs/>
        </w:rPr>
        <w:t>Aşağıda verilen kelimelerin zıt anlamlarını karşılarına yazınız.</w:t>
      </w:r>
      <w:r w:rsidRPr="005C696F">
        <w:rPr>
          <w:b/>
          <w:bCs/>
          <w:u w:val="single"/>
        </w:rPr>
        <w:t xml:space="preserve"> (10</w:t>
      </w:r>
      <w:r>
        <w:rPr>
          <w:b/>
          <w:bCs/>
          <w:u w:val="single"/>
        </w:rPr>
        <w:t xml:space="preserve"> p)</w:t>
      </w:r>
    </w:p>
    <w:p w:rsidR="00ED3C06" w:rsidRPr="005C696F" w:rsidRDefault="00ED3C06" w:rsidP="005C696F">
      <w:r w:rsidRPr="005C696F">
        <w:t>Sıcak…………………               Geniş-………………</w:t>
      </w:r>
    </w:p>
    <w:p w:rsidR="00ED3C06" w:rsidRPr="005C696F" w:rsidRDefault="00ED3C06" w:rsidP="005C696F">
      <w:r w:rsidRPr="005C696F">
        <w:t>Yüksek-………………            Uzun…………………</w:t>
      </w:r>
    </w:p>
    <w:p w:rsidR="00ED3C06" w:rsidRPr="005C696F" w:rsidRDefault="00ED3C06" w:rsidP="005C696F">
      <w:r w:rsidRPr="005C696F">
        <w:t>Gizli-…………….</w:t>
      </w:r>
    </w:p>
    <w:p w:rsidR="00ED3C06" w:rsidRPr="00E30D30" w:rsidRDefault="00ED3C06" w:rsidP="00E30D30">
      <w:r>
        <w:t>11</w:t>
      </w:r>
      <w:r w:rsidRPr="00E30D30">
        <w:rPr>
          <w:b/>
          <w:bCs/>
        </w:rPr>
        <w:t xml:space="preserve">. Aşağıda altı çizili sözcükleri </w:t>
      </w:r>
      <w:r w:rsidRPr="00E30D30">
        <w:rPr>
          <w:b/>
          <w:bCs/>
          <w:u w:val="single"/>
        </w:rPr>
        <w:t>mecaz ve gerçek anlam</w:t>
      </w:r>
      <w:r w:rsidRPr="00E30D30">
        <w:rPr>
          <w:b/>
          <w:bCs/>
        </w:rPr>
        <w:t xml:space="preserve"> yönünden inceleyip karşısına yazınız</w:t>
      </w:r>
      <w:r w:rsidRPr="00E30D30">
        <w:t>.</w:t>
      </w:r>
      <w:r w:rsidRPr="00E30D30">
        <w:rPr>
          <w:b/>
          <w:bCs/>
        </w:rPr>
        <w:t>(10 p)</w:t>
      </w:r>
    </w:p>
    <w:p w:rsidR="00ED3C06" w:rsidRPr="00E30D30" w:rsidRDefault="00ED3C06" w:rsidP="00E30D30">
      <w:r w:rsidRPr="00E30D30">
        <w:t xml:space="preserve"> Ömründe rahat </w:t>
      </w:r>
      <w:r w:rsidRPr="00E30D30">
        <w:rPr>
          <w:u w:val="single"/>
        </w:rPr>
        <w:t>yüzü</w:t>
      </w:r>
      <w:r w:rsidRPr="00E30D30">
        <w:t xml:space="preserve"> görmedi.</w:t>
      </w:r>
      <w:r w:rsidRPr="00E30D30">
        <w:tab/>
        <w:t>…………….…</w:t>
      </w:r>
    </w:p>
    <w:p w:rsidR="00ED3C06" w:rsidRPr="00E30D30" w:rsidRDefault="00ED3C06" w:rsidP="00E30D30">
      <w:r w:rsidRPr="00E30D30">
        <w:t xml:space="preserve"> Haberi duyunca içim </w:t>
      </w:r>
      <w:r w:rsidRPr="00E30D30">
        <w:rPr>
          <w:u w:val="single"/>
        </w:rPr>
        <w:t>parçalandı.</w:t>
      </w:r>
      <w:r w:rsidRPr="00E30D30">
        <w:tab/>
        <w:t>…………….…</w:t>
      </w:r>
    </w:p>
    <w:p w:rsidR="00ED3C06" w:rsidRPr="00E30D30" w:rsidRDefault="00ED3C06" w:rsidP="00E30D30">
      <w:r w:rsidRPr="00E30D30">
        <w:t xml:space="preserve"> Ağacın </w:t>
      </w:r>
      <w:r w:rsidRPr="00E30D30">
        <w:rPr>
          <w:u w:val="single"/>
        </w:rPr>
        <w:t>dalları</w:t>
      </w:r>
      <w:r w:rsidRPr="00E30D30">
        <w:t xml:space="preserve"> sallanıyordu.</w:t>
      </w:r>
      <w:r w:rsidRPr="00E30D30">
        <w:tab/>
        <w:t>……………….</w:t>
      </w:r>
    </w:p>
    <w:p w:rsidR="00ED3C06" w:rsidRPr="00E30D30" w:rsidRDefault="00ED3C06" w:rsidP="00E30D30">
      <w:r w:rsidRPr="00E30D30">
        <w:t xml:space="preserve"> Düğün, mahalleyi </w:t>
      </w:r>
      <w:r w:rsidRPr="00E30D30">
        <w:rPr>
          <w:u w:val="single"/>
        </w:rPr>
        <w:t xml:space="preserve">ayağa </w:t>
      </w:r>
      <w:r w:rsidRPr="00E30D30">
        <w:t>kaldırdı.</w:t>
      </w:r>
      <w:r w:rsidRPr="00E30D30">
        <w:tab/>
        <w:t>……………….</w:t>
      </w:r>
    </w:p>
    <w:p w:rsidR="00ED3C06" w:rsidRPr="00E30D30" w:rsidRDefault="00ED3C06" w:rsidP="00E30D30">
      <w:r w:rsidRPr="00E30D30">
        <w:rPr>
          <w:u w:val="single"/>
        </w:rPr>
        <w:t>Üzüm</w:t>
      </w:r>
      <w:r w:rsidRPr="00E30D30">
        <w:t>, çok faydalı bir meyvedir.</w:t>
      </w:r>
      <w:r w:rsidRPr="00E30D30">
        <w:tab/>
        <w:t>……………….</w:t>
      </w:r>
    </w:p>
    <w:p w:rsidR="00ED3C06" w:rsidRDefault="00ED3C06" w:rsidP="00E30D30">
      <w:pPr>
        <w:rPr>
          <w:b/>
          <w:bCs/>
        </w:rPr>
      </w:pPr>
    </w:p>
    <w:p w:rsidR="00ED3C06" w:rsidRPr="00E30D30" w:rsidRDefault="00ED3C06" w:rsidP="00E30D30">
      <w:pPr>
        <w:rPr>
          <w:b/>
          <w:bCs/>
        </w:rPr>
      </w:pPr>
      <w:r>
        <w:rPr>
          <w:b/>
          <w:bCs/>
        </w:rPr>
        <w:t>12</w:t>
      </w:r>
      <w:r w:rsidRPr="00E30D30">
        <w:rPr>
          <w:b/>
          <w:bCs/>
        </w:rPr>
        <w:t>.Aşağıdaki cümlelerin yanına duygu,abartı,şaşkınlık,öfke mi bildirdiklerini yazınız.(10p)</w:t>
      </w:r>
    </w:p>
    <w:p w:rsidR="00ED3C06" w:rsidRPr="00E30D30" w:rsidRDefault="00ED3C06" w:rsidP="00E30D30">
      <w:pPr>
        <w:rPr>
          <w:b/>
          <w:bCs/>
        </w:rPr>
      </w:pPr>
      <w:r w:rsidRPr="00E30D30">
        <w:rPr>
          <w:b/>
          <w:bCs/>
        </w:rPr>
        <w:t>-Aa, ne kadar değişmişsin.................... Evde dağ kadar işim var...................................</w:t>
      </w:r>
    </w:p>
    <w:p w:rsidR="00ED3C06" w:rsidRPr="00E30D30" w:rsidRDefault="00ED3C06" w:rsidP="00E30D30">
      <w:pPr>
        <w:rPr>
          <w:b/>
          <w:bCs/>
        </w:rPr>
      </w:pPr>
      <w:r w:rsidRPr="00E30D30">
        <w:rPr>
          <w:b/>
          <w:bCs/>
        </w:rPr>
        <w:t>-Ailemi  çok özledim............................O benim kardeşimi nasıl döver?...................................</w:t>
      </w:r>
    </w:p>
    <w:p w:rsidR="00ED3C06" w:rsidRDefault="00ED3C06" w:rsidP="00E92EA9">
      <w:pPr>
        <w:rPr>
          <w:b/>
          <w:bCs/>
        </w:rPr>
      </w:pPr>
    </w:p>
    <w:p w:rsidR="00ED3C06" w:rsidRPr="00E92EA9" w:rsidRDefault="00ED3C06" w:rsidP="00E92EA9">
      <w:pPr>
        <w:rPr>
          <w:b/>
          <w:bCs/>
        </w:rPr>
      </w:pPr>
      <w:r w:rsidRPr="00E92EA9">
        <w:rPr>
          <w:b/>
          <w:bCs/>
        </w:rPr>
        <w:t>15-”Bir konuda çok hassas davranmak” anlamına gelen deyim hangisidir?</w:t>
      </w:r>
      <w:r>
        <w:rPr>
          <w:b/>
          <w:bCs/>
        </w:rPr>
        <w:t xml:space="preserve"> (5</w:t>
      </w:r>
      <w:r w:rsidRPr="00E92EA9">
        <w:rPr>
          <w:b/>
          <w:bCs/>
        </w:rPr>
        <w:t xml:space="preserve"> P)</w:t>
      </w:r>
    </w:p>
    <w:p w:rsidR="00ED3C06" w:rsidRPr="00E92EA9" w:rsidRDefault="00ED3C06" w:rsidP="00E92EA9">
      <w:r w:rsidRPr="00E92EA9">
        <w:t>A) Kafası şişmek</w:t>
      </w:r>
    </w:p>
    <w:p w:rsidR="00ED3C06" w:rsidRPr="00E92EA9" w:rsidRDefault="00ED3C06" w:rsidP="00E92EA9">
      <w:r w:rsidRPr="00E92EA9">
        <w:t>B) Kılı kırk yarmak</w:t>
      </w:r>
    </w:p>
    <w:p w:rsidR="00ED3C06" w:rsidRPr="00E92EA9" w:rsidRDefault="00ED3C06" w:rsidP="00E92EA9">
      <w:r w:rsidRPr="00E92EA9">
        <w:t>C) Kafasını kaşıyamamak</w:t>
      </w:r>
    </w:p>
    <w:p w:rsidR="00ED3C06" w:rsidRPr="00E92EA9" w:rsidRDefault="00ED3C06" w:rsidP="00E92EA9">
      <w:r w:rsidRPr="00E92EA9">
        <w:t>D) Başından savmak</w:t>
      </w:r>
    </w:p>
    <w:p w:rsidR="00ED3C06" w:rsidRPr="007C75D7" w:rsidRDefault="00ED3C06">
      <w:pPr>
        <w:rPr>
          <w:b/>
          <w:bCs/>
        </w:rPr>
      </w:pPr>
    </w:p>
    <w:p w:rsidR="00ED3C06" w:rsidRDefault="00ED3C06">
      <w:r w:rsidRPr="007C75D7">
        <w:rPr>
          <w:b/>
          <w:bCs/>
        </w:rPr>
        <w:t>NOT: Süre 40 dakikadır</w:t>
      </w:r>
      <w:r>
        <w:t>İlyas KUTLU</w:t>
      </w:r>
    </w:p>
    <w:p w:rsidR="00ED3C06" w:rsidRDefault="00ED3C06">
      <w:r>
        <w:t xml:space="preserve">                                                                                                                                      Türkçe Öğretmeni</w:t>
      </w:r>
      <w:bookmarkStart w:id="0" w:name="_GoBack"/>
      <w:bookmarkEnd w:id="0"/>
    </w:p>
    <w:p w:rsidR="00ED3C06" w:rsidRPr="005C696F" w:rsidRDefault="00ED3C06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s1026" type="#_x0000_t75" alt="atammm" style="position:absolute;margin-left:329.4pt;margin-top:414.9pt;width:173.95pt;height:55.5pt;z-index:-251658240;visibility:visible">
            <v:imagedata r:id="rId6" o:title="" gain="60293f" blacklevel="-2621f" grayscale="t"/>
          </v:shape>
        </w:pict>
      </w:r>
    </w:p>
    <w:sectPr w:rsidR="00ED3C06" w:rsidRPr="005C696F" w:rsidSect="000736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3C06" w:rsidRDefault="00ED3C06" w:rsidP="00E92EA9">
      <w:pPr>
        <w:spacing w:after="0" w:line="240" w:lineRule="auto"/>
      </w:pPr>
      <w:r>
        <w:separator/>
      </w:r>
    </w:p>
  </w:endnote>
  <w:endnote w:type="continuationSeparator" w:id="1">
    <w:p w:rsidR="00ED3C06" w:rsidRDefault="00ED3C06" w:rsidP="00E92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3C06" w:rsidRDefault="00ED3C06" w:rsidP="00E92EA9">
      <w:pPr>
        <w:spacing w:after="0" w:line="240" w:lineRule="auto"/>
      </w:pPr>
      <w:r>
        <w:separator/>
      </w:r>
    </w:p>
  </w:footnote>
  <w:footnote w:type="continuationSeparator" w:id="1">
    <w:p w:rsidR="00ED3C06" w:rsidRDefault="00ED3C06" w:rsidP="00E92E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6DD6"/>
    <w:rsid w:val="00073624"/>
    <w:rsid w:val="003C619F"/>
    <w:rsid w:val="005B73F2"/>
    <w:rsid w:val="005C696F"/>
    <w:rsid w:val="005D163B"/>
    <w:rsid w:val="00667508"/>
    <w:rsid w:val="007806DB"/>
    <w:rsid w:val="007C75D7"/>
    <w:rsid w:val="00A81284"/>
    <w:rsid w:val="00B7031A"/>
    <w:rsid w:val="00D96DD6"/>
    <w:rsid w:val="00E30D30"/>
    <w:rsid w:val="00E92EA9"/>
    <w:rsid w:val="00ED3C06"/>
    <w:rsid w:val="00FA1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62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C6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C696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E92E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92EA9"/>
  </w:style>
  <w:style w:type="paragraph" w:styleId="Footer">
    <w:name w:val="footer"/>
    <w:basedOn w:val="Normal"/>
    <w:link w:val="FooterChar"/>
    <w:uiPriority w:val="99"/>
    <w:rsid w:val="00E92E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92E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149</TotalTime>
  <Pages>3</Pages>
  <Words>477</Words>
  <Characters>2719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PCAcEr</dc:creator>
  <cp:keywords>sorubak.com</cp:keywords>
  <dc:description/>
  <cp:lastModifiedBy>edanur</cp:lastModifiedBy>
  <cp:revision>3</cp:revision>
  <dcterms:created xsi:type="dcterms:W3CDTF">2015-11-03T16:10:00Z</dcterms:created>
  <dcterms:modified xsi:type="dcterms:W3CDTF">2016-11-06T14:39:00Z</dcterms:modified>
  <cp:category>sorubak.com</cp:category>
</cp:coreProperties>
</file>