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4F2" w:rsidRDefault="004914F2" w:rsidP="004C4995">
      <w:pPr>
        <w:tabs>
          <w:tab w:val="left" w:pos="2640"/>
        </w:tabs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ab/>
      </w:r>
    </w:p>
    <w:p w:rsidR="004914F2" w:rsidRPr="00AB6345" w:rsidRDefault="004914F2" w:rsidP="00D07456">
      <w:pPr>
        <w:spacing w:line="240" w:lineRule="atLeast"/>
        <w:jc w:val="center"/>
        <w:rPr>
          <w:b/>
          <w:bCs/>
          <w:sz w:val="24"/>
          <w:szCs w:val="24"/>
        </w:rPr>
      </w:pPr>
      <w:r w:rsidRPr="00AB6345">
        <w:rPr>
          <w:b/>
          <w:bCs/>
          <w:sz w:val="24"/>
          <w:szCs w:val="24"/>
        </w:rPr>
        <w:t xml:space="preserve">2016–2017 EĞİTİM ÖĞRETİM YILI ATATÜRK  ORTAOKULU </w:t>
      </w:r>
    </w:p>
    <w:p w:rsidR="004914F2" w:rsidRPr="00AB6345" w:rsidRDefault="004914F2" w:rsidP="00D07456">
      <w:pPr>
        <w:spacing w:line="240" w:lineRule="atLeast"/>
        <w:jc w:val="center"/>
        <w:rPr>
          <w:b/>
          <w:bCs/>
          <w:sz w:val="24"/>
          <w:szCs w:val="24"/>
        </w:rPr>
      </w:pPr>
      <w:r w:rsidRPr="00AB6345">
        <w:rPr>
          <w:i/>
          <w:iCs/>
          <w:sz w:val="24"/>
          <w:szCs w:val="24"/>
        </w:rPr>
        <w:t xml:space="preserve">DİN KÜLTÜRÜ VE AHLAK BİLGİSİ DERSİ </w:t>
      </w:r>
      <w:r>
        <w:rPr>
          <w:b/>
          <w:bCs/>
          <w:sz w:val="24"/>
          <w:szCs w:val="24"/>
        </w:rPr>
        <w:t>5</w:t>
      </w:r>
      <w:r w:rsidRPr="00AB6345">
        <w:rPr>
          <w:b/>
          <w:bCs/>
          <w:sz w:val="24"/>
          <w:szCs w:val="24"/>
        </w:rPr>
        <w:t>-A SINIFI 2.DÖNEM 2.YAZILI SINAVI</w:t>
      </w:r>
    </w:p>
    <w:p w:rsidR="004914F2" w:rsidRDefault="004914F2" w:rsidP="00D07456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 xml:space="preserve">Adı-Soyadı:                                          </w:t>
      </w:r>
    </w:p>
    <w:p w:rsidR="004914F2" w:rsidRPr="00AB6345" w:rsidRDefault="004914F2" w:rsidP="00D07456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Sınıfı- No :</w:t>
      </w:r>
      <w:r w:rsidRPr="00AB6345">
        <w:rPr>
          <w:sz w:val="24"/>
          <w:szCs w:val="24"/>
        </w:rPr>
        <w:tab/>
      </w:r>
    </w:p>
    <w:p w:rsidR="004914F2" w:rsidRDefault="004914F2"/>
    <w:p w:rsidR="004914F2" w:rsidRPr="008E2DDC" w:rsidRDefault="004914F2" w:rsidP="008E2DDC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</w:t>
      </w:r>
      <w:r w:rsidRPr="008E2DDC">
        <w:rPr>
          <w:rFonts w:ascii="Calibri" w:hAnsi="Calibri" w:cs="Calibri"/>
          <w:b/>
          <w:bCs/>
        </w:rPr>
        <w:t>) AŞAĞIDAKİ ÇOKTAN SEÇMELİ SORULARI CEVAPLAYINIZ. ( 5’er Puan )</w:t>
      </w:r>
    </w:p>
    <w:p w:rsidR="004914F2" w:rsidRPr="00D07456" w:rsidRDefault="004914F2" w:rsidP="00D07456">
      <w:pPr>
        <w:rPr>
          <w:rFonts w:ascii="Calibri" w:hAnsi="Calibri" w:cs="Calibri"/>
          <w:b/>
          <w:bCs/>
        </w:rPr>
      </w:pPr>
    </w:p>
    <w:p w:rsidR="004914F2" w:rsidRDefault="004914F2" w:rsidP="00D95496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  <w:sectPr w:rsidR="004914F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914F2" w:rsidRPr="000E098A" w:rsidRDefault="004914F2" w:rsidP="000E098A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1- </w:t>
      </w:r>
      <w:r w:rsidRPr="000E098A">
        <w:rPr>
          <w:rFonts w:ascii="Calibri" w:hAnsi="Calibri" w:cs="Calibri"/>
          <w:b/>
          <w:bCs/>
        </w:rPr>
        <w:t>‘ ‘Yurtta barış, dünyada barış.’’ sözü kime aittir?</w:t>
      </w:r>
    </w:p>
    <w:p w:rsidR="004914F2" w:rsidRDefault="004914F2" w:rsidP="00B13777">
      <w:pPr>
        <w:pStyle w:val="ListParagraph"/>
        <w:spacing w:line="240" w:lineRule="atLeast"/>
        <w:ind w:right="-84"/>
        <w:rPr>
          <w:rFonts w:ascii="Calibri" w:hAnsi="Calibri" w:cs="Calibri"/>
          <w:sz w:val="22"/>
          <w:szCs w:val="22"/>
        </w:rPr>
      </w:pPr>
      <w:r w:rsidRPr="001F4E68">
        <w:rPr>
          <w:rFonts w:ascii="Calibri" w:hAnsi="Calibri" w:cs="Calibri"/>
          <w:sz w:val="22"/>
          <w:szCs w:val="22"/>
        </w:rPr>
        <w:t xml:space="preserve">A) Yunus Emre  </w:t>
      </w:r>
      <w:r>
        <w:rPr>
          <w:rFonts w:ascii="Calibri" w:hAnsi="Calibri" w:cs="Calibri"/>
          <w:sz w:val="22"/>
          <w:szCs w:val="22"/>
        </w:rPr>
        <w:t xml:space="preserve">              </w:t>
      </w:r>
      <w:r w:rsidRPr="001F4E68">
        <w:rPr>
          <w:rFonts w:ascii="Calibri" w:hAnsi="Calibri" w:cs="Calibri"/>
          <w:sz w:val="22"/>
          <w:szCs w:val="22"/>
        </w:rPr>
        <w:t xml:space="preserve">B) Atatürk  </w:t>
      </w:r>
    </w:p>
    <w:p w:rsidR="004914F2" w:rsidRPr="001F4E68" w:rsidRDefault="004914F2" w:rsidP="00B13777">
      <w:pPr>
        <w:pStyle w:val="ListParagraph"/>
        <w:spacing w:line="240" w:lineRule="atLeast"/>
        <w:ind w:right="-84"/>
        <w:rPr>
          <w:rFonts w:ascii="Calibri" w:hAnsi="Calibri" w:cs="Calibri"/>
          <w:sz w:val="22"/>
          <w:szCs w:val="22"/>
        </w:rPr>
      </w:pPr>
      <w:r w:rsidRPr="001F4E68">
        <w:rPr>
          <w:rFonts w:ascii="Calibri" w:hAnsi="Calibri" w:cs="Calibri"/>
          <w:sz w:val="22"/>
          <w:szCs w:val="22"/>
        </w:rPr>
        <w:t xml:space="preserve">C) Hz. Ali  </w:t>
      </w:r>
      <w:r>
        <w:rPr>
          <w:rFonts w:ascii="Calibri" w:hAnsi="Calibri" w:cs="Calibri"/>
          <w:sz w:val="22"/>
          <w:szCs w:val="22"/>
        </w:rPr>
        <w:t xml:space="preserve">                        </w:t>
      </w:r>
      <w:r w:rsidRPr="001F4E68">
        <w:rPr>
          <w:rFonts w:ascii="Calibri" w:hAnsi="Calibri" w:cs="Calibri"/>
          <w:sz w:val="22"/>
          <w:szCs w:val="22"/>
        </w:rPr>
        <w:t>D) Hz. Fıdda</w:t>
      </w:r>
    </w:p>
    <w:p w:rsidR="004914F2" w:rsidRPr="005A67F6" w:rsidRDefault="004914F2" w:rsidP="005930A8">
      <w:pPr>
        <w:pStyle w:val="NoSpacing"/>
        <w:rPr>
          <w:rFonts w:cs="Arial"/>
        </w:rPr>
      </w:pPr>
    </w:p>
    <w:p w:rsidR="004914F2" w:rsidRPr="000E098A" w:rsidRDefault="004914F2" w:rsidP="000E098A">
      <w:pPr>
        <w:rPr>
          <w:rFonts w:ascii="Calibri" w:hAnsi="Calibri" w:cs="Calibri"/>
          <w:b/>
          <w:bCs/>
        </w:rPr>
      </w:pPr>
      <w:r w:rsidRPr="000E098A">
        <w:rPr>
          <w:rFonts w:ascii="Calibri" w:hAnsi="Calibri" w:cs="Calibri"/>
          <w:b/>
          <w:bCs/>
        </w:rPr>
        <w:t>2-</w:t>
      </w:r>
      <w:r w:rsidRPr="00B13777">
        <w:rPr>
          <w:rFonts w:ascii="Calibri" w:hAnsi="Calibri" w:cs="Calibri"/>
          <w:b/>
          <w:bCs/>
        </w:rPr>
        <w:t xml:space="preserve"> </w:t>
      </w:r>
      <w:r w:rsidRPr="000E098A">
        <w:rPr>
          <w:rFonts w:ascii="Calibri" w:hAnsi="Calibri" w:cs="Calibri"/>
          <w:b/>
          <w:bCs/>
        </w:rPr>
        <w:t>Aşağıdakilerden hangisi vatanımıza ve milletimize karşı görevlerimizden biri değildir?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A) Şehit ve gazilerimize saygılı olmak</w:t>
      </w:r>
      <w:r w:rsidRPr="000E098A">
        <w:rPr>
          <w:rFonts w:ascii="Calibri" w:hAnsi="Calibri" w:cs="Calibri"/>
        </w:rPr>
        <w:br/>
        <w:t>B) Askerlik yapmak </w:t>
      </w:r>
      <w:r w:rsidRPr="000E098A">
        <w:rPr>
          <w:rFonts w:ascii="Calibri" w:hAnsi="Calibri" w:cs="Calibri"/>
        </w:rPr>
        <w:br/>
        <w:t>C) Ülkeyi kalkındırmak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D) Anne-babamıza iyi davranmak</w:t>
      </w:r>
    </w:p>
    <w:p w:rsidR="004914F2" w:rsidRPr="005A67F6" w:rsidRDefault="004914F2" w:rsidP="005930A8">
      <w:pPr>
        <w:pStyle w:val="NoSpacing"/>
        <w:rPr>
          <w:rFonts w:cs="Arial"/>
          <w:b/>
          <w:bCs/>
        </w:rPr>
      </w:pPr>
    </w:p>
    <w:p w:rsidR="004914F2" w:rsidRPr="000E098A" w:rsidRDefault="004914F2" w:rsidP="000E098A">
      <w:pPr>
        <w:rPr>
          <w:rFonts w:ascii="Calibri" w:hAnsi="Calibri" w:cs="Calibri"/>
          <w:b/>
          <w:bCs/>
        </w:rPr>
      </w:pPr>
      <w:r w:rsidRPr="000E098A">
        <w:rPr>
          <w:rFonts w:ascii="Calibri" w:hAnsi="Calibri" w:cs="Calibri"/>
          <w:b/>
          <w:bCs/>
        </w:rPr>
        <w:t xml:space="preserve">3- Aşağıdakilerden hangisi üzüntülerimizi paylaştığımız anlardan biri değildir? 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A) Hastaları ziyaret etmek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B) Zor durumda olanlara yardım etmek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C) Büyüklerimizi ziyaret etmek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D) Engellilerin sıkıntılarını paylaşmak</w:t>
      </w:r>
    </w:p>
    <w:p w:rsidR="004914F2" w:rsidRPr="005A67F6" w:rsidRDefault="004914F2" w:rsidP="005930A8">
      <w:pPr>
        <w:pStyle w:val="NoSpacing"/>
        <w:rPr>
          <w:rFonts w:cs="Arial"/>
          <w:b/>
          <w:bCs/>
        </w:rPr>
      </w:pPr>
    </w:p>
    <w:p w:rsidR="004914F2" w:rsidRPr="000E098A" w:rsidRDefault="004914F2" w:rsidP="000E098A">
      <w:pPr>
        <w:rPr>
          <w:rFonts w:ascii="Calibri" w:hAnsi="Calibri" w:cs="Calibri"/>
          <w:b/>
          <w:bCs/>
        </w:rPr>
      </w:pPr>
      <w:r w:rsidRPr="000E098A">
        <w:rPr>
          <w:rFonts w:ascii="Calibri" w:hAnsi="Calibri" w:cs="Calibri"/>
          <w:b/>
          <w:bCs/>
        </w:rPr>
        <w:t>4- Aşağıdakilerden hangisi yanlıştır?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 xml:space="preserve">A) Minare: Ezan okunan yer        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B) Kürsü: Hutbe okunan yer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 xml:space="preserve">C) Mihrap: İmamın namaz kıldırdığı yer      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D) Şadırvan: Abdest alınan yer</w:t>
      </w:r>
    </w:p>
    <w:p w:rsidR="004914F2" w:rsidRPr="005A67F6" w:rsidRDefault="004914F2" w:rsidP="005930A8">
      <w:pPr>
        <w:pStyle w:val="NoSpacing"/>
        <w:rPr>
          <w:rFonts w:cs="Arial"/>
          <w:b/>
          <w:bCs/>
        </w:rPr>
      </w:pPr>
    </w:p>
    <w:p w:rsidR="004914F2" w:rsidRPr="000E098A" w:rsidRDefault="004914F2" w:rsidP="000E098A">
      <w:pPr>
        <w:rPr>
          <w:rFonts w:ascii="Calibri" w:hAnsi="Calibri" w:cs="Calibri"/>
          <w:b/>
          <w:bCs/>
        </w:rPr>
      </w:pPr>
      <w:r w:rsidRPr="000E098A">
        <w:rPr>
          <w:rFonts w:ascii="Calibri" w:hAnsi="Calibri" w:cs="Calibri"/>
          <w:b/>
          <w:bCs/>
        </w:rPr>
        <w:t xml:space="preserve">5-Ahlaklı bir insan hatalı davrandığında hangisini yaparsa en güzel şekilde davranmış olur?  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A) Özür dileyip hatasını telafi etmek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B) Hatasına devam etmek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C) Çeşitli bahanelerle hatasız olduğunu ispatlamaya çalışmak</w:t>
      </w: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D) Hatasını kabul etmek</w:t>
      </w:r>
    </w:p>
    <w:p w:rsidR="004914F2" w:rsidRPr="005A67F6" w:rsidRDefault="004914F2" w:rsidP="005930A8">
      <w:pPr>
        <w:pStyle w:val="NoSpacing"/>
        <w:rPr>
          <w:rFonts w:cs="Arial"/>
          <w:b/>
          <w:bCs/>
        </w:rPr>
      </w:pPr>
    </w:p>
    <w:p w:rsidR="004914F2" w:rsidRPr="000E098A" w:rsidRDefault="004914F2" w:rsidP="000E098A">
      <w:pPr>
        <w:rPr>
          <w:rFonts w:ascii="Calibri" w:hAnsi="Calibri" w:cs="Calibri"/>
          <w:b/>
          <w:bCs/>
        </w:rPr>
      </w:pPr>
      <w:r w:rsidRPr="000E098A">
        <w:rPr>
          <w:rFonts w:ascii="Calibri" w:hAnsi="Calibri" w:cs="Calibri"/>
          <w:b/>
          <w:bCs/>
        </w:rPr>
        <w:t>6- Aşağıdaki ayetlerden hangisi bir dua cümlesi değildir?</w:t>
      </w:r>
    </w:p>
    <w:p w:rsidR="004914F2" w:rsidRPr="000E098A" w:rsidRDefault="004914F2" w:rsidP="00A51621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A) “Rabbim! Küçüklüğümde onlar nasıl beni yetiştirmişlerse şimdi de sen onlara öyle merhamet et.”</w:t>
      </w:r>
    </w:p>
    <w:p w:rsidR="004914F2" w:rsidRPr="000E098A" w:rsidRDefault="004914F2" w:rsidP="00A51621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>B) “Ey iman edenler! Sabır ve namaz ile Allah’tan yardım isteyin.”</w:t>
      </w:r>
    </w:p>
    <w:p w:rsidR="004914F2" w:rsidRPr="008E2DDC" w:rsidRDefault="004914F2" w:rsidP="00A51621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C) “Ey Rabbimiz! (Amellerin) hesap olunacağı gün beni, annemi, babamı ve bütün müminleri bağışla.”</w:t>
      </w:r>
    </w:p>
    <w:p w:rsidR="004914F2" w:rsidRPr="008E2DDC" w:rsidRDefault="004914F2" w:rsidP="00A51621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 xml:space="preserve">D) “…. Rabbim ilmimi artır.” </w:t>
      </w: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Default="004914F2" w:rsidP="00A51621">
      <w:pPr>
        <w:pStyle w:val="ListParagraph"/>
        <w:autoSpaceDE w:val="0"/>
        <w:autoSpaceDN w:val="0"/>
        <w:adjustRightInd w:val="0"/>
        <w:ind w:left="0"/>
        <w:rPr>
          <w:rFonts w:ascii="Calibri" w:hAnsi="Calibri" w:cs="Arial"/>
          <w:b/>
          <w:bCs/>
          <w:sz w:val="20"/>
          <w:szCs w:val="20"/>
        </w:rPr>
      </w:pPr>
    </w:p>
    <w:p w:rsidR="004914F2" w:rsidRDefault="004914F2" w:rsidP="00A51621">
      <w:pPr>
        <w:pStyle w:val="ListParagraph"/>
        <w:autoSpaceDE w:val="0"/>
        <w:autoSpaceDN w:val="0"/>
        <w:adjustRightInd w:val="0"/>
        <w:ind w:left="0"/>
        <w:rPr>
          <w:rFonts w:ascii="Calibri" w:hAnsi="Calibri" w:cs="Arial"/>
          <w:b/>
          <w:bCs/>
          <w:sz w:val="20"/>
          <w:szCs w:val="20"/>
        </w:rPr>
      </w:pPr>
    </w:p>
    <w:p w:rsidR="004914F2" w:rsidRDefault="004914F2" w:rsidP="00A51621">
      <w:pPr>
        <w:pStyle w:val="ListParagraph"/>
        <w:autoSpaceDE w:val="0"/>
        <w:autoSpaceDN w:val="0"/>
        <w:adjustRightInd w:val="0"/>
        <w:ind w:left="0"/>
        <w:rPr>
          <w:rFonts w:ascii="Calibri" w:hAnsi="Calibri" w:cs="Arial"/>
          <w:b/>
          <w:bCs/>
          <w:sz w:val="20"/>
          <w:szCs w:val="20"/>
        </w:rPr>
      </w:pPr>
    </w:p>
    <w:p w:rsidR="004914F2" w:rsidRPr="000E098A" w:rsidRDefault="004914F2" w:rsidP="00A51621">
      <w:pPr>
        <w:pStyle w:val="ListParagraph"/>
        <w:autoSpaceDE w:val="0"/>
        <w:autoSpaceDN w:val="0"/>
        <w:adjustRightInd w:val="0"/>
        <w:ind w:left="0"/>
        <w:rPr>
          <w:rFonts w:ascii="Calibri" w:hAnsi="Calibri" w:cs="Arial"/>
          <w:b/>
          <w:bCs/>
          <w:sz w:val="20"/>
          <w:szCs w:val="20"/>
        </w:rPr>
      </w:pPr>
      <w:r w:rsidRPr="000E098A">
        <w:rPr>
          <w:rFonts w:ascii="Calibri" w:hAnsi="Calibri" w:cs="Arial"/>
          <w:b/>
          <w:bCs/>
          <w:sz w:val="20"/>
          <w:szCs w:val="20"/>
        </w:rPr>
        <w:t>7- Hz. Muhammed’in aşağıdaki örnek davranışlarından hangisi engellilere destek olma ve onları toplum hayatında etkin kılmakla ilgili değildir?</w:t>
      </w:r>
    </w:p>
    <w:p w:rsidR="004914F2" w:rsidRPr="008E2DDC" w:rsidRDefault="004914F2" w:rsidP="00A51621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A) Hz. Hamza’yı Uhut Savaşı’nda şehit eden Vahşi’yi affetmesi</w:t>
      </w:r>
    </w:p>
    <w:p w:rsidR="004914F2" w:rsidRPr="008E2DDC" w:rsidRDefault="004914F2" w:rsidP="00A51621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B) Bedensel özrü nedeniyle insanlardan uzak duran bir sahabiyi ticarete yönlendirerek topluma kazandırması</w:t>
      </w:r>
    </w:p>
    <w:p w:rsidR="004914F2" w:rsidRPr="008E2DDC" w:rsidRDefault="004914F2" w:rsidP="00A51621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C) Savaşa giderken görme özürlü Abdullah’ı Medine’ye yönetici olarak bırakması</w:t>
      </w:r>
    </w:p>
    <w:p w:rsidR="004914F2" w:rsidRPr="008E2DDC" w:rsidRDefault="004914F2" w:rsidP="00A51621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D) Yürüme engelli Muaz b. Cebel’i Yemen’e vali olarak göndermesi</w:t>
      </w:r>
    </w:p>
    <w:p w:rsidR="004914F2" w:rsidRPr="005A67F6" w:rsidRDefault="004914F2" w:rsidP="001934D8">
      <w:pPr>
        <w:rPr>
          <w:rFonts w:ascii="Calibri" w:hAnsi="Calibri" w:cs="Calibri"/>
          <w:sz w:val="22"/>
          <w:szCs w:val="22"/>
        </w:rPr>
      </w:pPr>
    </w:p>
    <w:p w:rsidR="004914F2" w:rsidRPr="000E098A" w:rsidRDefault="004914F2" w:rsidP="000E098A">
      <w:pPr>
        <w:rPr>
          <w:rFonts w:ascii="Calibri" w:hAnsi="Calibri" w:cs="Calibri"/>
          <w:b/>
          <w:bCs/>
        </w:rPr>
      </w:pPr>
      <w:r w:rsidRPr="000E098A">
        <w:rPr>
          <w:rFonts w:ascii="Calibri" w:hAnsi="Calibri" w:cs="Calibri"/>
          <w:b/>
          <w:bCs/>
        </w:rPr>
        <w:t xml:space="preserve"> 8- Aşağıdakilerden hangisi milli ve manevi değerlerimizden biri değildir?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 xml:space="preserve">A) Bayrağımız                         B) Irkımız 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C) İstiklal Marşımız                D) Dilimiz</w:t>
      </w: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B13777" w:rsidRDefault="004914F2" w:rsidP="00B13777">
      <w:pPr>
        <w:pStyle w:val="NoSpacing"/>
        <w:rPr>
          <w:rFonts w:cs="Arial"/>
          <w:b/>
          <w:bCs/>
        </w:rPr>
      </w:pPr>
    </w:p>
    <w:p w:rsidR="004914F2" w:rsidRPr="005A67F6" w:rsidRDefault="004914F2" w:rsidP="00B13777">
      <w:pPr>
        <w:pStyle w:val="NoSpacing"/>
        <w:rPr>
          <w:rFonts w:cs="Arial"/>
        </w:rPr>
      </w:pPr>
    </w:p>
    <w:p w:rsidR="004914F2" w:rsidRPr="000E098A" w:rsidRDefault="004914F2" w:rsidP="000E098A">
      <w:pPr>
        <w:rPr>
          <w:rFonts w:ascii="Calibri" w:hAnsi="Calibri" w:cs="Calibri"/>
          <w:b/>
          <w:bCs/>
        </w:rPr>
      </w:pPr>
      <w:r w:rsidRPr="005A67F6">
        <w:rPr>
          <w:rFonts w:ascii="Calibri" w:hAnsi="Calibri" w:cs="Calibri"/>
          <w:b/>
          <w:bCs/>
        </w:rPr>
        <w:t>9</w:t>
      </w:r>
      <w:r>
        <w:rPr>
          <w:rFonts w:ascii="Calibri" w:hAnsi="Calibri" w:cs="Calibri"/>
          <w:b/>
          <w:bCs/>
        </w:rPr>
        <w:t xml:space="preserve">- Hızır (a.s.) ve Hz. İlyas Peygamberin yeryüzünde buluştuklarına inanılan, 6 mayısta kutlanılan , Türk dünyasında kutlanılan bayram </w:t>
      </w:r>
      <w:r w:rsidRPr="000E098A">
        <w:rPr>
          <w:rFonts w:ascii="Calibri" w:hAnsi="Calibri" w:cs="Calibri"/>
          <w:b/>
          <w:bCs/>
        </w:rPr>
        <w:t>aşağıdakilerden hangisidir?</w:t>
      </w:r>
    </w:p>
    <w:p w:rsidR="004914F2" w:rsidRDefault="004914F2" w:rsidP="000E098A">
      <w:pPr>
        <w:rPr>
          <w:rFonts w:ascii="Calibri" w:eastAsia="MS Mincho" w:hAnsi="Calibri"/>
          <w:b/>
          <w:bCs/>
          <w:sz w:val="22"/>
          <w:szCs w:val="22"/>
        </w:rPr>
      </w:pPr>
    </w:p>
    <w:p w:rsidR="004914F2" w:rsidRPr="000E098A" w:rsidRDefault="004914F2" w:rsidP="000E098A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t xml:space="preserve">A)Nevruz    B) Hıdırellez  </w:t>
      </w:r>
    </w:p>
    <w:p w:rsidR="004914F2" w:rsidRDefault="004914F2" w:rsidP="00D07456">
      <w:pPr>
        <w:rPr>
          <w:rFonts w:ascii="Calibri" w:hAnsi="Calibri" w:cs="Calibri"/>
        </w:rPr>
      </w:pPr>
      <w:r w:rsidRPr="000E098A">
        <w:rPr>
          <w:rFonts w:ascii="Calibri" w:hAnsi="Calibri" w:cs="Calibri"/>
        </w:rPr>
        <w:br/>
        <w:t>C)Kandil           D)Ramazan</w:t>
      </w:r>
    </w:p>
    <w:p w:rsidR="004914F2" w:rsidRPr="00D07456" w:rsidRDefault="004914F2" w:rsidP="00D07456">
      <w:pPr>
        <w:rPr>
          <w:rFonts w:ascii="Calibri" w:hAnsi="Calibri" w:cs="Calibri"/>
          <w:b/>
          <w:bCs/>
        </w:rPr>
      </w:pPr>
      <w:r w:rsidRPr="00D07456">
        <w:rPr>
          <w:rFonts w:ascii="Calibri" w:hAnsi="Calibri" w:cs="Calibri"/>
          <w:b/>
          <w:bCs/>
        </w:rPr>
        <w:t>10- Geçmişlerimizi anarken aşağıdakilerden hangisinin yapılması uygun olmaz?</w:t>
      </w:r>
    </w:p>
    <w:p w:rsidR="004914F2" w:rsidRPr="00D07456" w:rsidRDefault="004914F2" w:rsidP="00D07456">
      <w:pPr>
        <w:rPr>
          <w:rFonts w:ascii="Calibri" w:hAnsi="Calibri" w:cs="Calibri"/>
        </w:rPr>
      </w:pPr>
      <w:r w:rsidRPr="00D07456">
        <w:rPr>
          <w:rFonts w:ascii="Calibri" w:hAnsi="Calibri" w:cs="Calibri"/>
        </w:rPr>
        <w:t xml:space="preserve">A)  Onların yaptıkları hataları unutturmamalıyız.      </w:t>
      </w:r>
    </w:p>
    <w:p w:rsidR="004914F2" w:rsidRPr="00D07456" w:rsidRDefault="004914F2" w:rsidP="00D07456">
      <w:pPr>
        <w:rPr>
          <w:rFonts w:ascii="Calibri" w:hAnsi="Calibri" w:cs="Calibri"/>
        </w:rPr>
      </w:pPr>
      <w:r w:rsidRPr="00D07456">
        <w:rPr>
          <w:rFonts w:ascii="Calibri" w:hAnsi="Calibri" w:cs="Calibri"/>
        </w:rPr>
        <w:t>B) Geçmişlerimizi hayırla anarız.</w:t>
      </w:r>
    </w:p>
    <w:p w:rsidR="004914F2" w:rsidRDefault="004914F2" w:rsidP="00D07456">
      <w:pPr>
        <w:rPr>
          <w:rFonts w:ascii="Calibri" w:hAnsi="Calibri" w:cs="Calibri"/>
          <w:b/>
          <w:bCs/>
        </w:rPr>
      </w:pPr>
      <w:r w:rsidRPr="00D07456">
        <w:rPr>
          <w:rFonts w:ascii="Calibri" w:hAnsi="Calibri" w:cs="Calibri"/>
        </w:rPr>
        <w:t>C)Onların adına hayırlar yaparız.                                D)Bize bıraktıkları emanetlere sahip çıkarız.</w:t>
      </w:r>
      <w:r w:rsidRPr="00D07456">
        <w:rPr>
          <w:rFonts w:ascii="Calibri" w:hAnsi="Calibri" w:cs="Calibri"/>
          <w:b/>
          <w:bCs/>
        </w:rPr>
        <w:t xml:space="preserve"> </w:t>
      </w:r>
    </w:p>
    <w:p w:rsidR="004914F2" w:rsidRPr="00D07456" w:rsidRDefault="004914F2" w:rsidP="00D07456">
      <w:pPr>
        <w:rPr>
          <w:rFonts w:ascii="Calibri" w:hAnsi="Calibri" w:cs="Calibri"/>
          <w:b/>
          <w:bCs/>
        </w:rPr>
      </w:pPr>
      <w:r w:rsidRPr="00D07456">
        <w:rPr>
          <w:rFonts w:ascii="Calibri" w:hAnsi="Calibri" w:cs="Calibri"/>
          <w:b/>
          <w:bCs/>
        </w:rPr>
        <w:t xml:space="preserve">11- Kelime olarak yeni gün anlamına gelen…………………    gece ile gündüzün eşit olduğu, </w:t>
      </w:r>
    </w:p>
    <w:p w:rsidR="004914F2" w:rsidRPr="00D07456" w:rsidRDefault="004914F2" w:rsidP="00D07456">
      <w:pPr>
        <w:rPr>
          <w:rFonts w:ascii="Calibri" w:hAnsi="Calibri" w:cs="Calibri"/>
          <w:b/>
          <w:bCs/>
        </w:rPr>
      </w:pPr>
      <w:r w:rsidRPr="00D07456">
        <w:rPr>
          <w:rFonts w:ascii="Calibri" w:hAnsi="Calibri" w:cs="Calibri"/>
          <w:b/>
          <w:bCs/>
        </w:rPr>
        <w:t xml:space="preserve">ilk baharın geldiği gündür. </w:t>
      </w:r>
      <w:r>
        <w:rPr>
          <w:rFonts w:ascii="Calibri" w:hAnsi="Calibri" w:cs="Calibri"/>
          <w:b/>
          <w:bCs/>
        </w:rPr>
        <w:t xml:space="preserve">Metinde </w:t>
      </w:r>
      <w:r w:rsidRPr="00D07456">
        <w:rPr>
          <w:rFonts w:ascii="Calibri" w:hAnsi="Calibri" w:cs="Calibri"/>
          <w:b/>
          <w:bCs/>
        </w:rPr>
        <w:t xml:space="preserve"> anlatılan bayram aşağıdakilerden hangisidir?</w:t>
      </w:r>
    </w:p>
    <w:p w:rsidR="004914F2" w:rsidRPr="00D07456" w:rsidRDefault="004914F2" w:rsidP="00D07456">
      <w:pPr>
        <w:rPr>
          <w:rFonts w:ascii="Calibri" w:hAnsi="Calibri" w:cs="Calibri"/>
          <w:b/>
          <w:bCs/>
        </w:rPr>
      </w:pPr>
    </w:p>
    <w:p w:rsidR="004914F2" w:rsidRDefault="004914F2" w:rsidP="00D07456">
      <w:pPr>
        <w:rPr>
          <w:rFonts w:ascii="Calibri" w:hAnsi="Calibri" w:cs="Calibri"/>
        </w:rPr>
      </w:pPr>
      <w:r w:rsidRPr="00D07456">
        <w:rPr>
          <w:rFonts w:ascii="Calibri" w:hAnsi="Calibri" w:cs="Calibri"/>
        </w:rPr>
        <w:t xml:space="preserve">A)Nevruz   </w:t>
      </w:r>
      <w:r>
        <w:rPr>
          <w:rFonts w:ascii="Calibri" w:hAnsi="Calibri" w:cs="Calibri"/>
        </w:rPr>
        <w:t xml:space="preserve">                    </w:t>
      </w:r>
      <w:r w:rsidRPr="00D07456">
        <w:rPr>
          <w:rFonts w:ascii="Calibri" w:hAnsi="Calibri" w:cs="Calibri"/>
        </w:rPr>
        <w:t xml:space="preserve"> B) Hıdırellez </w:t>
      </w:r>
    </w:p>
    <w:p w:rsidR="004914F2" w:rsidRPr="000E098A" w:rsidRDefault="004914F2" w:rsidP="00D07456">
      <w:pPr>
        <w:rPr>
          <w:rFonts w:ascii="Calibri" w:hAnsi="Calibri" w:cs="Calibri"/>
        </w:rPr>
      </w:pPr>
      <w:r w:rsidRPr="00D07456">
        <w:rPr>
          <w:rFonts w:ascii="Calibri" w:hAnsi="Calibri" w:cs="Calibri"/>
        </w:rPr>
        <w:t xml:space="preserve"> </w:t>
      </w:r>
      <w:r w:rsidRPr="000E098A">
        <w:rPr>
          <w:rFonts w:ascii="Calibri" w:hAnsi="Calibri" w:cs="Calibri"/>
        </w:rPr>
        <w:t xml:space="preserve">C)Kandil          </w:t>
      </w:r>
      <w:r>
        <w:rPr>
          <w:rFonts w:ascii="Calibri" w:hAnsi="Calibri" w:cs="Calibri"/>
        </w:rPr>
        <w:t xml:space="preserve">            </w:t>
      </w:r>
      <w:r w:rsidRPr="000E098A">
        <w:rPr>
          <w:rFonts w:ascii="Calibri" w:hAnsi="Calibri" w:cs="Calibri"/>
        </w:rPr>
        <w:t xml:space="preserve">  D)Ramazan</w:t>
      </w:r>
    </w:p>
    <w:p w:rsidR="004914F2" w:rsidRPr="00D07456" w:rsidRDefault="004914F2" w:rsidP="00D07456">
      <w:pPr>
        <w:rPr>
          <w:rFonts w:ascii="Calibri" w:hAnsi="Calibri" w:cs="Calibri"/>
        </w:rPr>
      </w:pPr>
    </w:p>
    <w:p w:rsidR="004914F2" w:rsidRPr="00D07456" w:rsidRDefault="004914F2" w:rsidP="00D07456">
      <w:pPr>
        <w:rPr>
          <w:rFonts w:ascii="Calibri" w:hAnsi="Calibri" w:cs="Calibri"/>
        </w:rPr>
      </w:pPr>
    </w:p>
    <w:p w:rsidR="004914F2" w:rsidRPr="000E098A" w:rsidRDefault="004914F2" w:rsidP="000E098A">
      <w:pPr>
        <w:rPr>
          <w:rFonts w:ascii="Calibri" w:hAnsi="Calibri" w:cs="Calibri"/>
        </w:rPr>
      </w:pPr>
    </w:p>
    <w:p w:rsidR="004914F2" w:rsidRPr="005A67F6" w:rsidRDefault="004914F2" w:rsidP="00A51621">
      <w:pPr>
        <w:pStyle w:val="NoSpacing"/>
        <w:rPr>
          <w:rFonts w:cs="Arial"/>
        </w:rPr>
        <w:sectPr w:rsidR="004914F2" w:rsidRPr="005A67F6" w:rsidSect="00F106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914F2" w:rsidRPr="005A67F6" w:rsidRDefault="004914F2" w:rsidP="00A51621">
      <w:pPr>
        <w:rPr>
          <w:rFonts w:ascii="Calibri" w:hAnsi="Calibri" w:cs="Calibri"/>
          <w:b/>
          <w:bCs/>
          <w:sz w:val="22"/>
          <w:szCs w:val="22"/>
        </w:rPr>
        <w:sectPr w:rsidR="004914F2" w:rsidRPr="005A67F6" w:rsidSect="00F1062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914F2" w:rsidRPr="005A67F6" w:rsidRDefault="004914F2" w:rsidP="00A51621">
      <w:pPr>
        <w:rPr>
          <w:rFonts w:ascii="Calibri" w:hAnsi="Calibri" w:cs="Calibri"/>
          <w:b/>
          <w:bCs/>
          <w:sz w:val="22"/>
          <w:szCs w:val="22"/>
        </w:rPr>
      </w:pPr>
    </w:p>
    <w:p w:rsidR="004914F2" w:rsidRPr="000E098A" w:rsidRDefault="004914F2" w:rsidP="00A51621">
      <w:pPr>
        <w:rPr>
          <w:rFonts w:ascii="Calibri" w:hAnsi="Calibri" w:cs="Calibri"/>
        </w:rPr>
      </w:pPr>
    </w:p>
    <w:p w:rsidR="004914F2" w:rsidRPr="005A67F6" w:rsidRDefault="004914F2" w:rsidP="00A51621">
      <w:pPr>
        <w:rPr>
          <w:rFonts w:ascii="Calibri" w:hAnsi="Calibri" w:cs="Calibri"/>
          <w:i/>
          <w:iCs/>
          <w:sz w:val="22"/>
          <w:szCs w:val="22"/>
        </w:rPr>
        <w:sectPr w:rsidR="004914F2" w:rsidRPr="005A67F6" w:rsidSect="005A67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4914F2" w:rsidRPr="00D07456" w:rsidRDefault="004914F2" w:rsidP="008E2DDC">
      <w:pPr>
        <w:rPr>
          <w:rFonts w:ascii="Calibri" w:hAnsi="Calibri" w:cs="Calibri"/>
          <w:b/>
          <w:bCs/>
          <w:sz w:val="18"/>
          <w:szCs w:val="18"/>
        </w:rPr>
      </w:pPr>
      <w:r w:rsidRPr="00D07456">
        <w:rPr>
          <w:rFonts w:ascii="Calibri" w:hAnsi="Calibri" w:cs="Calibri"/>
          <w:b/>
          <w:bCs/>
          <w:sz w:val="18"/>
          <w:szCs w:val="18"/>
        </w:rPr>
        <w:t>B) AŞAĞIDAKİ CÜMLELERDEN DOĞRU OLANLARIN BAŞINA ( D), YANLIŞ OLANLARIN BAŞINA ( Y) YAZINIZ. (20 Puan)</w:t>
      </w:r>
    </w:p>
    <w:tbl>
      <w:tblPr>
        <w:tblpPr w:leftFromText="141" w:rightFromText="141" w:vertAnchor="text" w:horzAnchor="margin" w:tblpXSpec="right" w:tblpY="63"/>
        <w:tblW w:w="0" w:type="auto"/>
        <w:tblCellMar>
          <w:left w:w="70" w:type="dxa"/>
          <w:right w:w="70" w:type="dxa"/>
        </w:tblCellMar>
        <w:tblLook w:val="00A0"/>
      </w:tblPr>
      <w:tblGrid>
        <w:gridCol w:w="720"/>
        <w:gridCol w:w="8350"/>
      </w:tblGrid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Cuma namazı erkekler için  farz olan bir ibadettir.</w:t>
            </w: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 xml:space="preserve">Peygamber için okunan ve Allah'ın rahmet ve selamının O'nun üzerine olması dileğini dile getiren dualara Salavât  denir. </w:t>
            </w: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Pаylаşmаk; insаnın hеrhаngi bir şeyi başkalarıyla bölüşmeѕi, üleşmesi, pay etmeѕidir.</w:t>
            </w: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tabs>
                <w:tab w:val="num" w:pos="720"/>
              </w:tabs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iyi olma durumuna,  hiçbir karşılık beklemeksizin yapılan yardıma iyilik denir.</w:t>
            </w:r>
          </w:p>
          <w:p w:rsidR="004914F2" w:rsidRPr="008E2DDC" w:rsidRDefault="004914F2" w:rsidP="008E2DDC">
            <w:pPr>
              <w:rPr>
                <w:rFonts w:ascii="Calibri" w:hAnsi="Calibri" w:cs="Calibri"/>
              </w:rPr>
            </w:pP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29 Ekim Cumhuriyet Bayramı milli bayramlarımızdandır.</w:t>
            </w: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Atatürk, bir sözünde; ‘‘Başkasına olan bir iyilik, bize olan bir  iyiliktir.’’ demiştir.</w:t>
            </w: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Vatan sevgisi, milletleri ayakta tutan ve kişiler arasında birlik ve beraberliği sağlayan ön önemli değerlerdendir..</w:t>
            </w: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Peygamberimizin ailesinde öksüz ve yetimlere yardım edilirdi.</w:t>
            </w: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Kuran-ı Kerim yapmamız ve yapmamamız gereken davranışlar hakkında bize bilgi verir.</w:t>
            </w:r>
          </w:p>
        </w:tc>
      </w:tr>
      <w:tr w:rsidR="004914F2" w:rsidRPr="00762D1D">
        <w:trPr>
          <w:trHeight w:val="340"/>
        </w:trPr>
        <w:tc>
          <w:tcPr>
            <w:tcW w:w="720" w:type="dxa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(      )</w:t>
            </w:r>
          </w:p>
        </w:tc>
        <w:tc>
          <w:tcPr>
            <w:tcW w:w="8350" w:type="dxa"/>
          </w:tcPr>
          <w:p w:rsidR="004914F2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İbadet; boyun eğme, kulluk, itaat anlamına gelir.</w:t>
            </w:r>
          </w:p>
          <w:p w:rsidR="004914F2" w:rsidRPr="008E2DDC" w:rsidRDefault="004914F2" w:rsidP="008E2DDC">
            <w:pPr>
              <w:rPr>
                <w:rFonts w:ascii="Calibri" w:hAnsi="Calibri" w:cs="Calibri"/>
              </w:rPr>
            </w:pPr>
          </w:p>
        </w:tc>
      </w:tr>
    </w:tbl>
    <w:p w:rsidR="004914F2" w:rsidRPr="00D07456" w:rsidRDefault="004914F2" w:rsidP="00D07456">
      <w:pPr>
        <w:rPr>
          <w:rFonts w:ascii="Calibri" w:hAnsi="Calibri" w:cs="Calibri"/>
          <w:b/>
          <w:bCs/>
        </w:rPr>
      </w:pPr>
      <w:r w:rsidRPr="00D07456">
        <w:rPr>
          <w:rFonts w:ascii="Calibri" w:hAnsi="Calibri" w:cs="Calibri"/>
          <w:b/>
          <w:bCs/>
        </w:rPr>
        <w:t>C) AŞAĞIDAKİ CÜMLELERDEN SOL TARAFTAKİLERLE SAĞ TARAFTAKİ CÜMLELERİ EŞLEŞTİRİNİZ. ( 10 Puan )</w:t>
      </w: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</w:p>
    <w:tbl>
      <w:tblPr>
        <w:tblpPr w:leftFromText="141" w:rightFromText="141" w:vertAnchor="text" w:horzAnchor="margin" w:tblpXSpec="right" w:tblpY="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56"/>
        <w:gridCol w:w="5467"/>
      </w:tblGrid>
      <w:tr w:rsidR="004914F2" w:rsidRPr="008E2DDC">
        <w:trPr>
          <w:trHeight w:val="392"/>
          <w:tblCellSpacing w:w="20" w:type="dxa"/>
        </w:trPr>
        <w:tc>
          <w:tcPr>
            <w:tcW w:w="396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</w:p>
        </w:tc>
        <w:tc>
          <w:tcPr>
            <w:tcW w:w="5407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Vatanı için savaşırken yaralanan kimse.</w:t>
            </w:r>
          </w:p>
        </w:tc>
      </w:tr>
      <w:tr w:rsidR="004914F2" w:rsidRPr="008E2DDC">
        <w:trPr>
          <w:trHeight w:val="285"/>
          <w:tblCellSpacing w:w="20" w:type="dxa"/>
        </w:trPr>
        <w:tc>
          <w:tcPr>
            <w:tcW w:w="396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</w:p>
        </w:tc>
        <w:tc>
          <w:tcPr>
            <w:tcW w:w="5407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Vatanı için savaşırken hayatını kaybeden kimse.</w:t>
            </w:r>
          </w:p>
        </w:tc>
      </w:tr>
      <w:tr w:rsidR="004914F2" w:rsidRPr="008E2DDC">
        <w:trPr>
          <w:trHeight w:val="343"/>
          <w:tblCellSpacing w:w="20" w:type="dxa"/>
        </w:trPr>
        <w:tc>
          <w:tcPr>
            <w:tcW w:w="396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</w:p>
        </w:tc>
        <w:tc>
          <w:tcPr>
            <w:tcW w:w="5407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Yıldızlara, Ay’a ve Güneş’e bakıp Allah’ı arayan peygamber.</w:t>
            </w:r>
          </w:p>
        </w:tc>
      </w:tr>
      <w:tr w:rsidR="004914F2" w:rsidRPr="008E2DDC">
        <w:trPr>
          <w:trHeight w:val="353"/>
          <w:tblCellSpacing w:w="20" w:type="dxa"/>
        </w:trPr>
        <w:tc>
          <w:tcPr>
            <w:tcW w:w="396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</w:p>
        </w:tc>
        <w:tc>
          <w:tcPr>
            <w:tcW w:w="5407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 xml:space="preserve">İslam’ın Ana Kaynağı (ilk kendisine başvurulan, ilk dikkate alınan </w:t>
            </w:r>
          </w:p>
        </w:tc>
      </w:tr>
      <w:tr w:rsidR="004914F2" w:rsidRPr="008E2DDC">
        <w:trPr>
          <w:trHeight w:val="378"/>
          <w:tblCellSpacing w:w="20" w:type="dxa"/>
        </w:trPr>
        <w:tc>
          <w:tcPr>
            <w:tcW w:w="396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</w:p>
        </w:tc>
        <w:tc>
          <w:tcPr>
            <w:tcW w:w="5407" w:type="dxa"/>
            <w:vAlign w:val="center"/>
          </w:tcPr>
          <w:p w:rsidR="004914F2" w:rsidRPr="008E2DDC" w:rsidRDefault="004914F2" w:rsidP="008E2DDC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Allah’a yalvarma, yakarma, isteklerimiz için O'na el açma</w:t>
            </w:r>
          </w:p>
        </w:tc>
      </w:tr>
    </w:tbl>
    <w:tbl>
      <w:tblPr>
        <w:tblpPr w:leftFromText="141" w:rightFromText="141" w:vertAnchor="text" w:horzAnchor="margin" w:tblpY="18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08"/>
        <w:gridCol w:w="1899"/>
      </w:tblGrid>
      <w:tr w:rsidR="004914F2" w:rsidRPr="008E2DDC">
        <w:trPr>
          <w:trHeight w:val="321"/>
          <w:tblCellSpacing w:w="20" w:type="dxa"/>
        </w:trPr>
        <w:tc>
          <w:tcPr>
            <w:tcW w:w="348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1</w:t>
            </w:r>
          </w:p>
        </w:tc>
        <w:tc>
          <w:tcPr>
            <w:tcW w:w="1839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Şehit</w:t>
            </w:r>
          </w:p>
        </w:tc>
      </w:tr>
      <w:tr w:rsidR="004914F2" w:rsidRPr="008E2DDC">
        <w:trPr>
          <w:trHeight w:val="255"/>
          <w:tblCellSpacing w:w="20" w:type="dxa"/>
        </w:trPr>
        <w:tc>
          <w:tcPr>
            <w:tcW w:w="348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2</w:t>
            </w:r>
          </w:p>
        </w:tc>
        <w:tc>
          <w:tcPr>
            <w:tcW w:w="1839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Dua</w:t>
            </w:r>
          </w:p>
        </w:tc>
      </w:tr>
      <w:tr w:rsidR="004914F2" w:rsidRPr="008E2DDC">
        <w:trPr>
          <w:trHeight w:val="316"/>
          <w:tblCellSpacing w:w="20" w:type="dxa"/>
        </w:trPr>
        <w:tc>
          <w:tcPr>
            <w:tcW w:w="348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3</w:t>
            </w:r>
          </w:p>
        </w:tc>
        <w:tc>
          <w:tcPr>
            <w:tcW w:w="1839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Gazi</w:t>
            </w:r>
          </w:p>
        </w:tc>
      </w:tr>
      <w:tr w:rsidR="004914F2" w:rsidRPr="008E2DDC">
        <w:trPr>
          <w:trHeight w:val="325"/>
          <w:tblCellSpacing w:w="20" w:type="dxa"/>
        </w:trPr>
        <w:tc>
          <w:tcPr>
            <w:tcW w:w="348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4</w:t>
            </w:r>
          </w:p>
        </w:tc>
        <w:tc>
          <w:tcPr>
            <w:tcW w:w="1839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Kur’an</w:t>
            </w:r>
          </w:p>
        </w:tc>
      </w:tr>
      <w:tr w:rsidR="004914F2" w:rsidRPr="008E2DDC">
        <w:trPr>
          <w:trHeight w:val="364"/>
          <w:tblCellSpacing w:w="20" w:type="dxa"/>
        </w:trPr>
        <w:tc>
          <w:tcPr>
            <w:tcW w:w="348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5</w:t>
            </w:r>
          </w:p>
        </w:tc>
        <w:tc>
          <w:tcPr>
            <w:tcW w:w="1839" w:type="dxa"/>
            <w:vAlign w:val="center"/>
          </w:tcPr>
          <w:p w:rsidR="004914F2" w:rsidRPr="008E2DDC" w:rsidRDefault="004914F2" w:rsidP="00D07456">
            <w:pPr>
              <w:rPr>
                <w:rFonts w:ascii="Calibri" w:hAnsi="Calibri" w:cs="Calibri"/>
              </w:rPr>
            </w:pPr>
            <w:r w:rsidRPr="008E2DDC">
              <w:rPr>
                <w:rFonts w:ascii="Calibri" w:hAnsi="Calibri" w:cs="Calibri"/>
              </w:rPr>
              <w:t>İbrahim</w:t>
            </w:r>
          </w:p>
        </w:tc>
      </w:tr>
    </w:tbl>
    <w:p w:rsidR="004914F2" w:rsidRDefault="004914F2" w:rsidP="00762D1D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914F2" w:rsidRDefault="004914F2" w:rsidP="00762D1D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914F2" w:rsidRDefault="004914F2" w:rsidP="00762D1D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914F2" w:rsidRDefault="004914F2" w:rsidP="00762D1D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914F2" w:rsidRDefault="004914F2" w:rsidP="00762D1D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914F2" w:rsidRDefault="004914F2" w:rsidP="00762D1D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914F2" w:rsidRDefault="004914F2" w:rsidP="00762D1D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4914F2" w:rsidRPr="00D07456" w:rsidRDefault="004914F2" w:rsidP="00D07456">
      <w:pPr>
        <w:jc w:val="center"/>
        <w:rPr>
          <w:rFonts w:ascii="Calibri" w:hAnsi="Calibri" w:cs="Calibri"/>
          <w:b/>
          <w:bCs/>
        </w:rPr>
      </w:pPr>
      <w:r w:rsidRPr="00D07456">
        <w:rPr>
          <w:rFonts w:ascii="Calibri" w:hAnsi="Calibri" w:cs="Calibri"/>
          <w:b/>
          <w:bCs/>
        </w:rPr>
        <w:t>D) AŞAĞIDAKİ SURE VE DUALARLA İLGİLİ İSTENENLERİ YAZINIZ</w:t>
      </w:r>
      <w:bookmarkStart w:id="0" w:name="_GoBack"/>
      <w:bookmarkEnd w:id="0"/>
      <w:r w:rsidRPr="00D07456">
        <w:rPr>
          <w:rFonts w:ascii="Calibri" w:hAnsi="Calibri" w:cs="Calibri"/>
          <w:b/>
          <w:bCs/>
        </w:rPr>
        <w:t>.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1- Tahiyyat Duasının Anlamını Yazınız? (1*5=5 Puan)</w:t>
      </w: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2-Salli Duasının Anlamını Yazınız? (1*5=5 Puan)</w:t>
      </w: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3-Fil Suresinin Anlamından Boş Bırakılan Yerleri Yazınız? (1*5=5 Puan)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‘‘……………………………………………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…………………………………………..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………………………………………..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……………………………………………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…………………………………………..</w:t>
      </w:r>
    </w:p>
    <w:p w:rsidR="004914F2" w:rsidRPr="008E2DDC" w:rsidRDefault="004914F2" w:rsidP="008E2DDC">
      <w:pPr>
        <w:rPr>
          <w:rFonts w:ascii="Calibri" w:hAnsi="Calibri" w:cs="Calibri"/>
        </w:rPr>
      </w:pPr>
      <w:r w:rsidRPr="008E2DDC">
        <w:rPr>
          <w:rFonts w:ascii="Calibri" w:hAnsi="Calibri" w:cs="Calibri"/>
        </w:rPr>
        <w:t>Böylece Allah onları yenilip çiğnenmiş ekine çevirdi.’’</w:t>
      </w: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  <w:hyperlink r:id="rId7" w:history="1">
        <w:r w:rsidRPr="007303DC">
          <w:rPr>
            <w:rStyle w:val="Hyperlink"/>
            <w:rFonts w:ascii="Calibri" w:hAnsi="Calibri" w:cs="Calibri"/>
          </w:rPr>
          <w:t>http://www.sorubak.com</w:t>
        </w:r>
      </w:hyperlink>
      <w:r>
        <w:rPr>
          <w:rFonts w:ascii="Calibri" w:hAnsi="Calibri" w:cs="Calibri"/>
        </w:rPr>
        <w:t xml:space="preserve"> </w:t>
      </w: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8E2DDC" w:rsidRDefault="004914F2" w:rsidP="008E2DDC">
      <w:pPr>
        <w:rPr>
          <w:rFonts w:ascii="Calibri" w:hAnsi="Calibri" w:cs="Calibri"/>
        </w:rPr>
      </w:pPr>
    </w:p>
    <w:p w:rsidR="004914F2" w:rsidRPr="00D07456" w:rsidRDefault="004914F2" w:rsidP="00D07456">
      <w:pPr>
        <w:rPr>
          <w:rFonts w:ascii="Calibri" w:hAnsi="Calibri" w:cs="Calibri"/>
        </w:rPr>
      </w:pPr>
      <w:r w:rsidRPr="00D07456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Hacı Ekinci</w:t>
      </w:r>
    </w:p>
    <w:p w:rsidR="004914F2" w:rsidRPr="008E2DDC" w:rsidRDefault="004914F2" w:rsidP="00D07456">
      <w:pPr>
        <w:rPr>
          <w:rFonts w:ascii="Calibri" w:hAnsi="Calibri" w:cs="Calibri"/>
        </w:rPr>
      </w:pPr>
      <w:r w:rsidRPr="00D07456">
        <w:rPr>
          <w:rFonts w:ascii="Calibri" w:hAnsi="Calibri" w:cs="Calibri"/>
        </w:rPr>
        <w:t xml:space="preserve">                                                                                                                       Din Kültürü Ve Ahlak Bilgisi Öğretmeni</w:t>
      </w:r>
    </w:p>
    <w:sectPr w:rsidR="004914F2" w:rsidRPr="008E2DDC" w:rsidSect="00F106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4F2" w:rsidRDefault="004914F2" w:rsidP="004C4995">
      <w:r>
        <w:separator/>
      </w:r>
    </w:p>
  </w:endnote>
  <w:endnote w:type="continuationSeparator" w:id="0">
    <w:p w:rsidR="004914F2" w:rsidRDefault="004914F2" w:rsidP="004C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4F2" w:rsidRDefault="004914F2" w:rsidP="004C4995">
      <w:r>
        <w:separator/>
      </w:r>
    </w:p>
  </w:footnote>
  <w:footnote w:type="continuationSeparator" w:id="0">
    <w:p w:rsidR="004914F2" w:rsidRDefault="004914F2" w:rsidP="004C4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D1904"/>
    <w:multiLevelType w:val="hybridMultilevel"/>
    <w:tmpl w:val="4A540580"/>
    <w:lvl w:ilvl="0" w:tplc="A790DAF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4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0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3" w:hanging="360"/>
      </w:pPr>
      <w:rPr>
        <w:rFonts w:ascii="Wingdings" w:hAnsi="Wingdings" w:cs="Wingdings" w:hint="default"/>
      </w:rPr>
    </w:lvl>
  </w:abstractNum>
  <w:abstractNum w:abstractNumId="2">
    <w:nsid w:val="34597991"/>
    <w:multiLevelType w:val="hybridMultilevel"/>
    <w:tmpl w:val="4A540580"/>
    <w:lvl w:ilvl="0" w:tplc="A790DAF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158" w:hanging="360"/>
      </w:pPr>
    </w:lvl>
    <w:lvl w:ilvl="2" w:tplc="041F001B">
      <w:start w:val="1"/>
      <w:numFmt w:val="lowerRoman"/>
      <w:lvlText w:val="%3."/>
      <w:lvlJc w:val="right"/>
      <w:pPr>
        <w:ind w:left="1878" w:hanging="180"/>
      </w:pPr>
    </w:lvl>
    <w:lvl w:ilvl="3" w:tplc="041F000F">
      <w:start w:val="1"/>
      <w:numFmt w:val="decimal"/>
      <w:lvlText w:val="%4."/>
      <w:lvlJc w:val="left"/>
      <w:pPr>
        <w:ind w:left="2598" w:hanging="360"/>
      </w:pPr>
    </w:lvl>
    <w:lvl w:ilvl="4" w:tplc="041F0019">
      <w:start w:val="1"/>
      <w:numFmt w:val="lowerLetter"/>
      <w:lvlText w:val="%5."/>
      <w:lvlJc w:val="left"/>
      <w:pPr>
        <w:ind w:left="3318" w:hanging="360"/>
      </w:pPr>
    </w:lvl>
    <w:lvl w:ilvl="5" w:tplc="041F001B">
      <w:start w:val="1"/>
      <w:numFmt w:val="lowerRoman"/>
      <w:lvlText w:val="%6."/>
      <w:lvlJc w:val="right"/>
      <w:pPr>
        <w:ind w:left="4038" w:hanging="180"/>
      </w:pPr>
    </w:lvl>
    <w:lvl w:ilvl="6" w:tplc="041F000F">
      <w:start w:val="1"/>
      <w:numFmt w:val="decimal"/>
      <w:lvlText w:val="%7."/>
      <w:lvlJc w:val="left"/>
      <w:pPr>
        <w:ind w:left="4758" w:hanging="360"/>
      </w:pPr>
    </w:lvl>
    <w:lvl w:ilvl="7" w:tplc="041F0019">
      <w:start w:val="1"/>
      <w:numFmt w:val="lowerLetter"/>
      <w:lvlText w:val="%8."/>
      <w:lvlJc w:val="left"/>
      <w:pPr>
        <w:ind w:left="5478" w:hanging="360"/>
      </w:pPr>
    </w:lvl>
    <w:lvl w:ilvl="8" w:tplc="041F001B">
      <w:start w:val="1"/>
      <w:numFmt w:val="lowerRoman"/>
      <w:lvlText w:val="%9."/>
      <w:lvlJc w:val="right"/>
      <w:pPr>
        <w:ind w:left="6198" w:hanging="180"/>
      </w:pPr>
    </w:lvl>
  </w:abstractNum>
  <w:abstractNum w:abstractNumId="4">
    <w:nsid w:val="3E7E3344"/>
    <w:multiLevelType w:val="multilevel"/>
    <w:tmpl w:val="E0D29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514"/>
    <w:rsid w:val="000E098A"/>
    <w:rsid w:val="00171D7B"/>
    <w:rsid w:val="001934D8"/>
    <w:rsid w:val="001C44B0"/>
    <w:rsid w:val="001F4E68"/>
    <w:rsid w:val="00220514"/>
    <w:rsid w:val="002304C2"/>
    <w:rsid w:val="00297E6E"/>
    <w:rsid w:val="002C1CC4"/>
    <w:rsid w:val="003007F3"/>
    <w:rsid w:val="00331628"/>
    <w:rsid w:val="003549E0"/>
    <w:rsid w:val="00370F7B"/>
    <w:rsid w:val="004062C0"/>
    <w:rsid w:val="00463130"/>
    <w:rsid w:val="0048288A"/>
    <w:rsid w:val="004914F2"/>
    <w:rsid w:val="004C4995"/>
    <w:rsid w:val="00565EB4"/>
    <w:rsid w:val="00590D89"/>
    <w:rsid w:val="005930A8"/>
    <w:rsid w:val="005A67F6"/>
    <w:rsid w:val="007303DC"/>
    <w:rsid w:val="00762D1D"/>
    <w:rsid w:val="007B3050"/>
    <w:rsid w:val="008D0C34"/>
    <w:rsid w:val="008E2DDC"/>
    <w:rsid w:val="009D7835"/>
    <w:rsid w:val="00A51621"/>
    <w:rsid w:val="00A73961"/>
    <w:rsid w:val="00AB6345"/>
    <w:rsid w:val="00B13777"/>
    <w:rsid w:val="00BA025A"/>
    <w:rsid w:val="00CE4B53"/>
    <w:rsid w:val="00CF0435"/>
    <w:rsid w:val="00D07456"/>
    <w:rsid w:val="00D13D38"/>
    <w:rsid w:val="00D426E7"/>
    <w:rsid w:val="00D95496"/>
    <w:rsid w:val="00DA6308"/>
    <w:rsid w:val="00E73301"/>
    <w:rsid w:val="00F10622"/>
    <w:rsid w:val="00F750ED"/>
    <w:rsid w:val="00FB4AC0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95496"/>
    <w:rPr>
      <w:rFonts w:eastAsia="Times New Roman" w:cs="Calibri"/>
    </w:rPr>
  </w:style>
  <w:style w:type="paragraph" w:styleId="Header">
    <w:name w:val="header"/>
    <w:basedOn w:val="Normal"/>
    <w:link w:val="HeaderChar"/>
    <w:uiPriority w:val="99"/>
    <w:rsid w:val="004C499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4995"/>
    <w:rPr>
      <w:rFonts w:ascii="Arial" w:eastAsia="Times New Roman" w:hAnsi="Arial" w:cs="Arial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4C499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4995"/>
    <w:rPr>
      <w:rFonts w:ascii="Arial" w:eastAsia="Times New Roman" w:hAnsi="Arial" w:cs="Arial"/>
      <w:sz w:val="20"/>
      <w:szCs w:val="20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5930A8"/>
  </w:style>
  <w:style w:type="character" w:styleId="Hyperlink">
    <w:name w:val="Hyperlink"/>
    <w:basedOn w:val="DefaultParagraphFont"/>
    <w:uiPriority w:val="99"/>
    <w:semiHidden/>
    <w:rsid w:val="005930A8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51621"/>
    <w:pPr>
      <w:widowControl/>
      <w:autoSpaceDE/>
      <w:autoSpaceDN/>
      <w:adjustRightInd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9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90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0023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0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900243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90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90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90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900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7900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7900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900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7900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7900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9002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900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900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79002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79003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7900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79002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79003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79002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79002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79002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07900315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79002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79002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079002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79002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7900251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79003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79002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7079003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9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9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0024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90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900283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90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900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900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900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790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790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900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7900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7900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900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7900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900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7900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7900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79003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79003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79002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79002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79002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7900289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7900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7900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7079003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079002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79002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7900271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79002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79003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7079003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90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775</Words>
  <Characters>4422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hilal aydın</dc:creator>
  <cp:keywords>http:/www.sorubak.com</cp:keywords>
  <dc:description/>
  <cp:lastModifiedBy>Edanur</cp:lastModifiedBy>
  <cp:revision>9</cp:revision>
  <dcterms:created xsi:type="dcterms:W3CDTF">2017-05-17T09:42:00Z</dcterms:created>
  <dcterms:modified xsi:type="dcterms:W3CDTF">2017-05-22T15:14:00Z</dcterms:modified>
</cp:coreProperties>
</file>