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82" w:rsidRDefault="000D3682" w:rsidP="00624827">
      <w:pPr>
        <w:pStyle w:val="NoSpacing"/>
        <w:jc w:val="center"/>
        <w:rPr>
          <w:b/>
          <w:bCs/>
        </w:rPr>
      </w:pPr>
    </w:p>
    <w:tbl>
      <w:tblPr>
        <w:tblW w:w="1084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96"/>
        <w:gridCol w:w="2948"/>
      </w:tblGrid>
      <w:tr w:rsidR="000D3682" w:rsidRPr="00CF3A57">
        <w:trPr>
          <w:trHeight w:val="879"/>
        </w:trPr>
        <w:tc>
          <w:tcPr>
            <w:tcW w:w="10844" w:type="dxa"/>
            <w:gridSpan w:val="2"/>
          </w:tcPr>
          <w:p w:rsidR="000D3682" w:rsidRPr="00CF3A57" w:rsidRDefault="000D3682" w:rsidP="005A7068">
            <w:pPr>
              <w:pStyle w:val="NoSpacing"/>
              <w:jc w:val="center"/>
              <w:rPr>
                <w:b/>
                <w:bCs/>
              </w:rPr>
            </w:pPr>
          </w:p>
          <w:p w:rsidR="000D3682" w:rsidRPr="00CF3A57" w:rsidRDefault="000D3682" w:rsidP="005A7068">
            <w:pPr>
              <w:pStyle w:val="NoSpacing"/>
              <w:jc w:val="center"/>
              <w:rPr>
                <w:b/>
                <w:bCs/>
              </w:rPr>
            </w:pPr>
            <w:r w:rsidRPr="00CF3A57">
              <w:rPr>
                <w:b/>
                <w:bCs/>
              </w:rPr>
              <w:t>BİLİŞİM TEKNOLOJİLERİ VE YAZILIM DERSİ  …………………..…..OKULU</w:t>
            </w:r>
          </w:p>
          <w:p w:rsidR="000D3682" w:rsidRPr="00CF3A57" w:rsidRDefault="000D3682" w:rsidP="005A7068">
            <w:pPr>
              <w:pStyle w:val="NoSpacing"/>
              <w:jc w:val="center"/>
              <w:rPr>
                <w:b/>
                <w:bCs/>
              </w:rPr>
            </w:pPr>
            <w:r w:rsidRPr="00CF3A57">
              <w:rPr>
                <w:b/>
                <w:bCs/>
              </w:rPr>
              <w:t>2017-2018 ÖĞRETİM YILI 5. SINIF 2. DÖNEM 1. SINAVI</w:t>
            </w:r>
          </w:p>
          <w:p w:rsidR="000D3682" w:rsidRPr="00CF3A57" w:rsidRDefault="000D3682" w:rsidP="005A7068">
            <w:pPr>
              <w:spacing w:after="0"/>
              <w:ind w:left="165"/>
              <w:rPr>
                <w:b/>
                <w:bCs/>
              </w:rPr>
            </w:pPr>
          </w:p>
        </w:tc>
      </w:tr>
      <w:tr w:rsidR="000D3682" w:rsidRPr="00CF3A57">
        <w:trPr>
          <w:trHeight w:val="505"/>
        </w:trPr>
        <w:tc>
          <w:tcPr>
            <w:tcW w:w="7896" w:type="dxa"/>
          </w:tcPr>
          <w:p w:rsidR="000D3682" w:rsidRPr="00CF3A57" w:rsidRDefault="000D3682" w:rsidP="00533114">
            <w:pPr>
              <w:spacing w:after="0"/>
              <w:jc w:val="both"/>
              <w:rPr>
                <w:b/>
                <w:bCs/>
              </w:rPr>
            </w:pPr>
            <w:r w:rsidRPr="00CF3A57">
              <w:rPr>
                <w:b/>
                <w:bCs/>
              </w:rPr>
              <w:t>Adı Soyadı:</w:t>
            </w:r>
            <w:r w:rsidRPr="00CF3A57">
              <w:rPr>
                <w:b/>
                <w:bCs/>
              </w:rPr>
              <w:tab/>
            </w:r>
            <w:r w:rsidRPr="00CF3A57">
              <w:rPr>
                <w:b/>
                <w:bCs/>
              </w:rPr>
              <w:tab/>
              <w:t xml:space="preserve">                   </w:t>
            </w:r>
            <w:r w:rsidRPr="00CF3A57">
              <w:rPr>
                <w:b/>
                <w:bCs/>
              </w:rPr>
              <w:tab/>
            </w:r>
            <w:r w:rsidRPr="00CF3A57">
              <w:rPr>
                <w:b/>
                <w:bCs/>
              </w:rPr>
              <w:tab/>
            </w:r>
            <w:r w:rsidRPr="00CF3A57">
              <w:rPr>
                <w:b/>
                <w:bCs/>
              </w:rPr>
              <w:tab/>
              <w:t xml:space="preserve">                                                                  Sınıfı / No:</w:t>
            </w:r>
          </w:p>
        </w:tc>
        <w:tc>
          <w:tcPr>
            <w:tcW w:w="2948" w:type="dxa"/>
          </w:tcPr>
          <w:p w:rsidR="000D3682" w:rsidRPr="00CF3A57" w:rsidRDefault="000D3682" w:rsidP="00533114">
            <w:pPr>
              <w:spacing w:after="0"/>
              <w:rPr>
                <w:b/>
                <w:bCs/>
              </w:rPr>
            </w:pPr>
            <w:r w:rsidRPr="00CF3A57">
              <w:rPr>
                <w:b/>
                <w:bCs/>
              </w:rPr>
              <w:t>Not:</w:t>
            </w:r>
          </w:p>
        </w:tc>
      </w:tr>
    </w:tbl>
    <w:p w:rsidR="000D3682" w:rsidRDefault="000D3682" w:rsidP="005F7975">
      <w:pPr>
        <w:spacing w:after="0"/>
        <w:rPr>
          <w:b/>
          <w:bCs/>
        </w:rPr>
      </w:pPr>
    </w:p>
    <w:p w:rsidR="000D3682" w:rsidRPr="00584444" w:rsidRDefault="000D3682" w:rsidP="00584444">
      <w:pPr>
        <w:pStyle w:val="ListParagraph"/>
        <w:numPr>
          <w:ilvl w:val="0"/>
          <w:numId w:val="2"/>
        </w:numPr>
        <w:rPr>
          <w:b/>
          <w:bCs/>
          <w:i/>
          <w:iCs/>
          <w:color w:val="00000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left:0;text-align:left;margin-left:329.25pt;margin-top:43.2pt;width:178.5pt;height:141.65pt;z-index:-251646464;visibility:visible">
            <v:imagedata r:id="rId7" o:title=""/>
          </v:shape>
        </w:pict>
      </w:r>
      <w:r w:rsidRPr="00584444">
        <w:rPr>
          <w:b/>
          <w:bCs/>
          <w:i/>
          <w:iCs/>
          <w:color w:val="000000"/>
        </w:rPr>
        <w:t>“</w:t>
      </w:r>
      <w:r w:rsidRPr="00584444">
        <w:rPr>
          <w:b/>
          <w:bCs/>
          <w:i/>
          <w:iCs/>
          <w:color w:val="000000"/>
          <w:sz w:val="23"/>
          <w:szCs w:val="23"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>
        <w:rPr>
          <w:b/>
          <w:bCs/>
          <w:i/>
          <w:iCs/>
          <w:color w:val="000000"/>
          <w:sz w:val="23"/>
          <w:szCs w:val="23"/>
          <w:shd w:val="clear" w:color="auto" w:fill="FFFFFF"/>
        </w:rPr>
        <w:br/>
      </w:r>
      <w:r w:rsidRPr="00584444">
        <w:rPr>
          <w:b/>
          <w:bCs/>
        </w:rPr>
        <w:t xml:space="preserve"> Yukarıda tanımı verilmiş olan kavram aşağıdakilerden hangisidir?</w:t>
      </w:r>
      <w:r>
        <w:rPr>
          <w:b/>
          <w:bCs/>
        </w:rPr>
        <w:t xml:space="preserve"> (10p)</w:t>
      </w:r>
      <w:r w:rsidRPr="00704086">
        <w:rPr>
          <w:b/>
          <w:bCs/>
          <w:noProof/>
          <w:lang w:eastAsia="tr-TR"/>
        </w:rPr>
        <w:t xml:space="preserve"> </w:t>
      </w:r>
    </w:p>
    <w:p w:rsidR="000D3682" w:rsidRPr="00584444" w:rsidRDefault="000D3682" w:rsidP="00584444">
      <w:pPr>
        <w:pStyle w:val="ListParagraph"/>
        <w:rPr>
          <w:b/>
          <w:bCs/>
          <w:i/>
          <w:iCs/>
          <w:color w:val="000000"/>
        </w:rPr>
      </w:pPr>
    </w:p>
    <w:p w:rsidR="000D3682" w:rsidRPr="00584444" w:rsidRDefault="000D3682" w:rsidP="00584444">
      <w:pPr>
        <w:pStyle w:val="ListParagraph"/>
        <w:ind w:left="1080"/>
        <w:rPr>
          <w:color w:val="000000"/>
        </w:rPr>
      </w:pPr>
      <w:r w:rsidRPr="00584444">
        <w:rPr>
          <w:color w:val="000000"/>
        </w:rPr>
        <w:t>A) Operatör       B) Veri     C) Algoritma       D) Yazılım</w:t>
      </w:r>
      <w:r w:rsidRPr="00584444">
        <w:rPr>
          <w:color w:val="000000"/>
        </w:rPr>
        <w:br/>
      </w:r>
    </w:p>
    <w:p w:rsidR="000D3682" w:rsidRPr="00801300" w:rsidRDefault="000D3682" w:rsidP="00801300">
      <w:pPr>
        <w:pStyle w:val="ListParagraph"/>
        <w:numPr>
          <w:ilvl w:val="0"/>
          <w:numId w:val="2"/>
        </w:numPr>
        <w:rPr>
          <w:b/>
          <w:bCs/>
        </w:rPr>
      </w:pPr>
      <w:r w:rsidRPr="00801300">
        <w:rPr>
          <w:b/>
          <w:bCs/>
        </w:rPr>
        <w:t xml:space="preserve">Aşağıdakilerden hangisi bir problem durumu </w:t>
      </w:r>
      <w:r w:rsidRPr="00801300">
        <w:rPr>
          <w:b/>
          <w:bCs/>
          <w:u w:val="single"/>
        </w:rPr>
        <w:t>olamaz</w:t>
      </w:r>
      <w:r w:rsidRPr="00801300">
        <w:rPr>
          <w:b/>
          <w:bCs/>
        </w:rPr>
        <w:t>?</w:t>
      </w:r>
      <w:r>
        <w:rPr>
          <w:b/>
          <w:bCs/>
        </w:rPr>
        <w:t>(10p)</w:t>
      </w:r>
    </w:p>
    <w:p w:rsidR="000D3682" w:rsidRDefault="000D3682" w:rsidP="00801300">
      <w:pPr>
        <w:pStyle w:val="ListParagraph"/>
      </w:pPr>
      <w:r>
        <w:t>A) Ahmet’in bilişim ödevini yaparken elektriklerin kesilmesi</w:t>
      </w:r>
      <w:r>
        <w:br/>
        <w:t>B) Ayşe uyuduktan 1 saat sonra elektriklerin kesilmesi</w:t>
      </w:r>
      <w:r>
        <w:br/>
        <w:t>C) Fatma’nın babası yemek yaparken gazın kesilmesi</w:t>
      </w:r>
      <w:r>
        <w:br/>
        <w:t>D)Umut’un babası ütü yaparken elektriğin kesilmesi</w:t>
      </w:r>
    </w:p>
    <w:p w:rsidR="000D3682" w:rsidRDefault="000D3682" w:rsidP="00801300">
      <w:pPr>
        <w:pStyle w:val="ListParagraph"/>
      </w:pPr>
    </w:p>
    <w:p w:rsidR="000D3682" w:rsidRDefault="000D3682" w:rsidP="000634C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0634C9">
        <w:rPr>
          <w:b/>
          <w:bCs/>
        </w:rPr>
        <w:t>Bilgisayarların sonuca ulaşabilmek için algıladığı, işlediği, sonuç ürettiği veya daha sonra kullanmak üzere depoladığı her şeye ……. denir.” ifadesindeki boşluğa aşağıdaki kelimelerden hangisi yazılmalıdır. (10P)</w:t>
      </w:r>
    </w:p>
    <w:p w:rsidR="000D3682" w:rsidRPr="000634C9" w:rsidRDefault="000D3682" w:rsidP="000634C9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MT" w:hAnsi="ArialMT" w:cs="ArialMT"/>
        </w:rPr>
        <w:t xml:space="preserve">               A) Operatör     B) Veri      C) Algoritma      D) Blok</w:t>
      </w:r>
    </w:p>
    <w:p w:rsidR="000D3682" w:rsidRDefault="000D3682" w:rsidP="000634C9">
      <w:pPr>
        <w:pStyle w:val="ListParagraph"/>
      </w:pPr>
    </w:p>
    <w:p w:rsidR="000D3682" w:rsidRPr="00801300" w:rsidRDefault="000D3682" w:rsidP="00801300">
      <w:pPr>
        <w:pStyle w:val="ListParagraph"/>
        <w:numPr>
          <w:ilvl w:val="0"/>
          <w:numId w:val="2"/>
        </w:numPr>
        <w:rPr>
          <w:b/>
          <w:bCs/>
        </w:rPr>
      </w:pPr>
      <w:r w:rsidRPr="00801300">
        <w:rPr>
          <w:b/>
          <w:bCs/>
        </w:rPr>
        <w:t>Aşağıda bir problem durumunu çözme adımları karışık olarak verilmiştir. Problem çözme adımlarını doğru bir şekilde sıralayalım. (10p)</w:t>
      </w:r>
    </w:p>
    <w:p w:rsidR="000D3682" w:rsidRPr="00801300" w:rsidRDefault="000D3682" w:rsidP="00801300">
      <w:pPr>
        <w:pStyle w:val="ListParagraph"/>
        <w:rPr>
          <w:b/>
          <w:bCs/>
        </w:rPr>
      </w:pPr>
      <w:r w:rsidRPr="00801300">
        <w:rPr>
          <w:b/>
          <w:bCs/>
        </w:rPr>
        <w:t>(Planı uygulama,Problemi anlama,Çözümü değerlendirme,Plan yapma)</w:t>
      </w:r>
      <w:r>
        <w:rPr>
          <w:b/>
          <w:bCs/>
        </w:rPr>
        <w:t xml:space="preserve"> </w:t>
      </w:r>
    </w:p>
    <w:p w:rsidR="000D3682" w:rsidRDefault="000D3682" w:rsidP="00584444">
      <w:pPr>
        <w:pStyle w:val="ListParagraph"/>
      </w:pPr>
      <w:r>
        <w:rPr>
          <w:b/>
          <w:bCs/>
        </w:rPr>
        <w:t>1-</w:t>
      </w:r>
      <w:r>
        <w:rPr>
          <w:b/>
          <w:bCs/>
        </w:rPr>
        <w:br/>
        <w:t>2-</w:t>
      </w:r>
      <w:r>
        <w:rPr>
          <w:b/>
          <w:bCs/>
        </w:rPr>
        <w:br/>
        <w:t>3-</w:t>
      </w:r>
      <w:r>
        <w:rPr>
          <w:b/>
          <w:bCs/>
        </w:rPr>
        <w:br/>
        <w:t>4-</w:t>
      </w:r>
      <w:r>
        <w:rPr>
          <w:b/>
          <w:bCs/>
        </w:rPr>
        <w:br/>
      </w:r>
    </w:p>
    <w:p w:rsidR="000D3682" w:rsidRPr="00584444" w:rsidRDefault="000D3682" w:rsidP="00584444">
      <w:pPr>
        <w:pStyle w:val="ListParagraph"/>
      </w:pPr>
    </w:p>
    <w:p w:rsidR="000D3682" w:rsidRDefault="000D3682" w:rsidP="00801300">
      <w:pPr>
        <w:pStyle w:val="ListParagraph"/>
        <w:numPr>
          <w:ilvl w:val="0"/>
          <w:numId w:val="2"/>
        </w:numPr>
      </w:pPr>
      <w:r w:rsidRPr="006C447A">
        <w:rPr>
          <w:b/>
          <w:bCs/>
        </w:rPr>
        <w:t>Aşağıda bulunan problem çözme stratejilerinden boş bırakılan yerleri karışık şekilde verilmiş olan ifadeleri kullanarak doğru bir şekilde  tamamlayınız</w:t>
      </w:r>
      <w:r w:rsidRPr="00082D8A">
        <w:rPr>
          <w:b/>
          <w:bCs/>
        </w:rPr>
        <w:t>.(10p)</w:t>
      </w:r>
      <w:r w:rsidRPr="00CF3A57">
        <w:rPr>
          <w:b/>
          <w:bCs/>
          <w:noProof/>
          <w:lang w:eastAsia="tr-TR"/>
        </w:rPr>
        <w:pict>
          <v:shape id="Resim 1" o:spid="_x0000_i1025" type="#_x0000_t75" style="width:478.5pt;height:228.75pt;visibility:visible">
            <v:imagedata r:id="rId8" o:title=""/>
          </v:shape>
        </w:pict>
      </w:r>
    </w:p>
    <w:p w:rsidR="000D3682" w:rsidRDefault="000D3682" w:rsidP="00801300">
      <w:pPr>
        <w:pStyle w:val="ListParagraph"/>
      </w:pPr>
    </w:p>
    <w:p w:rsidR="000D3682" w:rsidRPr="006C447A" w:rsidRDefault="000D3682" w:rsidP="006C447A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noProof/>
          <w:lang w:eastAsia="tr-TR"/>
        </w:rPr>
        <w:pict>
          <v:shape id="Resim 19" o:spid="_x0000_s1027" type="#_x0000_t75" style="position:absolute;left:0;text-align:left;margin-left:-23.25pt;margin-top:31.5pt;width:561.75pt;height:227.8pt;z-index:-251671040;visibility:visible;mso-position-horizontal-relative:margin">
            <v:imagedata r:id="rId9" o:title=""/>
            <w10:wrap anchorx="margin"/>
          </v:shape>
        </w:pict>
      </w:r>
      <w:r w:rsidRPr="006C447A">
        <w:rPr>
          <w:b/>
          <w:bCs/>
        </w:rPr>
        <w:t>Umut her sabah okula geç kalmaktadır bu problemin olası  sebeplerini</w:t>
      </w:r>
      <w:r>
        <w:rPr>
          <w:b/>
          <w:bCs/>
        </w:rPr>
        <w:t xml:space="preserve"> alt sebepleri ile birlikte</w:t>
      </w:r>
      <w:r w:rsidRPr="006C447A">
        <w:rPr>
          <w:b/>
          <w:bCs/>
        </w:rPr>
        <w:t xml:space="preserve"> balık kılçığı tekniği kullanarak aşağıda belirtiniz.</w:t>
      </w:r>
      <w:r>
        <w:rPr>
          <w:b/>
          <w:bCs/>
        </w:rPr>
        <w:t>(25p)</w:t>
      </w:r>
    </w:p>
    <w:p w:rsidR="000D3682" w:rsidRDefault="000D3682" w:rsidP="006C447A"/>
    <w:p w:rsidR="000D3682" w:rsidRPr="00612F54" w:rsidRDefault="000D3682" w:rsidP="006C447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245.6pt;margin-top:1.25pt;width:132.75pt;height:27.75pt;z-index:251646464;visibility:visible;mso-wrap-distance-top:3.6pt;mso-wrap-distance-bottom:3.6pt">
            <v:textbox>
              <w:txbxContent>
                <w:p w:rsidR="000D3682" w:rsidRDefault="000D3682" w:rsidP="006C447A">
                  <w:r>
                    <w:t>…………………………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margin-left:15.4pt;margin-top:2pt;width:130.5pt;height:28.5pt;z-index:251647488;visibility:visible;mso-wrap-distance-top:3.6pt;mso-wrap-distance-bottom:3.6pt">
            <v:textbox>
              <w:txbxContent>
                <w:p w:rsidR="000D3682" w:rsidRDefault="000D3682" w:rsidP="006C447A">
                  <w:r>
                    <w:t>Okula gelirken oyalanıyor</w:t>
                  </w:r>
                </w:p>
              </w:txbxContent>
            </v:textbox>
            <w10:wrap type="square"/>
          </v:shape>
        </w:pict>
      </w:r>
    </w:p>
    <w:p w:rsidR="000D3682" w:rsidRPr="00612F54" w:rsidRDefault="000D3682" w:rsidP="006C447A"/>
    <w:p w:rsidR="000D3682" w:rsidRPr="00612F54" w:rsidRDefault="000D3682" w:rsidP="006C447A"/>
    <w:p w:rsidR="000D3682" w:rsidRPr="00612F54" w:rsidRDefault="000D3682" w:rsidP="006C447A"/>
    <w:p w:rsidR="000D3682" w:rsidRDefault="000D3682" w:rsidP="006C447A"/>
    <w:p w:rsidR="000D3682" w:rsidRDefault="000D3682" w:rsidP="006C447A">
      <w:pPr>
        <w:jc w:val="right"/>
      </w:pPr>
    </w:p>
    <w:p w:rsidR="000D3682" w:rsidRDefault="000D3682" w:rsidP="006C447A">
      <w:pPr>
        <w:jc w:val="right"/>
      </w:pPr>
      <w:r>
        <w:rPr>
          <w:noProof/>
          <w:lang w:eastAsia="tr-TR"/>
        </w:rPr>
        <w:pict>
          <v:shape id="_x0000_s1030" type="#_x0000_t202" style="position:absolute;left:0;text-align:left;margin-left:212.65pt;margin-top:11.05pt;width:151.5pt;height:27pt;z-index:251648512;visibility:visible;mso-wrap-distance-top:3.6pt;mso-wrap-distance-bottom:3.6pt">
            <v:textbox>
              <w:txbxContent>
                <w:p w:rsidR="000D3682" w:rsidRDefault="000D3682" w:rsidP="006C447A">
                  <w:r>
                    <w:t>…………………………………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0;margin-top:2.8pt;width:140.25pt;height:27.75pt;z-index:251649536;visibility:visible;mso-wrap-distance-top:3.6pt;mso-wrap-distance-bottom:3.6pt;mso-position-horizontal:left;mso-position-horizontal-relative:margin">
            <v:textbox>
              <w:txbxContent>
                <w:p w:rsidR="000D3682" w:rsidRDefault="000D3682" w:rsidP="006C447A">
                  <w:r>
                    <w:t>………………………………….</w:t>
                  </w:r>
                </w:p>
              </w:txbxContent>
            </v:textbox>
            <w10:wrap type="square" anchorx="margin"/>
          </v:shape>
        </w:pict>
      </w:r>
    </w:p>
    <w:p w:rsidR="000D3682" w:rsidRDefault="000D3682" w:rsidP="006C447A">
      <w:pPr>
        <w:jc w:val="right"/>
      </w:pPr>
    </w:p>
    <w:p w:rsidR="000D3682" w:rsidRDefault="000D3682" w:rsidP="00834F49"/>
    <w:p w:rsidR="000D3682" w:rsidRPr="002C6D42" w:rsidRDefault="000D3682" w:rsidP="00834F49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noProof/>
          <w:lang w:eastAsia="tr-TR"/>
        </w:rPr>
        <w:pict>
          <v:oval id="Oval 22" o:spid="_x0000_s1032" style="position:absolute;left:0;text-align:left;margin-left:295.15pt;margin-top:24.35pt;width:1in;height:33.75pt;z-index:251650560;visibility:visible;v-text-anchor:middle" fillcolor="#4f81bd" strokecolor="#243f60" strokeweight="2pt">
            <v:textbox>
              <w:txbxContent>
                <w:p w:rsidR="000D3682" w:rsidRDefault="000D3682" w:rsidP="00775691">
                  <w:pPr>
                    <w:jc w:val="center"/>
                  </w:pPr>
                </w:p>
              </w:txbxContent>
            </v:textbox>
          </v:oval>
        </w:pict>
      </w:r>
      <w:r w:rsidRPr="002C6D42">
        <w:rPr>
          <w:b/>
          <w:bCs/>
        </w:rPr>
        <w:t>Aşağıda</w:t>
      </w:r>
      <w:r>
        <w:rPr>
          <w:b/>
          <w:bCs/>
        </w:rPr>
        <w:t xml:space="preserve"> karışık şekilde</w:t>
      </w:r>
      <w:r w:rsidRPr="002C6D42">
        <w:rPr>
          <w:b/>
          <w:bCs/>
        </w:rPr>
        <w:t xml:space="preserve"> verilmiş olan “Evden Çıkma” algoritma basamaklarını akış şemasında uygun yerlere yerleştiriniz.</w:t>
      </w:r>
      <w:r>
        <w:rPr>
          <w:b/>
          <w:bCs/>
        </w:rPr>
        <w:t xml:space="preserve"> (25p)</w:t>
      </w:r>
    </w:p>
    <w:p w:rsidR="000D3682" w:rsidRDefault="000D3682" w:rsidP="00D554AF">
      <w:pPr>
        <w:pStyle w:val="ListParagraph"/>
        <w:rPr>
          <w:b/>
          <w:bCs/>
          <w:sz w:val="20"/>
          <w:szCs w:val="20"/>
        </w:rPr>
      </w:pPr>
    </w:p>
    <w:p w:rsidR="000D3682" w:rsidRPr="00D554AF" w:rsidRDefault="000D3682" w:rsidP="00D554AF">
      <w:pPr>
        <w:pStyle w:val="ListParagraph"/>
        <w:rPr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0" o:spid="_x0000_s1033" type="#_x0000_t32" style="position:absolute;left:0;text-align:left;margin-left:330pt;margin-top:12.45pt;width:0;height:21.75pt;z-index:251667968;visibility:visible" strokeweight="2pt">
            <v:stroke endarrow="block"/>
            <v:shadow on="t" color="black" opacity="24903f" origin=",.5" offset="0,.55556mm"/>
          </v:shape>
        </w:pict>
      </w:r>
      <w:r w:rsidRPr="00266840">
        <w:rPr>
          <w:b/>
          <w:bCs/>
          <w:sz w:val="20"/>
          <w:szCs w:val="20"/>
        </w:rPr>
        <w:t>Başla</w:t>
      </w:r>
    </w:p>
    <w:p w:rsidR="000D3682" w:rsidRPr="0028594B" w:rsidRDefault="000D3682" w:rsidP="008A7FE2">
      <w:pPr>
        <w:pStyle w:val="ListParagraph"/>
        <w:rPr>
          <w:b/>
          <w:bCs/>
          <w:strike/>
          <w:sz w:val="20"/>
          <w:szCs w:val="20"/>
        </w:rPr>
      </w:pPr>
      <w:r w:rsidRPr="0028594B">
        <w:rPr>
          <w:b/>
          <w:bCs/>
          <w:strike/>
          <w:sz w:val="20"/>
          <w:szCs w:val="20"/>
        </w:rPr>
        <w:t>Evden Çık</w:t>
      </w:r>
    </w:p>
    <w:p w:rsidR="000D3682" w:rsidRPr="0028594B" w:rsidRDefault="000D3682" w:rsidP="008A7FE2">
      <w:pPr>
        <w:pStyle w:val="ListParagraph"/>
        <w:rPr>
          <w:b/>
          <w:bCs/>
          <w:strike/>
          <w:sz w:val="20"/>
          <w:szCs w:val="20"/>
        </w:rPr>
      </w:pPr>
      <w:r>
        <w:rPr>
          <w:noProof/>
          <w:lang w:eastAsia="tr-TR"/>
        </w:rPr>
        <w:pict>
          <v:rect id="Dikdörtgen 233" o:spid="_x0000_s1034" style="position:absolute;left:0;text-align:left;margin-left:291pt;margin-top:3.15pt;width:78.75pt;height:38.25pt;z-index:251665920;visibility:visible;v-text-anchor:middle" fillcolor="#4f81bd" strokecolor="#243f60" strokeweight="2pt">
            <v:textbox>
              <w:txbxContent>
                <w:p w:rsidR="000D3682" w:rsidRDefault="000D3682" w:rsidP="008A7FE2">
                  <w:pPr>
                    <w:jc w:val="center"/>
                  </w:pPr>
                </w:p>
              </w:txbxContent>
            </v:textbox>
          </v:rect>
        </w:pict>
      </w:r>
      <w:r w:rsidRPr="0028594B">
        <w:rPr>
          <w:b/>
          <w:bCs/>
          <w:strike/>
          <w:sz w:val="20"/>
          <w:szCs w:val="20"/>
        </w:rPr>
        <w:t>Bitir</w:t>
      </w:r>
    </w:p>
    <w:p w:rsidR="000D3682" w:rsidRPr="00D554AF" w:rsidRDefault="000D3682" w:rsidP="008A7FE2">
      <w:pPr>
        <w:pStyle w:val="ListParagraph"/>
        <w:rPr>
          <w:sz w:val="20"/>
          <w:szCs w:val="20"/>
        </w:rPr>
      </w:pPr>
      <w:r>
        <w:rPr>
          <w:b/>
          <w:bCs/>
          <w:sz w:val="20"/>
          <w:szCs w:val="20"/>
        </w:rPr>
        <w:t>Hava yağmurlu mu?</w:t>
      </w:r>
    </w:p>
    <w:p w:rsidR="000D3682" w:rsidRPr="008A7FE2" w:rsidRDefault="000D3682" w:rsidP="008A7FE2">
      <w:pPr>
        <w:pStyle w:val="ListParagraph"/>
        <w:rPr>
          <w:sz w:val="20"/>
          <w:szCs w:val="20"/>
        </w:rPr>
      </w:pPr>
      <w:r>
        <w:rPr>
          <w:b/>
          <w:bCs/>
          <w:sz w:val="20"/>
          <w:szCs w:val="20"/>
        </w:rPr>
        <w:t>Şemsiyeni Evde Bırak</w:t>
      </w:r>
      <w:r>
        <w:rPr>
          <w:b/>
          <w:bCs/>
          <w:sz w:val="20"/>
          <w:szCs w:val="20"/>
        </w:rPr>
        <w:br/>
      </w:r>
      <w:r>
        <w:rPr>
          <w:noProof/>
          <w:lang w:eastAsia="tr-TR"/>
        </w:rPr>
        <w:pict>
          <v:shape id="Düz Ok Bağlayıcısı 35" o:spid="_x0000_s1035" type="#_x0000_t32" style="position:absolute;left:0;text-align:left;margin-left:330.75pt;margin-top:9.5pt;width:0;height:21pt;z-index:251662848;visibility:visible;mso-position-horizontal-relative:text;mso-position-vertical-relative:text" strokeweight="2pt">
            <v:stroke endarrow="block"/>
            <v:shadow on="t" color="black" opacity="24903f" origin=",.5" offset="0,.55556mm"/>
          </v:shape>
        </w:pict>
      </w:r>
      <w:r w:rsidRPr="008A7FE2">
        <w:rPr>
          <w:b/>
          <w:bCs/>
          <w:sz w:val="20"/>
          <w:szCs w:val="20"/>
        </w:rPr>
        <w:t>Yataktan Kalk</w:t>
      </w:r>
    </w:p>
    <w:p w:rsidR="000D3682" w:rsidRPr="00D554AF" w:rsidRDefault="000D3682" w:rsidP="00D554AF">
      <w:pPr>
        <w:pStyle w:val="ListParagraph"/>
        <w:rPr>
          <w:sz w:val="20"/>
          <w:szCs w:val="20"/>
        </w:rPr>
      </w:pPr>
      <w:r>
        <w:rPr>
          <w:noProof/>
          <w:lang w:eastAsia="tr-TR"/>
        </w:rPr>
        <w:pict>
          <v:rect id="Dikdörtgen 234" o:spid="_x0000_s1036" style="position:absolute;left:0;text-align:left;margin-left:291pt;margin-top:3.8pt;width:78.75pt;height:41.25pt;z-index:251666944;visibility:visible;v-text-anchor:middle" fillcolor="#4f81bd" strokecolor="#243f60" strokeweight="2pt">
            <v:textbox>
              <w:txbxContent>
                <w:p w:rsidR="000D3682" w:rsidRDefault="000D3682" w:rsidP="008A7FE2">
                  <w:pPr>
                    <w:jc w:val="center"/>
                  </w:pPr>
                </w:p>
              </w:txbxContent>
            </v:textbox>
          </v:rect>
        </w:pict>
      </w:r>
      <w:r w:rsidRPr="00775691">
        <w:rPr>
          <w:b/>
          <w:bCs/>
          <w:sz w:val="20"/>
          <w:szCs w:val="20"/>
        </w:rPr>
        <w:t>Kıyafetlerini Giyin</w:t>
      </w:r>
      <w:bookmarkStart w:id="0" w:name="_GoBack"/>
      <w:bookmarkEnd w:id="0"/>
    </w:p>
    <w:p w:rsidR="000D3682" w:rsidRPr="00A246F9" w:rsidRDefault="000D3682" w:rsidP="00A246F9">
      <w:pPr>
        <w:pStyle w:val="ListParagrap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Yanına Şemsiye Al </w:t>
      </w:r>
    </w:p>
    <w:p w:rsidR="000D3682" w:rsidRDefault="000D3682" w:rsidP="00D554AF">
      <w:pPr>
        <w:pStyle w:val="ListParagraph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Düz Ok Bağlayıcısı 3" o:spid="_x0000_s1037" type="#_x0000_t32" style="position:absolute;left:0;text-align:left;margin-left:330pt;margin-top:16.95pt;width:0;height:28.5pt;z-index:251668992;visibility:visible" strokeweight="2pt">
            <v:stroke endarrow="block"/>
            <v:shadow on="t" color="black" opacity="24903f" origin=",.5" offset="0,.55556mm"/>
          </v:shape>
        </w:pict>
      </w:r>
    </w:p>
    <w:p w:rsidR="000D3682" w:rsidRDefault="000D3682" w:rsidP="00775691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7" o:spid="_x0000_s1038" type="#_x0000_t4" style="position:absolute;margin-left:276pt;margin-top:19.2pt;width:108pt;height:93.75pt;z-index:251651584;visibility:visible;v-text-anchor:middle" fillcolor="#4f81bd" strokecolor="#243f60" strokeweight="2pt">
            <v:textbox>
              <w:txbxContent>
                <w:p w:rsidR="000D3682" w:rsidRDefault="000D3682" w:rsidP="00775691">
                  <w:pPr>
                    <w:jc w:val="center"/>
                  </w:pPr>
                </w:p>
              </w:txbxContent>
            </v:textbox>
          </v:shape>
        </w:pict>
      </w:r>
    </w:p>
    <w:p w:rsidR="000D3682" w:rsidRDefault="000D3682" w:rsidP="00775691">
      <w:r>
        <w:rPr>
          <w:noProof/>
          <w:lang w:eastAsia="tr-TR"/>
        </w:rPr>
        <w:pict>
          <v:shape id="Resim 39" o:spid="_x0000_s1039" type="#_x0000_t75" style="position:absolute;margin-left:254.25pt;margin-top:21.5pt;width:23.25pt;height:12.05pt;z-index:-251651584;visibility:visible;mso-position-horizontal-relative:margin">
            <v:imagedata r:id="rId10" o:title=""/>
            <w10:wrap anchorx="margin"/>
          </v:shape>
        </w:pict>
      </w:r>
      <w:r>
        <w:rPr>
          <w:noProof/>
          <w:lang w:eastAsia="tr-TR"/>
        </w:rPr>
        <w:pict>
          <v:shape id="Resim 38" o:spid="_x0000_s1040" type="#_x0000_t75" style="position:absolute;margin-left:375.1pt;margin-top:24.5pt;width:23.25pt;height:9.9pt;z-index:-251652608;visibility:visible">
            <v:imagedata r:id="rId11" o:title=""/>
          </v:shape>
        </w:pict>
      </w:r>
      <w:r>
        <w:rPr>
          <w:noProof/>
          <w:lang w:eastAsia="tr-TR"/>
        </w:rPr>
        <w:pict>
          <v:rect id="Dikdörtgen 236" o:spid="_x0000_s1041" style="position:absolute;margin-left:147.75pt;margin-top:16.9pt;width:101.25pt;height:42pt;z-index:251654656;visibility:visible;v-text-anchor:middle" fillcolor="#4f81bd" strokecolor="#243f60" strokeweight="2pt">
            <v:textbox>
              <w:txbxContent>
                <w:p w:rsidR="000D3682" w:rsidRDefault="000D3682" w:rsidP="0077569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3" o:spid="_x0000_s1042" style="position:absolute;margin-left:400.9pt;margin-top:17.35pt;width:101.25pt;height:42pt;z-index:251652608;visibility:visible;v-text-anchor:middle" fillcolor="#4f81bd" strokecolor="#243f60" strokeweight="2pt">
            <v:textbox>
              <w:txbxContent>
                <w:p w:rsidR="000D3682" w:rsidRDefault="000D3682" w:rsidP="00775691">
                  <w:pPr>
                    <w:jc w:val="center"/>
                  </w:pPr>
                </w:p>
              </w:txbxContent>
            </v:textbox>
          </v:rect>
        </w:pict>
      </w:r>
    </w:p>
    <w:p w:rsidR="000D3682" w:rsidRPr="00612F54" w:rsidRDefault="000D3682" w:rsidP="00775691">
      <w:r>
        <w:rPr>
          <w:noProof/>
          <w:lang w:eastAsia="tr-TR"/>
        </w:rPr>
        <w:pict>
          <v:shape id="Düz Ok Bağlayıcısı 244" o:spid="_x0000_s1043" type="#_x0000_t32" style="position:absolute;margin-left:247.5pt;margin-top:14pt;width:28.5pt;height:.75pt;flip:x;z-index:251660800;visibility:visible" strokeweight="2pt">
            <v:stroke endarrow="block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43" o:spid="_x0000_s1044" type="#_x0000_t32" style="position:absolute;margin-left:384pt;margin-top:14pt;width:17.25pt;height:0;z-index:251659776;visibility:visible" strokeweight="2pt">
            <v:stroke endarrow="block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26" o:spid="_x0000_s1045" style="position:absolute;margin-left:27.4pt;margin-top:349.65pt;width:99pt;height:39.75pt;z-index:251653632;visibility:visible;v-text-anchor:middle" fillcolor="#4f81bd" strokecolor="#243f60" strokeweight="2pt">
            <v:textbox>
              <w:txbxContent>
                <w:p w:rsidR="000D3682" w:rsidRDefault="000D3682" w:rsidP="00775691">
                  <w:pPr>
                    <w:jc w:val="center"/>
                  </w:pPr>
                  <w:r>
                    <w:t>ÇANTANI AL EVDEN ÇIK</w:t>
                  </w:r>
                </w:p>
              </w:txbxContent>
            </v:textbox>
          </v:rect>
        </w:pict>
      </w:r>
    </w:p>
    <w:p w:rsidR="000D3682" w:rsidRPr="00D554AF" w:rsidRDefault="000D3682" w:rsidP="00D554AF">
      <w:pPr>
        <w:pStyle w:val="ListParagraph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41" o:spid="_x0000_s1046" type="#_x0000_t34" style="position:absolute;left:0;text-align:left;margin-left:380.25pt;margin-top:10.35pt;width:74.25pt;height:60pt;flip:x;z-index:251657728;visibility:visible" adj="109" strokeweight="2pt">
            <v:stroke endarrow="block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242" o:spid="_x0000_s1047" type="#_x0000_t34" style="position:absolute;left:0;text-align:left;margin-left:195pt;margin-top:9.6pt;width:84.75pt;height:61.5pt;z-index:251658752;visibility:visible" adj="175" strokeweight="2pt">
            <v:stroke endarrow="block"/>
            <v:shadow on="t" color="black" opacity="24903f" origin=",.5" offset="0,.55556mm"/>
          </v:shape>
        </w:pict>
      </w:r>
    </w:p>
    <w:p w:rsidR="000D3682" w:rsidRPr="00D554AF" w:rsidRDefault="000D3682" w:rsidP="00D554AF">
      <w:pPr>
        <w:pStyle w:val="ListParagraph"/>
        <w:rPr>
          <w:b/>
          <w:bCs/>
          <w:sz w:val="20"/>
          <w:szCs w:val="20"/>
        </w:rPr>
      </w:pPr>
    </w:p>
    <w:p w:rsidR="000D3682" w:rsidRDefault="000D3682" w:rsidP="00D554AF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rect id="Dikdörtgen 237" o:spid="_x0000_s1048" style="position:absolute;margin-left:279pt;margin-top:12.15pt;width:101.25pt;height:42pt;z-index:251655680;visibility:visible;v-text-anchor:middle" fillcolor="#4f81bd" strokecolor="#385d8a" strokeweight="2pt">
            <v:textbox>
              <w:txbxContent>
                <w:p w:rsidR="000D3682" w:rsidRPr="00CF3A57" w:rsidRDefault="000D3682" w:rsidP="00775691">
                  <w:pPr>
                    <w:jc w:val="center"/>
                    <w:rPr>
                      <w:color w:val="FFFFFF"/>
                    </w:rPr>
                  </w:pPr>
                  <w:r w:rsidRPr="00CF3A57">
                    <w:rPr>
                      <w:color w:val="FFFFFF"/>
                    </w:rPr>
                    <w:t>Evden Çık</w:t>
                  </w:r>
                </w:p>
              </w:txbxContent>
            </v:textbox>
          </v:rect>
        </w:pict>
      </w:r>
    </w:p>
    <w:p w:rsidR="000D3682" w:rsidRDefault="000D3682" w:rsidP="00D554AF">
      <w:pPr>
        <w:rPr>
          <w:b/>
          <w:bCs/>
          <w:sz w:val="20"/>
          <w:szCs w:val="20"/>
        </w:rPr>
      </w:pPr>
    </w:p>
    <w:p w:rsidR="000D3682" w:rsidRDefault="000D3682" w:rsidP="00624827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Düz Ok Bağlayıcısı 253" o:spid="_x0000_s1049" type="#_x0000_t32" style="position:absolute;margin-left:326.25pt;margin-top:5.95pt;width:0;height:21.75pt;z-index:251661824;visibility:visible" strokeweight="2pt">
            <v:stroke endarrow="block"/>
            <v:shadow on="t" color="black" opacity="24903f" origin=",.5" offset="0,.55556mm"/>
          </v:shape>
        </w:pict>
      </w:r>
    </w:p>
    <w:p w:rsidR="000D3682" w:rsidRDefault="000D3682" w:rsidP="00624827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oval id="Oval 238" o:spid="_x0000_s1050" style="position:absolute;margin-left:291.75pt;margin-top:.9pt;width:1in;height:33.75pt;z-index:251656704;visibility:visible;v-text-anchor:middle" fillcolor="#4f81bd" strokecolor="#243f60" strokeweight="2pt">
            <v:textbox>
              <w:txbxContent>
                <w:p w:rsidR="000D3682" w:rsidRDefault="000D3682" w:rsidP="00775691">
                  <w:pPr>
                    <w:jc w:val="center"/>
                  </w:pPr>
                  <w:r>
                    <w:t>BİTİR</w:t>
                  </w:r>
                </w:p>
              </w:txbxContent>
            </v:textbox>
          </v:oval>
        </w:pict>
      </w:r>
    </w:p>
    <w:p w:rsidR="000D3682" w:rsidRDefault="000D3682" w:rsidP="00624827">
      <w:pPr>
        <w:rPr>
          <w:b/>
          <w:bCs/>
          <w:sz w:val="20"/>
          <w:szCs w:val="20"/>
        </w:rPr>
      </w:pPr>
    </w:p>
    <w:p w:rsidR="000D3682" w:rsidRPr="00584444" w:rsidRDefault="000D3682" w:rsidP="00584444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0D3682" w:rsidRDefault="000D3682" w:rsidP="00624827">
      <w:pPr>
        <w:rPr>
          <w:b/>
          <w:bCs/>
          <w:sz w:val="20"/>
          <w:szCs w:val="20"/>
        </w:rPr>
      </w:pPr>
    </w:p>
    <w:sectPr w:rsidR="000D3682" w:rsidSect="005A7068">
      <w:type w:val="continuous"/>
      <w:pgSz w:w="11906" w:h="16838"/>
      <w:pgMar w:top="284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682" w:rsidRDefault="000D3682" w:rsidP="00F50529">
      <w:pPr>
        <w:spacing w:after="0" w:line="240" w:lineRule="auto"/>
      </w:pPr>
      <w:r>
        <w:separator/>
      </w:r>
    </w:p>
  </w:endnote>
  <w:endnote w:type="continuationSeparator" w:id="0">
    <w:p w:rsidR="000D3682" w:rsidRDefault="000D3682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682" w:rsidRDefault="000D3682" w:rsidP="00F50529">
      <w:pPr>
        <w:spacing w:after="0" w:line="240" w:lineRule="auto"/>
      </w:pPr>
      <w:r>
        <w:separator/>
      </w:r>
    </w:p>
  </w:footnote>
  <w:footnote w:type="continuationSeparator" w:id="0">
    <w:p w:rsidR="000D3682" w:rsidRDefault="000D3682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DF2"/>
    <w:multiLevelType w:val="hybridMultilevel"/>
    <w:tmpl w:val="8DE628B4"/>
    <w:lvl w:ilvl="0" w:tplc="A5203A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30942"/>
    <w:multiLevelType w:val="hybridMultilevel"/>
    <w:tmpl w:val="290AAFB6"/>
    <w:lvl w:ilvl="0" w:tplc="2A7E73E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3" w:hanging="360"/>
      </w:pPr>
    </w:lvl>
    <w:lvl w:ilvl="2" w:tplc="041F001B">
      <w:start w:val="1"/>
      <w:numFmt w:val="lowerRoman"/>
      <w:lvlText w:val="%3."/>
      <w:lvlJc w:val="right"/>
      <w:pPr>
        <w:ind w:left="2083" w:hanging="180"/>
      </w:pPr>
    </w:lvl>
    <w:lvl w:ilvl="3" w:tplc="041F000F">
      <w:start w:val="1"/>
      <w:numFmt w:val="decimal"/>
      <w:lvlText w:val="%4."/>
      <w:lvlJc w:val="left"/>
      <w:pPr>
        <w:ind w:left="2803" w:hanging="360"/>
      </w:pPr>
    </w:lvl>
    <w:lvl w:ilvl="4" w:tplc="041F0019">
      <w:start w:val="1"/>
      <w:numFmt w:val="lowerLetter"/>
      <w:lvlText w:val="%5."/>
      <w:lvlJc w:val="left"/>
      <w:pPr>
        <w:ind w:left="3523" w:hanging="360"/>
      </w:pPr>
    </w:lvl>
    <w:lvl w:ilvl="5" w:tplc="041F001B">
      <w:start w:val="1"/>
      <w:numFmt w:val="lowerRoman"/>
      <w:lvlText w:val="%6."/>
      <w:lvlJc w:val="right"/>
      <w:pPr>
        <w:ind w:left="4243" w:hanging="180"/>
      </w:pPr>
    </w:lvl>
    <w:lvl w:ilvl="6" w:tplc="041F000F">
      <w:start w:val="1"/>
      <w:numFmt w:val="decimal"/>
      <w:lvlText w:val="%7."/>
      <w:lvlJc w:val="left"/>
      <w:pPr>
        <w:ind w:left="4963" w:hanging="360"/>
      </w:pPr>
    </w:lvl>
    <w:lvl w:ilvl="7" w:tplc="041F0019">
      <w:start w:val="1"/>
      <w:numFmt w:val="lowerLetter"/>
      <w:lvlText w:val="%8."/>
      <w:lvlJc w:val="left"/>
      <w:pPr>
        <w:ind w:left="5683" w:hanging="360"/>
      </w:pPr>
    </w:lvl>
    <w:lvl w:ilvl="8" w:tplc="041F001B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C6A181D"/>
    <w:multiLevelType w:val="hybridMultilevel"/>
    <w:tmpl w:val="1E9827C8"/>
    <w:lvl w:ilvl="0" w:tplc="A2B68BE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0D383A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670AD"/>
    <w:multiLevelType w:val="hybridMultilevel"/>
    <w:tmpl w:val="A9AA84E6"/>
    <w:lvl w:ilvl="0" w:tplc="0784D1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  <w:u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AE6F7B"/>
    <w:multiLevelType w:val="hybridMultilevel"/>
    <w:tmpl w:val="74DEE5C0"/>
    <w:lvl w:ilvl="0" w:tplc="2924CD16">
      <w:start w:val="1"/>
      <w:numFmt w:val="lowerLetter"/>
      <w:lvlText w:val="%1)"/>
      <w:lvlJc w:val="left"/>
      <w:pPr>
        <w:ind w:left="66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>
      <w:start w:val="1"/>
      <w:numFmt w:val="lowerRoman"/>
      <w:lvlText w:val="%3."/>
      <w:lvlJc w:val="right"/>
      <w:pPr>
        <w:ind w:left="2103" w:hanging="180"/>
      </w:pPr>
    </w:lvl>
    <w:lvl w:ilvl="3" w:tplc="041F000F">
      <w:start w:val="1"/>
      <w:numFmt w:val="decimal"/>
      <w:lvlText w:val="%4."/>
      <w:lvlJc w:val="left"/>
      <w:pPr>
        <w:ind w:left="2823" w:hanging="360"/>
      </w:pPr>
    </w:lvl>
    <w:lvl w:ilvl="4" w:tplc="041F0019">
      <w:start w:val="1"/>
      <w:numFmt w:val="lowerLetter"/>
      <w:lvlText w:val="%5."/>
      <w:lvlJc w:val="left"/>
      <w:pPr>
        <w:ind w:left="3543" w:hanging="360"/>
      </w:pPr>
    </w:lvl>
    <w:lvl w:ilvl="5" w:tplc="041F001B">
      <w:start w:val="1"/>
      <w:numFmt w:val="lowerRoman"/>
      <w:lvlText w:val="%6."/>
      <w:lvlJc w:val="right"/>
      <w:pPr>
        <w:ind w:left="4263" w:hanging="180"/>
      </w:pPr>
    </w:lvl>
    <w:lvl w:ilvl="6" w:tplc="041F000F">
      <w:start w:val="1"/>
      <w:numFmt w:val="decimal"/>
      <w:lvlText w:val="%7."/>
      <w:lvlJc w:val="left"/>
      <w:pPr>
        <w:ind w:left="4983" w:hanging="360"/>
      </w:pPr>
    </w:lvl>
    <w:lvl w:ilvl="7" w:tplc="041F0019">
      <w:start w:val="1"/>
      <w:numFmt w:val="lowerLetter"/>
      <w:lvlText w:val="%8."/>
      <w:lvlJc w:val="left"/>
      <w:pPr>
        <w:ind w:left="5703" w:hanging="360"/>
      </w:pPr>
    </w:lvl>
    <w:lvl w:ilvl="8" w:tplc="041F001B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7163D0"/>
    <w:multiLevelType w:val="hybridMultilevel"/>
    <w:tmpl w:val="A97EBF00"/>
    <w:lvl w:ilvl="0" w:tplc="4192EC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7A033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71B8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529"/>
    <w:rsid w:val="00004F3B"/>
    <w:rsid w:val="00012840"/>
    <w:rsid w:val="00031E12"/>
    <w:rsid w:val="00034A91"/>
    <w:rsid w:val="00042D08"/>
    <w:rsid w:val="000634C9"/>
    <w:rsid w:val="00082D8A"/>
    <w:rsid w:val="0008584D"/>
    <w:rsid w:val="0009020C"/>
    <w:rsid w:val="000A47C3"/>
    <w:rsid w:val="000D3682"/>
    <w:rsid w:val="000D4683"/>
    <w:rsid w:val="000F6DF8"/>
    <w:rsid w:val="00106C16"/>
    <w:rsid w:val="00114C0F"/>
    <w:rsid w:val="00123926"/>
    <w:rsid w:val="00131593"/>
    <w:rsid w:val="00131C90"/>
    <w:rsid w:val="00134C80"/>
    <w:rsid w:val="00136B0C"/>
    <w:rsid w:val="0017262B"/>
    <w:rsid w:val="00190215"/>
    <w:rsid w:val="001C555B"/>
    <w:rsid w:val="001E423C"/>
    <w:rsid w:val="00201C26"/>
    <w:rsid w:val="0021741B"/>
    <w:rsid w:val="00224DD7"/>
    <w:rsid w:val="00250632"/>
    <w:rsid w:val="00251CA4"/>
    <w:rsid w:val="00266840"/>
    <w:rsid w:val="00274AB7"/>
    <w:rsid w:val="0028594B"/>
    <w:rsid w:val="00290200"/>
    <w:rsid w:val="002A6383"/>
    <w:rsid w:val="002C6D42"/>
    <w:rsid w:val="002D18F6"/>
    <w:rsid w:val="002D204C"/>
    <w:rsid w:val="002D4044"/>
    <w:rsid w:val="002D523D"/>
    <w:rsid w:val="002E2F57"/>
    <w:rsid w:val="002E6E36"/>
    <w:rsid w:val="00312F45"/>
    <w:rsid w:val="003571A8"/>
    <w:rsid w:val="003637BC"/>
    <w:rsid w:val="00372870"/>
    <w:rsid w:val="0037395B"/>
    <w:rsid w:val="003A1D5A"/>
    <w:rsid w:val="003C1FED"/>
    <w:rsid w:val="003C4D76"/>
    <w:rsid w:val="003E1258"/>
    <w:rsid w:val="003E2E52"/>
    <w:rsid w:val="003F2D7A"/>
    <w:rsid w:val="00415344"/>
    <w:rsid w:val="004250B5"/>
    <w:rsid w:val="00451DC2"/>
    <w:rsid w:val="004819EC"/>
    <w:rsid w:val="004C244A"/>
    <w:rsid w:val="004C7977"/>
    <w:rsid w:val="004F1DA1"/>
    <w:rsid w:val="0052647A"/>
    <w:rsid w:val="00533114"/>
    <w:rsid w:val="00537930"/>
    <w:rsid w:val="005729B2"/>
    <w:rsid w:val="00584444"/>
    <w:rsid w:val="00587829"/>
    <w:rsid w:val="005A3D33"/>
    <w:rsid w:val="005A7068"/>
    <w:rsid w:val="005B1EF7"/>
    <w:rsid w:val="005C2D25"/>
    <w:rsid w:val="005D54B8"/>
    <w:rsid w:val="005E65EE"/>
    <w:rsid w:val="005F7975"/>
    <w:rsid w:val="00607AF7"/>
    <w:rsid w:val="00612F54"/>
    <w:rsid w:val="00624827"/>
    <w:rsid w:val="00630D58"/>
    <w:rsid w:val="00653F6B"/>
    <w:rsid w:val="00661141"/>
    <w:rsid w:val="006B3DEF"/>
    <w:rsid w:val="006C447A"/>
    <w:rsid w:val="006C4669"/>
    <w:rsid w:val="006E07E7"/>
    <w:rsid w:val="006E4B57"/>
    <w:rsid w:val="006E72BC"/>
    <w:rsid w:val="006F44C1"/>
    <w:rsid w:val="006F6F76"/>
    <w:rsid w:val="0070189A"/>
    <w:rsid w:val="00704086"/>
    <w:rsid w:val="00721BB3"/>
    <w:rsid w:val="0072312E"/>
    <w:rsid w:val="007364D1"/>
    <w:rsid w:val="00741134"/>
    <w:rsid w:val="007429A7"/>
    <w:rsid w:val="00765F17"/>
    <w:rsid w:val="00771207"/>
    <w:rsid w:val="00775691"/>
    <w:rsid w:val="007E0A28"/>
    <w:rsid w:val="007E195B"/>
    <w:rsid w:val="007E4650"/>
    <w:rsid w:val="007F6791"/>
    <w:rsid w:val="00801300"/>
    <w:rsid w:val="00825F59"/>
    <w:rsid w:val="00834F49"/>
    <w:rsid w:val="00847807"/>
    <w:rsid w:val="00853520"/>
    <w:rsid w:val="0085568B"/>
    <w:rsid w:val="00856E77"/>
    <w:rsid w:val="008773BA"/>
    <w:rsid w:val="008A1BA6"/>
    <w:rsid w:val="008A7FE2"/>
    <w:rsid w:val="008B7E79"/>
    <w:rsid w:val="008D04F9"/>
    <w:rsid w:val="008D0B72"/>
    <w:rsid w:val="008F4211"/>
    <w:rsid w:val="008F60F1"/>
    <w:rsid w:val="008F7C82"/>
    <w:rsid w:val="009013D0"/>
    <w:rsid w:val="00904D06"/>
    <w:rsid w:val="00917A2E"/>
    <w:rsid w:val="009205E0"/>
    <w:rsid w:val="00925641"/>
    <w:rsid w:val="009410B9"/>
    <w:rsid w:val="009432DB"/>
    <w:rsid w:val="00946787"/>
    <w:rsid w:val="00974AFF"/>
    <w:rsid w:val="0098206F"/>
    <w:rsid w:val="00985CC0"/>
    <w:rsid w:val="009936FF"/>
    <w:rsid w:val="009A1707"/>
    <w:rsid w:val="009A6902"/>
    <w:rsid w:val="009D6BA6"/>
    <w:rsid w:val="009D7787"/>
    <w:rsid w:val="009E0323"/>
    <w:rsid w:val="00A22E90"/>
    <w:rsid w:val="00A246F9"/>
    <w:rsid w:val="00A26757"/>
    <w:rsid w:val="00A41B8D"/>
    <w:rsid w:val="00A8301B"/>
    <w:rsid w:val="00AA32B9"/>
    <w:rsid w:val="00B043F6"/>
    <w:rsid w:val="00B06E53"/>
    <w:rsid w:val="00B14682"/>
    <w:rsid w:val="00B1519C"/>
    <w:rsid w:val="00B57528"/>
    <w:rsid w:val="00B85F75"/>
    <w:rsid w:val="00BA48D2"/>
    <w:rsid w:val="00BB2FE0"/>
    <w:rsid w:val="00BB7223"/>
    <w:rsid w:val="00BC4AFE"/>
    <w:rsid w:val="00C210D8"/>
    <w:rsid w:val="00C31683"/>
    <w:rsid w:val="00C37B65"/>
    <w:rsid w:val="00C44C2C"/>
    <w:rsid w:val="00C516C6"/>
    <w:rsid w:val="00C80485"/>
    <w:rsid w:val="00C972FD"/>
    <w:rsid w:val="00CB77E8"/>
    <w:rsid w:val="00CD141A"/>
    <w:rsid w:val="00CF3A57"/>
    <w:rsid w:val="00D24FBD"/>
    <w:rsid w:val="00D5074E"/>
    <w:rsid w:val="00D547AD"/>
    <w:rsid w:val="00D54D48"/>
    <w:rsid w:val="00D554AF"/>
    <w:rsid w:val="00D562CC"/>
    <w:rsid w:val="00D80FC0"/>
    <w:rsid w:val="00D92440"/>
    <w:rsid w:val="00DB0B9B"/>
    <w:rsid w:val="00DB3E2B"/>
    <w:rsid w:val="00E01F52"/>
    <w:rsid w:val="00E03CB5"/>
    <w:rsid w:val="00E114D8"/>
    <w:rsid w:val="00E31AF8"/>
    <w:rsid w:val="00E33865"/>
    <w:rsid w:val="00E50B17"/>
    <w:rsid w:val="00E738F4"/>
    <w:rsid w:val="00E8040B"/>
    <w:rsid w:val="00EC59DC"/>
    <w:rsid w:val="00F1633C"/>
    <w:rsid w:val="00F45BD4"/>
    <w:rsid w:val="00F50529"/>
    <w:rsid w:val="00F6044C"/>
    <w:rsid w:val="00F61469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50529"/>
  </w:style>
  <w:style w:type="paragraph" w:styleId="Footer">
    <w:name w:val="footer"/>
    <w:basedOn w:val="Normal"/>
    <w:link w:val="FooterChar"/>
    <w:uiPriority w:val="99"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50529"/>
  </w:style>
  <w:style w:type="paragraph" w:styleId="BalloonText">
    <w:name w:val="Balloon Text"/>
    <w:basedOn w:val="Normal"/>
    <w:link w:val="BalloonTextChar"/>
    <w:uiPriority w:val="99"/>
    <w:semiHidden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52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24827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624827"/>
    <w:pPr>
      <w:ind w:left="720"/>
    </w:pPr>
  </w:style>
  <w:style w:type="table" w:styleId="TableGrid">
    <w:name w:val="Table Grid"/>
    <w:basedOn w:val="TableNormal"/>
    <w:uiPriority w:val="99"/>
    <w:rsid w:val="0062482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24827"/>
    <w:rPr>
      <w:rFonts w:ascii="Times New Roman" w:hAnsi="Times New Roman" w:cs="Times New Roman"/>
      <w:sz w:val="24"/>
      <w:szCs w:val="24"/>
      <w:lang w:val="en-US" w:eastAsia="tr-TR"/>
    </w:rPr>
  </w:style>
  <w:style w:type="character" w:styleId="Hyperlink">
    <w:name w:val="Hyperlink"/>
    <w:basedOn w:val="DefaultParagraphFont"/>
    <w:uiPriority w:val="99"/>
    <w:rsid w:val="00224DD7"/>
    <w:rPr>
      <w:color w:val="0000FF"/>
      <w:u w:val="single"/>
    </w:rPr>
  </w:style>
  <w:style w:type="paragraph" w:styleId="NormalWeb">
    <w:name w:val="Normal (Web)"/>
    <w:basedOn w:val="Normal"/>
    <w:uiPriority w:val="99"/>
    <w:rsid w:val="00042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numbering" w:customStyle="1" w:styleId="Stil1">
    <w:name w:val="Stil1"/>
    <w:rsid w:val="0069762D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88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861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8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861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8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8620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8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8620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285</Words>
  <Characters>1629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BİLİŞİM TEKNOLOJİLERİ VE YAZILIM DERSİ  …………………</dc:title>
  <dc:subject/>
  <dc:creator>Toshiba</dc:creator>
  <cp:keywords/>
  <dc:description/>
  <cp:lastModifiedBy>Edanur</cp:lastModifiedBy>
  <cp:revision>2</cp:revision>
  <cp:lastPrinted>2016-11-29T21:14:00Z</cp:lastPrinted>
  <dcterms:created xsi:type="dcterms:W3CDTF">2018-03-20T20:04:00Z</dcterms:created>
  <dcterms:modified xsi:type="dcterms:W3CDTF">2018-03-20T20:04:00Z</dcterms:modified>
</cp:coreProperties>
</file>