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0FE" w:rsidRPr="004E55A8" w:rsidRDefault="005F50FE" w:rsidP="001377C2">
      <w:pPr>
        <w:spacing w:after="0" w:line="360" w:lineRule="auto"/>
        <w:jc w:val="center"/>
        <w:rPr>
          <w:rFonts w:ascii="Times New Roman" w:eastAsia="Batang" w:hAnsi="Times New Roman" w:cs="Times New Roman"/>
          <w:b/>
          <w:bCs/>
        </w:rPr>
      </w:pPr>
      <w:r w:rsidRPr="004E55A8">
        <w:rPr>
          <w:rFonts w:ascii="Times New Roman" w:eastAsia="Batang" w:hAnsi="Times New Roman" w:cs="Times New Roman"/>
          <w:b/>
          <w:bCs/>
        </w:rPr>
        <w:t xml:space="preserve">GAZİ ORTAOKULU 2014–2015 EĞİTİM-ÖĞRETİM YILI </w:t>
      </w:r>
    </w:p>
    <w:p w:rsidR="005F50FE" w:rsidRPr="004E55A8" w:rsidRDefault="005F50FE" w:rsidP="00505C43">
      <w:pPr>
        <w:spacing w:after="0" w:line="360" w:lineRule="auto"/>
        <w:jc w:val="center"/>
        <w:rPr>
          <w:rFonts w:ascii="Times New Roman" w:eastAsia="Batang" w:hAnsi="Times New Roman" w:cs="Times New Roman"/>
          <w:b/>
          <w:bCs/>
        </w:rPr>
      </w:pPr>
      <w:r w:rsidRPr="004E55A8">
        <w:rPr>
          <w:rFonts w:ascii="Times New Roman" w:eastAsia="Batang" w:hAnsi="Times New Roman" w:cs="Times New Roman"/>
          <w:b/>
          <w:bCs/>
        </w:rPr>
        <w:t xml:space="preserve">5/B SINIFI ŞUBE ÖĞRETMENLER KURULU  </w:t>
      </w:r>
      <w:r w:rsidRPr="001377C2">
        <w:rPr>
          <w:rFonts w:ascii="Times New Roman" w:eastAsia="Batang" w:hAnsi="Times New Roman" w:cs="Times New Roman"/>
          <w:b/>
          <w:bCs/>
          <w:u w:val="double"/>
        </w:rPr>
        <w:t>II. DÖNEM TOPLANTI</w:t>
      </w:r>
      <w:r w:rsidRPr="004E55A8">
        <w:rPr>
          <w:rFonts w:ascii="Times New Roman" w:eastAsia="Batang" w:hAnsi="Times New Roman" w:cs="Times New Roman"/>
          <w:b/>
          <w:bCs/>
        </w:rPr>
        <w:t xml:space="preserve"> TUTANAĞI</w:t>
      </w:r>
    </w:p>
    <w:p w:rsidR="005F50FE" w:rsidRPr="004E55A8" w:rsidRDefault="005F50FE" w:rsidP="00505C43">
      <w:pPr>
        <w:spacing w:after="0" w:line="360" w:lineRule="auto"/>
        <w:rPr>
          <w:rFonts w:ascii="Times New Roman" w:eastAsia="Batang" w:hAnsi="Times New Roman"/>
          <w:b/>
          <w:bCs/>
        </w:rPr>
      </w:pP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b/>
          <w:bCs/>
        </w:rPr>
        <w:t>Toplantı Karar No:</w:t>
      </w:r>
      <w:r w:rsidRPr="004E55A8">
        <w:rPr>
          <w:rFonts w:ascii="Times New Roman" w:eastAsia="Batang" w:hAnsi="Times New Roman" w:cs="Times New Roman"/>
        </w:rPr>
        <w:t xml:space="preserve"> 2</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b/>
          <w:bCs/>
        </w:rPr>
        <w:t>Toplantının Tarihi:</w:t>
      </w:r>
      <w:r w:rsidRPr="004E55A8">
        <w:rPr>
          <w:rFonts w:ascii="Times New Roman" w:eastAsia="Batang" w:hAnsi="Times New Roman" w:cs="Times New Roman"/>
        </w:rPr>
        <w:t xml:space="preserve"> 17.02.2015</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b/>
          <w:bCs/>
        </w:rPr>
        <w:t>Toplantının Yeri:</w:t>
      </w:r>
      <w:r w:rsidRPr="004E55A8">
        <w:rPr>
          <w:rFonts w:ascii="Times New Roman" w:eastAsia="Batang" w:hAnsi="Times New Roman" w:cs="Times New Roman"/>
        </w:rPr>
        <w:t xml:space="preserve"> Öğretmenler Odası</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b/>
          <w:bCs/>
        </w:rPr>
        <w:t xml:space="preserve">Toplantının Başkanı: </w:t>
      </w:r>
      <w:r w:rsidRPr="004E55A8">
        <w:rPr>
          <w:rFonts w:ascii="Times New Roman" w:eastAsia="Batang" w:hAnsi="Times New Roman" w:cs="Times New Roman"/>
        </w:rPr>
        <w:t>Tuncay AKDEMİR (Müdür Yardımcısı)</w:t>
      </w:r>
    </w:p>
    <w:p w:rsidR="005F50FE" w:rsidRPr="004E55A8" w:rsidRDefault="005F50FE"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bCs/>
        </w:rPr>
        <w:t>Toplantıya  Katılanlar:</w:t>
      </w:r>
      <w:r w:rsidRPr="004E55A8">
        <w:rPr>
          <w:rFonts w:ascii="Times New Roman" w:eastAsia="Batang" w:hAnsi="Times New Roman" w:cs="Times New Roman"/>
        </w:rPr>
        <w:t>Tuncay AKDEMİR ( Okul Müdür Yardımcısı),  Serdal ÇAĞLAR (Türkçe Öğretmeni),    Davut BOZKUŞ(Matematik Öğretmeni),   Halis ÜNLÜ (Fen ve Teknoloji Öğretmeni),   Fatih ÖĞÜT (İngilizce Öğretmeni), Emel Nuriye YİĞİT (Din Kültürü ve Ahlak Bilgisi Öğretmeni),  M. Salih KOÇ   (Beden Eğitimi Öğretmeni),    Ali ÜNAL ( Sosyal Bilgiler Öğretmeni), KezibanTOZOĞLU (Okul Rehber Öğretmeni)</w:t>
      </w:r>
    </w:p>
    <w:p w:rsidR="005F50FE" w:rsidRPr="004E55A8" w:rsidRDefault="005F50FE" w:rsidP="00505C43">
      <w:pPr>
        <w:spacing w:after="0" w:line="360" w:lineRule="auto"/>
        <w:rPr>
          <w:rFonts w:ascii="Times New Roman" w:eastAsia="Batang" w:hAnsi="Times New Roman"/>
          <w:b/>
          <w:bCs/>
          <w:u w:val="single"/>
        </w:rPr>
      </w:pPr>
    </w:p>
    <w:p w:rsidR="005F50FE" w:rsidRPr="004E55A8" w:rsidRDefault="005F50FE" w:rsidP="00505C43">
      <w:pPr>
        <w:spacing w:after="0" w:line="360" w:lineRule="auto"/>
        <w:rPr>
          <w:rFonts w:ascii="Times New Roman" w:eastAsia="Batang" w:hAnsi="Times New Roman" w:cs="Times New Roman"/>
          <w:b/>
          <w:bCs/>
          <w:u w:val="single"/>
        </w:rPr>
      </w:pPr>
      <w:r w:rsidRPr="004E55A8">
        <w:rPr>
          <w:rFonts w:ascii="Times New Roman" w:eastAsia="Batang" w:hAnsi="Times New Roman"/>
          <w:b/>
          <w:bCs/>
        </w:rPr>
        <w:tab/>
      </w:r>
      <w:r w:rsidRPr="004E55A8">
        <w:rPr>
          <w:rFonts w:ascii="Times New Roman" w:eastAsia="Batang" w:hAnsi="Times New Roman" w:cs="Times New Roman"/>
          <w:b/>
          <w:bCs/>
          <w:u w:val="single"/>
        </w:rPr>
        <w:t>Gündem Maddeleri</w:t>
      </w:r>
    </w:p>
    <w:p w:rsidR="005F50FE" w:rsidRPr="004E55A8" w:rsidRDefault="005F50FE" w:rsidP="00505C43">
      <w:pPr>
        <w:spacing w:after="0" w:line="360" w:lineRule="auto"/>
        <w:rPr>
          <w:rFonts w:ascii="Times New Roman" w:eastAsia="Batang" w:hAnsi="Times New Roman"/>
        </w:rPr>
      </w:pP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5F50FE" w:rsidRPr="004E55A8" w:rsidRDefault="005F50FE"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5F50FE" w:rsidRPr="004E55A8" w:rsidRDefault="005F50FE" w:rsidP="00505C43">
      <w:pPr>
        <w:spacing w:after="0" w:line="360" w:lineRule="auto"/>
        <w:rPr>
          <w:rFonts w:ascii="Times New Roman" w:eastAsia="Batang" w:hAnsi="Times New Roman"/>
          <w:b/>
          <w:bCs/>
        </w:rPr>
      </w:pPr>
    </w:p>
    <w:p w:rsidR="005F50FE" w:rsidRPr="004E55A8" w:rsidRDefault="005F50FE" w:rsidP="00505C43">
      <w:pPr>
        <w:spacing w:after="0" w:line="360" w:lineRule="auto"/>
        <w:rPr>
          <w:rFonts w:ascii="Times New Roman" w:eastAsia="Batang" w:hAnsi="Times New Roman"/>
          <w:b/>
          <w:bCs/>
        </w:rPr>
      </w:pPr>
      <w:r w:rsidRPr="004E55A8">
        <w:rPr>
          <w:rFonts w:ascii="Times New Roman" w:eastAsia="Batang" w:hAnsi="Times New Roman"/>
          <w:b/>
          <w:bCs/>
        </w:rPr>
        <w:tab/>
      </w:r>
      <w:r w:rsidRPr="004E55A8">
        <w:rPr>
          <w:rFonts w:ascii="Times New Roman" w:eastAsia="Batang" w:hAnsi="Times New Roman" w:cs="Times New Roman"/>
          <w:b/>
          <w:bCs/>
          <w:u w:val="single"/>
        </w:rPr>
        <w:t>Gündem Maddelerinin Görüşülmesi</w:t>
      </w:r>
    </w:p>
    <w:p w:rsidR="005F50FE" w:rsidRPr="004E55A8" w:rsidRDefault="005F50FE" w:rsidP="00505C43">
      <w:pPr>
        <w:spacing w:after="0" w:line="360" w:lineRule="auto"/>
        <w:jc w:val="both"/>
        <w:rPr>
          <w:rFonts w:ascii="Times New Roman" w:eastAsia="Batang" w:hAnsi="Times New Roman"/>
          <w:b/>
          <w:bCs/>
        </w:rPr>
      </w:pPr>
      <w:r w:rsidRPr="004E55A8">
        <w:rPr>
          <w:rFonts w:ascii="Times New Roman" w:eastAsia="Batang" w:hAnsi="Times New Roman"/>
          <w:b/>
          <w:bCs/>
        </w:rPr>
        <w:tab/>
      </w:r>
    </w:p>
    <w:p w:rsidR="005F50FE" w:rsidRPr="004E55A8" w:rsidRDefault="005F50FE" w:rsidP="00505C43">
      <w:pPr>
        <w:spacing w:after="0" w:line="360" w:lineRule="auto"/>
        <w:jc w:val="both"/>
        <w:rPr>
          <w:rFonts w:ascii="Times New Roman" w:eastAsia="Batang" w:hAnsi="Times New Roman" w:cs="Times New Roman"/>
        </w:rPr>
      </w:pPr>
      <w:r w:rsidRPr="004E55A8">
        <w:rPr>
          <w:rFonts w:ascii="Times New Roman" w:eastAsia="Batang" w:hAnsi="Times New Roman"/>
          <w:b/>
          <w:bCs/>
        </w:rPr>
        <w:tab/>
      </w:r>
      <w:r w:rsidRPr="004E55A8">
        <w:rPr>
          <w:rFonts w:ascii="Times New Roman" w:eastAsia="Batang" w:hAnsi="Times New Roman" w:cs="Times New Roman"/>
        </w:rPr>
        <w:t>Okul Müdür Yardımcısı Tuncay AKDEMİR’in başkanlığında okulumuz öğretmenler odasında 17.02.14 tarihinde, saat 14.00’da şube öğretmenler kurulu toplantısı başladı.5-B sınıfında derse giren okulumuz öğretmenlerinin hazır bulunduğu görüldü.</w:t>
      </w:r>
    </w:p>
    <w:p w:rsidR="005F50FE" w:rsidRPr="004E55A8" w:rsidRDefault="005F50FE"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F50FE" w:rsidRPr="004E55A8" w:rsidRDefault="005F50F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bCs/>
        </w:rPr>
        <w:t xml:space="preserve">1. </w:t>
      </w:r>
      <w:r w:rsidRPr="004E55A8">
        <w:rPr>
          <w:rFonts w:ascii="Times New Roman" w:eastAsia="Batang" w:hAnsi="Times New Roman" w:cs="Times New Roman"/>
          <w:b/>
          <w:bCs/>
          <w:color w:val="000000"/>
        </w:rPr>
        <w:t>Öğrencilerin ekonomik, sağlık, beslenme alışkanlığı,  başarı durumu ve davranış yönünden durumları ele alındı.</w:t>
      </w: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Sınıf  öğretmeni Davut  BOZKUŞ,“Sağlık, beslenme, temizlik, ekonomik durum, sosyal ilişkilerin irdelenip problemli öğrencilerin belirlenmesi konusunda;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F50FE" w:rsidRPr="004E55A8" w:rsidRDefault="005F50FE" w:rsidP="00505C43">
      <w:pPr>
        <w:spacing w:after="0" w:line="360" w:lineRule="auto"/>
        <w:ind w:firstLine="708"/>
        <w:jc w:val="both"/>
        <w:rPr>
          <w:rFonts w:ascii="Times New Roman" w:hAnsi="Times New Roman" w:cs="Times New Roman"/>
          <w:b/>
          <w:bCs/>
          <w:color w:val="000000"/>
        </w:rPr>
      </w:pPr>
      <w:r w:rsidRPr="004E55A8">
        <w:rPr>
          <w:rFonts w:ascii="Times New Roman" w:hAnsi="Times New Roman" w:cs="Times New Roman"/>
          <w:b/>
          <w:bCs/>
          <w:color w:val="000000"/>
        </w:rPr>
        <w:t>Öğrencilerin ekonomik, sağlık, beslenme alışkanlığı,  başarı durumu ve davranış yönünden durumları tek tek ele alındığı tablo aşağıda verilmiştir.</w:t>
      </w:r>
    </w:p>
    <w:p w:rsidR="005F50FE" w:rsidRPr="004E55A8" w:rsidRDefault="005F50FE" w:rsidP="00505C43">
      <w:pPr>
        <w:spacing w:after="0" w:line="360" w:lineRule="auto"/>
        <w:ind w:firstLine="708"/>
        <w:jc w:val="both"/>
        <w:rPr>
          <w:rFonts w:ascii="Times New Roman" w:hAnsi="Times New Roman" w:cs="Times New Roman"/>
          <w:color w:val="000000"/>
        </w:rPr>
      </w:pPr>
    </w:p>
    <w:p w:rsidR="005F50FE" w:rsidRPr="004E55A8" w:rsidRDefault="005F50FE" w:rsidP="00505C43">
      <w:pPr>
        <w:spacing w:after="0" w:line="360" w:lineRule="auto"/>
        <w:ind w:firstLine="708"/>
        <w:jc w:val="both"/>
        <w:rPr>
          <w:rFonts w:ascii="Times New Roman" w:hAnsi="Times New Roman" w:cs="Times New Roman"/>
          <w:color w:val="000000"/>
        </w:rPr>
      </w:pPr>
    </w:p>
    <w:tbl>
      <w:tblPr>
        <w:tblW w:w="4894" w:type="pct"/>
        <w:tblInd w:w="-8" w:type="dxa"/>
        <w:tblLayout w:type="fixed"/>
        <w:tblCellMar>
          <w:left w:w="10" w:type="dxa"/>
          <w:right w:w="10" w:type="dxa"/>
        </w:tblCellMar>
        <w:tblLook w:val="0000"/>
      </w:tblPr>
      <w:tblGrid>
        <w:gridCol w:w="1669"/>
        <w:gridCol w:w="8787"/>
      </w:tblGrid>
      <w:tr w:rsidR="005F50FE" w:rsidRPr="0086220A">
        <w:trPr>
          <w:trHeight w:val="297"/>
        </w:trPr>
        <w:tc>
          <w:tcPr>
            <w:tcW w:w="798" w:type="pct"/>
            <w:tcBorders>
              <w:top w:val="single" w:sz="6" w:space="0" w:color="000000"/>
              <w:left w:val="single" w:sz="6" w:space="0" w:color="000000"/>
              <w:bottom w:val="single" w:sz="6" w:space="0" w:color="000000"/>
              <w:right w:val="single" w:sz="6" w:space="0" w:color="000000"/>
            </w:tcBorders>
            <w:tcMar>
              <w:left w:w="108" w:type="dxa"/>
              <w:right w:w="108" w:type="dxa"/>
            </w:tcMar>
            <w:vAlign w:val="bottom"/>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tcMar>
              <w:left w:w="108" w:type="dxa"/>
              <w:right w:w="108" w:type="dxa"/>
            </w:tcMar>
            <w:vAlign w:val="bottom"/>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Gözlenen Durum</w:t>
            </w:r>
          </w:p>
        </w:tc>
      </w:tr>
      <w:tr w:rsidR="005F50FE" w:rsidRPr="0086220A">
        <w:trPr>
          <w:trHeight w:val="377"/>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0F0D53">
            <w:pPr>
              <w:spacing w:after="0" w:line="360" w:lineRule="auto"/>
              <w:rPr>
                <w:rFonts w:ascii="Times New Roman" w:hAnsi="Times New Roman" w:cs="Times New Roman"/>
              </w:rPr>
            </w:pPr>
            <w:r w:rsidRPr="004E55A8">
              <w:rPr>
                <w:rFonts w:ascii="Times New Roman" w:hAnsi="Times New Roman" w:cs="Times New Roman"/>
              </w:rPr>
              <w:t>Nuriye ÜNAL</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E4674D">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Derslere katılan, kurallara uyan,arkadaşlarıyla uyumlu  ve  örnek teşkil eden , aktif bir öğrencidir.Özgüveni yüksek bilgi düzeyi açısından yeterli,ancak analiz etmede sıkıntıları var. Ekonomik olarak orta seviyede, ancak beslenme konusunda sıkıntıları  var. Hastalığa açık ve kırılgan bir yapısı var. İlgili, eğitimli ve  okula bakışı olumlu bir aileye sahiptir.</w:t>
            </w:r>
          </w:p>
          <w:p w:rsidR="005F50FE" w:rsidRPr="004E55A8" w:rsidRDefault="005F50FE" w:rsidP="00E4674D">
            <w:pPr>
              <w:tabs>
                <w:tab w:val="left" w:pos="0"/>
              </w:tabs>
              <w:spacing w:after="0" w:line="360" w:lineRule="auto"/>
              <w:jc w:val="both"/>
              <w:rPr>
                <w:rFonts w:ascii="Times New Roman" w:hAnsi="Times New Roman" w:cs="Times New Roman"/>
              </w:rPr>
            </w:pPr>
          </w:p>
        </w:tc>
      </w:tr>
      <w:tr w:rsidR="005F50FE" w:rsidRPr="0086220A">
        <w:trPr>
          <w:trHeight w:val="246"/>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Aleyna KOÇYİĞİT</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5F50FE" w:rsidRPr="0086220A">
        <w:trPr>
          <w:trHeight w:val="508"/>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hastalanan  bir yapısı var. İlgili, eğitimli ve  okula bakışı eğitimine rağmen zaman zaman  olumsuz bir aileye sahiptir.</w:t>
            </w:r>
          </w:p>
        </w:tc>
      </w:tr>
      <w:tr w:rsidR="005F50FE" w:rsidRPr="0086220A">
        <w:trPr>
          <w:trHeight w:val="246"/>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4E55A8">
            <w:pPr>
              <w:spacing w:after="0" w:line="360" w:lineRule="auto"/>
              <w:rPr>
                <w:rFonts w:ascii="Times New Roman" w:hAnsi="Times New Roman" w:cs="Times New Roman"/>
              </w:rPr>
            </w:pPr>
            <w:r w:rsidRPr="004E55A8">
              <w:rPr>
                <w:rFonts w:ascii="Times New Roman" w:hAnsi="Times New Roman" w:cs="Times New Roman"/>
              </w:rPr>
              <w:t xml:space="preserve"> Mahmut BAYDENİZ</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4E55A8">
            <w:pPr>
              <w:spacing w:after="0" w:line="360" w:lineRule="auto"/>
              <w:rPr>
                <w:rFonts w:ascii="Times New Roman" w:hAnsi="Times New Roman" w:cs="Times New Roman"/>
              </w:rPr>
            </w:pPr>
            <w:r w:rsidRPr="004E55A8">
              <w:rPr>
                <w:rFonts w:ascii="Times New Roman" w:hAnsi="Times New Roman" w:cs="Times New Roman"/>
              </w:rPr>
              <w:t>Mehmet ALTINKAYA</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p w:rsidR="005F50FE" w:rsidRPr="004E55A8" w:rsidRDefault="005F50FE" w:rsidP="00574C4A">
            <w:pPr>
              <w:tabs>
                <w:tab w:val="left" w:pos="0"/>
              </w:tabs>
              <w:spacing w:after="0" w:line="360" w:lineRule="auto"/>
              <w:jc w:val="both"/>
              <w:rPr>
                <w:rFonts w:ascii="Times New Roman" w:hAnsi="Times New Roman" w:cs="Times New Roman"/>
              </w:rPr>
            </w:pPr>
          </w:p>
        </w:tc>
      </w:tr>
      <w:tr w:rsidR="005F50FE" w:rsidRPr="0086220A">
        <w:trPr>
          <w:trHeight w:val="377"/>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p w:rsidR="005F50FE" w:rsidRPr="004E55A8" w:rsidRDefault="005F50FE" w:rsidP="00BB2284">
            <w:pPr>
              <w:tabs>
                <w:tab w:val="left" w:pos="0"/>
              </w:tabs>
              <w:spacing w:after="0" w:line="360" w:lineRule="auto"/>
              <w:jc w:val="both"/>
              <w:rPr>
                <w:rFonts w:ascii="Times New Roman" w:hAnsi="Times New Roman" w:cs="Times New Roman"/>
              </w:rPr>
            </w:pPr>
          </w:p>
        </w:tc>
      </w:tr>
      <w:tr w:rsidR="005F50FE" w:rsidRPr="0086220A">
        <w:trPr>
          <w:trHeight w:val="246"/>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4E55A8">
            <w:pPr>
              <w:spacing w:after="0" w:line="360" w:lineRule="auto"/>
              <w:rPr>
                <w:rFonts w:ascii="Times New Roman" w:hAnsi="Times New Roman" w:cs="Times New Roman"/>
              </w:rPr>
            </w:pPr>
            <w:r w:rsidRPr="004E55A8">
              <w:rPr>
                <w:rFonts w:ascii="Times New Roman" w:hAnsi="Times New Roman" w:cs="Times New Roman"/>
              </w:rPr>
              <w:t>Ahmet KARAKOYUN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seviyede,şartlarına  göre iyi beslenen sağlam bir yapısı var. İlgisiz,eğitimsiz, ama okula bakışı olumlu bir aileye sahiptir.</w:t>
            </w:r>
          </w:p>
          <w:p w:rsidR="005F50FE" w:rsidRPr="004E55A8" w:rsidRDefault="005F50FE" w:rsidP="00BB2284">
            <w:pPr>
              <w:tabs>
                <w:tab w:val="left" w:pos="0"/>
              </w:tabs>
              <w:spacing w:after="0" w:line="360" w:lineRule="auto"/>
              <w:jc w:val="both"/>
              <w:rPr>
                <w:rFonts w:ascii="Times New Roman" w:hAnsi="Times New Roman" w:cs="Times New Roman"/>
              </w:rPr>
            </w:pP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 xml:space="preserve"> Muhittin GÜRBEZ</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Özgüveni yüksek, derse katılan, davranışlarıyla örnek bir öğrenci. 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ama   okula bakışı olumlu bir aileye sahiptir.</w:t>
            </w:r>
          </w:p>
          <w:p w:rsidR="005F50FE" w:rsidRPr="004E55A8" w:rsidRDefault="005F50FE" w:rsidP="00BB2284">
            <w:pPr>
              <w:tabs>
                <w:tab w:val="left" w:pos="0"/>
              </w:tabs>
              <w:spacing w:after="0" w:line="360" w:lineRule="auto"/>
              <w:jc w:val="both"/>
              <w:rPr>
                <w:rFonts w:ascii="Times New Roman" w:hAnsi="Times New Roman" w:cs="Times New Roman"/>
              </w:rPr>
            </w:pP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5F50FE" w:rsidRPr="0086220A">
        <w:trPr>
          <w:trHeight w:val="246"/>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05C43">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hassas bir  yapısı var. İlgili, eğitimli ve  okula bakışı olumlu bir aileye sahiptir.</w:t>
            </w:r>
          </w:p>
        </w:tc>
      </w:tr>
      <w:tr w:rsidR="005F50FE" w:rsidRPr="0086220A">
        <w:trPr>
          <w:trHeight w:val="123"/>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Semanur AKCAN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Default="005F50FE" w:rsidP="00574C4A">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p w:rsidR="005F50FE" w:rsidRPr="004E55A8" w:rsidRDefault="005F50FE" w:rsidP="00574C4A">
            <w:pPr>
              <w:tabs>
                <w:tab w:val="left" w:pos="0"/>
              </w:tabs>
              <w:spacing w:after="0" w:line="360" w:lineRule="auto"/>
              <w:jc w:val="both"/>
              <w:rPr>
                <w:rFonts w:ascii="Times New Roman" w:hAnsi="Times New Roman" w:cs="Times New Roman"/>
              </w:rPr>
            </w:pPr>
          </w:p>
        </w:tc>
      </w:tr>
      <w:tr w:rsidR="005F50FE" w:rsidRPr="0086220A">
        <w:trPr>
          <w:trHeight w:val="377"/>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505C43">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vasat bir aileye sahiptir.</w:t>
            </w:r>
          </w:p>
        </w:tc>
      </w:tr>
      <w:tr w:rsidR="005F50FE" w:rsidRPr="0086220A">
        <w:trPr>
          <w:trHeight w:val="246"/>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Yağmur ALTAY</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5F50FE" w:rsidRPr="0086220A">
        <w:trPr>
          <w:trHeight w:val="373"/>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Dursun CANBULAT</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5F50FE" w:rsidRPr="0086220A">
        <w:trPr>
          <w:trHeight w:val="254"/>
        </w:trPr>
        <w:tc>
          <w:tcPr>
            <w:tcW w:w="798" w:type="pct"/>
            <w:tcBorders>
              <w:top w:val="single" w:sz="6" w:space="0" w:color="000000"/>
              <w:left w:val="single" w:sz="6" w:space="0" w:color="000000"/>
              <w:bottom w:val="single" w:sz="6" w:space="0" w:color="000000"/>
              <w:right w:val="single" w:sz="4" w:space="0" w:color="000000"/>
            </w:tcBorders>
            <w:tcMar>
              <w:left w:w="108" w:type="dxa"/>
              <w:right w:w="108" w:type="dxa"/>
            </w:tcMar>
            <w:vAlign w:val="center"/>
          </w:tcPr>
          <w:p w:rsidR="005F50FE" w:rsidRPr="004E55A8" w:rsidRDefault="005F50FE" w:rsidP="00505C43">
            <w:pPr>
              <w:spacing w:after="0" w:line="360" w:lineRule="auto"/>
              <w:rPr>
                <w:rFonts w:ascii="Times New Roman" w:hAnsi="Times New Roman" w:cs="Times New Roman"/>
              </w:rPr>
            </w:pPr>
            <w:r w:rsidRPr="004E55A8">
              <w:rPr>
                <w:rFonts w:ascii="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tcMar>
              <w:left w:w="108" w:type="dxa"/>
              <w:right w:w="108" w:type="dxa"/>
            </w:tcMar>
          </w:tcPr>
          <w:p w:rsidR="005F50FE" w:rsidRPr="004E55A8" w:rsidRDefault="005F50FE" w:rsidP="00BB2284">
            <w:pPr>
              <w:tabs>
                <w:tab w:val="left" w:pos="0"/>
              </w:tabs>
              <w:spacing w:after="0" w:line="360" w:lineRule="auto"/>
              <w:jc w:val="both"/>
              <w:rPr>
                <w:rFonts w:ascii="Times New Roman" w:hAnsi="Times New Roman" w:cs="Times New Roman"/>
              </w:rPr>
            </w:pPr>
            <w:r w:rsidRPr="004E55A8">
              <w:rPr>
                <w:rFonts w:ascii="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bl>
    <w:p w:rsidR="005F50FE" w:rsidRDefault="005F50FE" w:rsidP="00505C43">
      <w:pPr>
        <w:spacing w:after="0" w:line="360" w:lineRule="auto"/>
        <w:rPr>
          <w:rFonts w:ascii="Times New Roman" w:eastAsia="Batang" w:hAnsi="Times New Roman"/>
        </w:rPr>
      </w:pPr>
    </w:p>
    <w:p w:rsidR="005F50FE" w:rsidRPr="004E55A8" w:rsidRDefault="005F50FE" w:rsidP="00505C43">
      <w:pPr>
        <w:spacing w:after="0" w:line="360" w:lineRule="auto"/>
        <w:rPr>
          <w:rFonts w:ascii="Times New Roman" w:eastAsia="Batang" w:hAnsi="Times New Roman"/>
        </w:rPr>
      </w:pPr>
    </w:p>
    <w:p w:rsidR="005F50FE" w:rsidRPr="004E55A8" w:rsidRDefault="005F50F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rPr>
        <w:tab/>
      </w:r>
      <w:r w:rsidRPr="004E55A8">
        <w:rPr>
          <w:rFonts w:ascii="Times New Roman" w:eastAsia="Batang" w:hAnsi="Times New Roman" w:cs="Times New Roman"/>
          <w:b/>
          <w:bCs/>
        </w:rPr>
        <w:t xml:space="preserve">2. Sınıf içi başarının </w:t>
      </w:r>
      <w:r w:rsidRPr="004E55A8">
        <w:rPr>
          <w:rFonts w:ascii="Times New Roman" w:eastAsia="Batang" w:hAnsi="Times New Roman" w:cs="Times New Roman"/>
          <w:b/>
          <w:bCs/>
          <w:color w:val="000000"/>
        </w:rPr>
        <w:t>durumunun değerlendirilmesi</w:t>
      </w:r>
      <w:r w:rsidRPr="004E55A8">
        <w:rPr>
          <w:rFonts w:ascii="Times New Roman" w:eastAsia="Batang" w:hAnsi="Times New Roman" w:cs="Times New Roman"/>
          <w:b/>
          <w:bCs/>
        </w:rPr>
        <w:t xml:space="preserve"> konusunda</w:t>
      </w:r>
      <w:r w:rsidRPr="004E55A8">
        <w:rPr>
          <w:rFonts w:ascii="Times New Roman" w:eastAsia="Batang" w:hAnsi="Times New Roman" w:cs="Times New Roman"/>
        </w:rPr>
        <w:t xml:space="preserve">, şube öğretmenleri şu fikirleri ifade ettiler: </w:t>
      </w:r>
    </w:p>
    <w:p w:rsidR="005F50FE" w:rsidRPr="004E55A8" w:rsidRDefault="005F50FE"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rPr>
        <w:tab/>
      </w:r>
      <w:r w:rsidRPr="004E55A8">
        <w:rPr>
          <w:rFonts w:ascii="Times New Roman" w:eastAsia="Batang" w:hAnsi="Times New Roman" w:cs="Times New Roman"/>
        </w:rPr>
        <w:t>Emel Nuriye YİĞİT “</w:t>
      </w:r>
      <w:r>
        <w:rPr>
          <w:rFonts w:ascii="Times New Roman" w:eastAsia="Batang" w:hAnsi="Times New Roman" w:cs="Times New Roman"/>
        </w:rPr>
        <w:t>5-B</w:t>
      </w:r>
      <w:r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BOZKUŞ“5-B sınıfında bazı öğrenciler beklenen gayreti göstermemiş, düşük başarı göstermişlerdir. Bu öğrencilere rehberlik yapılması ve velileriyle işbirliğinin arttırılması gerekmektedir.” dedi. En çok verilen ödevlerin yapımında sorunlarla karşılaşıldığını ifade etti. Bunun yapılacak rehberlik çalışmalarıyla azaltılabileceğini belirtti.</w:t>
      </w:r>
    </w:p>
    <w:p w:rsidR="005F50FE" w:rsidRDefault="005F50FE" w:rsidP="00AF0290">
      <w:pPr>
        <w:spacing w:after="0" w:line="360" w:lineRule="auto"/>
        <w:ind w:firstLine="708"/>
        <w:jc w:val="both"/>
        <w:rPr>
          <w:rFonts w:ascii="Times New Roman" w:eastAsia="Batang" w:hAnsi="Times New Roman"/>
        </w:rPr>
      </w:pPr>
    </w:p>
    <w:p w:rsidR="005F50FE" w:rsidRPr="004E55A8" w:rsidRDefault="005F50FE" w:rsidP="00AF0290">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Serdal ÇAĞLAR “5-B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5F50FE" w:rsidRDefault="005F50FE" w:rsidP="00AF0290">
      <w:pPr>
        <w:spacing w:after="0" w:line="360" w:lineRule="auto"/>
        <w:ind w:firstLine="708"/>
        <w:jc w:val="both"/>
        <w:rPr>
          <w:rFonts w:ascii="Times New Roman" w:eastAsia="Batang" w:hAnsi="Times New Roman"/>
        </w:rPr>
      </w:pPr>
    </w:p>
    <w:p w:rsidR="005F50FE" w:rsidRPr="004E55A8" w:rsidRDefault="005F50FE" w:rsidP="00AF0290">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Ali ÜNAL “5-B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Halis ÜNLÜ “Öğrenciler birinci dönemi başarılı şekilde tamamlamıştır. Öğrenciler dönem içindeki kayda değer çalışmalarıyla başarılarını arttırmışlardır. Birkaç öğrenci ise davranış bozukluğu ve akademik başarıdaki eksikliklerini gidermeleri için uyarılmışlardır.” dedi.</w:t>
      </w:r>
    </w:p>
    <w:p w:rsidR="005F50FE" w:rsidRDefault="005F50FE" w:rsidP="00AF0290">
      <w:pPr>
        <w:spacing w:after="0" w:line="360" w:lineRule="auto"/>
        <w:ind w:firstLine="708"/>
        <w:jc w:val="both"/>
        <w:rPr>
          <w:rFonts w:ascii="Times New Roman" w:eastAsia="Batang" w:hAnsi="Times New Roman"/>
        </w:rPr>
      </w:pPr>
    </w:p>
    <w:p w:rsidR="005F50FE" w:rsidRPr="004E55A8" w:rsidRDefault="005F50FE" w:rsidP="00AF0290">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M. Salih KOÇ “ 5-B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Fatih ÖĞÜT“5-B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motivasyonları arttırılmaya çalışılmıştır.” dedi.</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Keziban TOZOĞLU“5-B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artmıştır. Davranış bozuklukları ise rehberlik çalışmalarının yapılması ile düzelmeye başlamıştır.” dedi.</w:t>
      </w:r>
    </w:p>
    <w:p w:rsidR="005F50FE" w:rsidRPr="004E55A8" w:rsidRDefault="005F50FE" w:rsidP="00505C43">
      <w:pPr>
        <w:spacing w:after="0" w:line="360" w:lineRule="auto"/>
        <w:ind w:firstLine="708"/>
        <w:jc w:val="both"/>
        <w:rPr>
          <w:rFonts w:ascii="Times New Roman" w:eastAsia="Batang" w:hAnsi="Times New Roman"/>
          <w:color w:val="000000"/>
        </w:rPr>
      </w:pPr>
    </w:p>
    <w:p w:rsidR="005F50FE" w:rsidRPr="004E55A8" w:rsidRDefault="005F50FE" w:rsidP="00505C43">
      <w:pPr>
        <w:spacing w:after="0" w:line="360" w:lineRule="auto"/>
        <w:ind w:firstLine="708"/>
        <w:jc w:val="both"/>
        <w:rPr>
          <w:rFonts w:ascii="Times New Roman" w:eastAsia="Batang" w:hAnsi="Times New Roman"/>
          <w:color w:val="000000"/>
        </w:rPr>
      </w:pPr>
      <w:r w:rsidRPr="002D4F86">
        <w:rPr>
          <w:rFonts w:ascii="Times New Roman" w:eastAsia="Batang" w:hAnsi="Times New Roman" w:cs="Times New Roman"/>
          <w:b/>
          <w:bCs/>
          <w:color w:val="000000"/>
        </w:rPr>
        <w:t>3. Başarısız öğrenciler için alınacak tedbirler ve öğrenci başarısının arttırılması için alınabilecek önlemler ile ilgili görüşüldü</w:t>
      </w:r>
      <w:r w:rsidRPr="004E55A8">
        <w:rPr>
          <w:rFonts w:ascii="Times New Roman" w:eastAsia="Batang" w:hAnsi="Times New Roman" w:cs="Times New Roman"/>
          <w:color w:val="000000"/>
        </w:rPr>
        <w:t>.</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rsidR="005F50FE" w:rsidRDefault="005F50FE" w:rsidP="00AF0290">
      <w:pPr>
        <w:spacing w:after="0" w:line="360" w:lineRule="auto"/>
        <w:ind w:firstLine="708"/>
        <w:jc w:val="both"/>
        <w:rPr>
          <w:rFonts w:ascii="Times New Roman" w:eastAsia="Batang" w:hAnsi="Times New Roman"/>
        </w:rPr>
      </w:pPr>
    </w:p>
    <w:p w:rsidR="005F50FE" w:rsidRDefault="005F50FE" w:rsidP="00AF0290">
      <w:pPr>
        <w:spacing w:after="0" w:line="360" w:lineRule="auto"/>
        <w:ind w:firstLine="708"/>
        <w:jc w:val="both"/>
        <w:rPr>
          <w:rFonts w:ascii="Times New Roman" w:eastAsia="Batang" w:hAnsi="Times New Roman"/>
        </w:rPr>
      </w:pPr>
      <w:r w:rsidRPr="004E55A8">
        <w:rPr>
          <w:rFonts w:ascii="Times New Roman" w:eastAsia="Batang" w:hAnsi="Times New Roman" w:cs="Times New Roman"/>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5F50FE" w:rsidRDefault="005F50FE" w:rsidP="00AF0290">
      <w:pPr>
        <w:spacing w:after="0" w:line="360" w:lineRule="auto"/>
        <w:ind w:firstLine="708"/>
        <w:jc w:val="both"/>
        <w:rPr>
          <w:rFonts w:ascii="Times New Roman" w:eastAsia="Batang" w:hAnsi="Times New Roman"/>
        </w:rPr>
      </w:pPr>
    </w:p>
    <w:p w:rsidR="005F50FE" w:rsidRPr="004E55A8" w:rsidRDefault="005F50FE" w:rsidP="00AF0290">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Keziban TOZOĞLU “Başarılı öğrencilerin başarılarının takdir edilmesi yararlı olacaktır. Öğrenciler görev ve sorumluklularını motive edildikleri takdirde daha iyi öğrenecektir.” dedi. </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Serdal ÇAĞLAR “5-B sınıfında derse etkin katılan öğrenci sayısı sene başına göre daha iyi durumdadır. Öğrenciler desteklendikleri takdirde başarı seviyelerini daha da yükseltecektir.”</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Halis ÜNLÜ “Sınıf düzenini olumsuz etkileyen öğrencilerle aileleriyle görüşülerek derslerdeki başarısızlıklarına çözümler aranmaktadır. Öğrencilerin mümkün olduğunca derse hazırlıklı gelmelerinin sağlanması gerekir.” dedi. </w:t>
      </w:r>
    </w:p>
    <w:p w:rsidR="005F50FE" w:rsidRDefault="005F50FE" w:rsidP="00505C43">
      <w:pPr>
        <w:spacing w:after="0" w:line="360" w:lineRule="auto"/>
        <w:ind w:firstLine="708"/>
        <w:jc w:val="both"/>
        <w:rPr>
          <w:rFonts w:ascii="Times New Roman" w:eastAsia="Batang" w:hAnsi="Times New Roman"/>
        </w:rPr>
      </w:pPr>
    </w:p>
    <w:p w:rsidR="005F50FE" w:rsidRPr="004E55A8" w:rsidRDefault="005F50FE"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 xml:space="preserve">Fatih ÖĞÜT “Genel itibariyle dersin işlenişini aksatacak herhangi bir sorun yaşanmamaktadır. Söz almadan konuşan öğrenciler ile ilgili problemin çoğunlukla çözüldüğü görülmektedir.  Sorumluk alma konusunda ilerlemeler kaydedildi.” dedi. </w:t>
      </w:r>
    </w:p>
    <w:p w:rsidR="005F50FE"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rPr>
        <w:tab/>
      </w:r>
    </w:p>
    <w:p w:rsidR="005F50FE" w:rsidRPr="004E55A8" w:rsidRDefault="005F50FE"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rPr>
        <w:tab/>
      </w:r>
      <w:r w:rsidRPr="004E55A8">
        <w:rPr>
          <w:rFonts w:ascii="Times New Roman" w:eastAsia="Batang" w:hAnsi="Times New Roman" w:cs="Times New Roman"/>
        </w:rPr>
        <w:t xml:space="preserve">M. Salih KOÇ “Temizlik, kılık kıyafet konusunda da öğrencilerle ilgilenilmekte, velilerle bu konuda işbirliği içerisinde olunması gerekmekte ve öğretmenlerin de her ders başlarken sınıf temizliği konusunda öğrencileri kontrol edip uyarması gerekmektedir.” dedi. </w:t>
      </w:r>
    </w:p>
    <w:p w:rsidR="005F50FE"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cs="Times New Roman"/>
        </w:rPr>
        <w:tab/>
      </w:r>
    </w:p>
    <w:p w:rsidR="005F50FE" w:rsidRPr="004E55A8" w:rsidRDefault="005F50FE"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rPr>
        <w:tab/>
      </w:r>
      <w:r w:rsidRPr="004E55A8">
        <w:rPr>
          <w:rFonts w:ascii="Times New Roman" w:eastAsia="Batang" w:hAnsi="Times New Roman" w:cs="Times New Roman"/>
        </w:rPr>
        <w:t>Emel Nuriye YİĞİT “Sürekli iletişim halinde olunarak derslerde aksaklıkların en aza indirilmesi için gerekli tedbirler alınmaktadır. Sıkıntı çıkaran öğrencilere görev verilerek yaptıkları olumlu davranışların pekiştirilmelidir.”</w:t>
      </w:r>
    </w:p>
    <w:p w:rsidR="005F50FE"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cs="Times New Roman"/>
        </w:rPr>
        <w:tab/>
      </w:r>
    </w:p>
    <w:p w:rsidR="005F50FE" w:rsidRPr="004E55A8" w:rsidRDefault="005F50FE" w:rsidP="001377C2">
      <w:pPr>
        <w:spacing w:after="0" w:line="360" w:lineRule="auto"/>
        <w:ind w:firstLine="708"/>
        <w:jc w:val="both"/>
        <w:rPr>
          <w:rFonts w:ascii="Times New Roman" w:eastAsia="Batang" w:hAnsi="Times New Roman"/>
        </w:rPr>
      </w:pPr>
      <w:r>
        <w:rPr>
          <w:rFonts w:ascii="Times New Roman" w:eastAsia="Batang" w:hAnsi="Times New Roman"/>
        </w:rPr>
        <w:tab/>
      </w:r>
      <w:r w:rsidRPr="004E55A8">
        <w:rPr>
          <w:rFonts w:ascii="Times New Roman" w:eastAsia="Batang" w:hAnsi="Times New Roman" w:cs="Times New Roman"/>
        </w:rPr>
        <w:t xml:space="preserve">Davut  BOZKUŞ,“Kitap, defter ve diğer ders araç ve gereçlerinin eksiksiz olarak sınıfa getirilmesi konusunda titiz davranılmalıdır.Verilen ödevler mutlaka kontrol edilmelidir.Karşılaşılan sorunların konuşarak öğrenci-öğretmen-okul yönetimi ve aile/veli işbirliği ile çözüme kavuşturulmalıdır.” </w:t>
      </w:r>
      <w:r>
        <w:rPr>
          <w:rFonts w:ascii="Times New Roman" w:eastAsia="Batang" w:hAnsi="Times New Roman" w:cs="Times New Roman"/>
        </w:rPr>
        <w:t>d</w:t>
      </w:r>
      <w:r w:rsidRPr="004E55A8">
        <w:rPr>
          <w:rFonts w:ascii="Times New Roman" w:eastAsia="Batang" w:hAnsi="Times New Roman" w:cs="Times New Roman"/>
        </w:rPr>
        <w:t>edi</w:t>
      </w:r>
      <w:r>
        <w:rPr>
          <w:rFonts w:ascii="Times New Roman" w:eastAsia="Batang" w:hAnsi="Times New Roman" w:cs="Times New Roman"/>
        </w:rPr>
        <w:t xml:space="preserve">.Ayrıca, Muhittin GÜRBEZ,AhmetKARAKOYUN,Yiğit AKBUDAK, Mahmuthan BAYDENİZ, Mehmet  ALTINKAYA   adlı  öğrencilerin dersin işlenişine olumsuz yönde etki ettiklerini, konunun sınıf  öğretmeni, şube  öğretmenleri, okul rehberlik servisi ve ailelerle yapılacak görüşmelerle  aşılabileceğini belirtti. </w:t>
      </w:r>
    </w:p>
    <w:p w:rsidR="005F50FE"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rPr>
        <w:tab/>
      </w:r>
    </w:p>
    <w:p w:rsidR="005F50FE" w:rsidRPr="004E55A8" w:rsidRDefault="005F50FE"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rPr>
        <w:tab/>
      </w:r>
      <w:r w:rsidRPr="004E55A8">
        <w:rPr>
          <w:rFonts w:ascii="Times New Roman" w:eastAsia="Batang" w:hAnsi="Times New Roman" w:cs="Times New Roman"/>
        </w:rPr>
        <w:t xml:space="preserve">Tuncay AKDEMİR “Proje ödevlerinin öğrencileri araştırmaya, incelemeye, ilgi ve istidatlarını ön plana çıkarmaya yönelik olmalıdır.Öğrenciler verimli ders çalışma teknik ve yöntemleri konusunda bilgilendirilmelidir.” dedi. </w:t>
      </w:r>
    </w:p>
    <w:p w:rsidR="005F50FE" w:rsidRPr="004E55A8" w:rsidRDefault="005F50FE"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F50FE" w:rsidRPr="004E55A8"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cs="Times New Roman"/>
        </w:rPr>
        <w:tab/>
      </w:r>
      <w:r w:rsidRPr="002D4F86">
        <w:rPr>
          <w:rFonts w:ascii="Times New Roman" w:eastAsia="Batang" w:hAnsi="Times New Roman" w:cs="Times New Roman"/>
          <w:b/>
          <w:bCs/>
        </w:rPr>
        <w:t>4. Öğrenci-öğretmen-veli ilişkisi ile ilgili görüşüldü.</w:t>
      </w:r>
      <w:r w:rsidRPr="004E55A8">
        <w:rPr>
          <w:rFonts w:ascii="Times New Roman" w:eastAsia="Batang" w:hAnsi="Times New Roman" w:cs="Times New Roman"/>
        </w:rPr>
        <w:t xml:space="preserve">Davut  BOZKUŞ,Başarıyı arttırmak için velilerle gerektiği zaman veli toplantılarının yapılarak velilerin bilgilendirilmesi,evdeki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 </w:t>
      </w:r>
      <w:r w:rsidRPr="004E55A8">
        <w:rPr>
          <w:rFonts w:ascii="Times New Roman" w:eastAsia="Batang" w:hAnsi="Times New Roman" w:cs="Times New Roman"/>
        </w:rPr>
        <w:tab/>
      </w:r>
      <w:r>
        <w:rPr>
          <w:rFonts w:ascii="Times New Roman" w:eastAsia="Batang" w:hAnsi="Times New Roman" w:cs="Times New Roman"/>
        </w:rPr>
        <w:t>Mart ayı ile beraber, şube  öğretmenlerinin de katılımıyla, idarenin izni çerçevesinde aile ziyaretlerinin gerçekleştirilmesi  yönünde  teklifte bulundu.</w:t>
      </w:r>
    </w:p>
    <w:p w:rsidR="005F50FE" w:rsidRPr="004E55A8" w:rsidRDefault="005F50FE" w:rsidP="00505C43">
      <w:pPr>
        <w:tabs>
          <w:tab w:val="left" w:pos="0"/>
        </w:tabs>
        <w:spacing w:after="0" w:line="360" w:lineRule="auto"/>
        <w:jc w:val="both"/>
        <w:rPr>
          <w:rFonts w:ascii="Times New Roman" w:eastAsia="Batang" w:hAnsi="Times New Roman"/>
        </w:rPr>
      </w:pPr>
      <w:r w:rsidRPr="004E55A8">
        <w:rPr>
          <w:rFonts w:ascii="Times New Roman" w:eastAsia="Batang" w:hAnsi="Times New Roman"/>
        </w:rPr>
        <w:tab/>
      </w:r>
    </w:p>
    <w:p w:rsidR="005F50FE" w:rsidRDefault="005F50FE" w:rsidP="00505C43">
      <w:pPr>
        <w:tabs>
          <w:tab w:val="left" w:pos="0"/>
        </w:tabs>
        <w:spacing w:after="0" w:line="360" w:lineRule="auto"/>
        <w:jc w:val="both"/>
        <w:rPr>
          <w:rFonts w:ascii="Times New Roman" w:eastAsia="Batang" w:hAnsi="Times New Roman"/>
          <w:b/>
          <w:bCs/>
        </w:rPr>
      </w:pPr>
      <w:r w:rsidRPr="004E55A8">
        <w:rPr>
          <w:rFonts w:ascii="Times New Roman" w:eastAsia="Batang" w:hAnsi="Times New Roman"/>
        </w:rPr>
        <w:tab/>
      </w:r>
      <w:r w:rsidRPr="002D4F86">
        <w:rPr>
          <w:rFonts w:ascii="Times New Roman" w:eastAsia="Batang" w:hAnsi="Times New Roman" w:cs="Times New Roman"/>
          <w:b/>
          <w:bCs/>
        </w:rPr>
        <w:t xml:space="preserve">5. Toplantıya iyi dilek ve temennilerle son verildi. </w:t>
      </w:r>
    </w:p>
    <w:p w:rsidR="005F50FE" w:rsidRPr="0052631A" w:rsidRDefault="005F50FE" w:rsidP="00505C43">
      <w:pPr>
        <w:tabs>
          <w:tab w:val="left" w:pos="0"/>
        </w:tabs>
        <w:spacing w:after="0" w:line="360" w:lineRule="auto"/>
        <w:jc w:val="both"/>
        <w:rPr>
          <w:rFonts w:ascii="Times New Roman" w:eastAsia="Batang" w:hAnsi="Times New Roman" w:cs="Times New Roman"/>
          <w:b/>
          <w:bCs/>
        </w:rPr>
      </w:pPr>
      <w:r w:rsidRPr="0052631A">
        <w:rPr>
          <w:rFonts w:ascii="Times New Roman" w:eastAsia="Batang" w:hAnsi="Times New Roman" w:cs="Times New Roman"/>
          <w:b/>
          <w:bCs/>
        </w:rPr>
        <w:t>Alınan kararlar :</w:t>
      </w:r>
    </w:p>
    <w:p w:rsidR="005F50FE" w:rsidRDefault="005F50FE" w:rsidP="001377C2">
      <w:pPr>
        <w:spacing w:after="0" w:line="360" w:lineRule="auto"/>
        <w:jc w:val="both"/>
        <w:rPr>
          <w:rFonts w:ascii="Times New Roman" w:eastAsia="Batang" w:hAnsi="Times New Roman" w:cs="Times New Roman"/>
        </w:rPr>
      </w:pPr>
      <w:r>
        <w:rPr>
          <w:rFonts w:ascii="Times New Roman" w:eastAsia="Batang" w:hAnsi="Times New Roman" w:cs="Times New Roman"/>
        </w:rPr>
        <w:t>1-</w:t>
      </w:r>
      <w:r w:rsidRPr="001377C2">
        <w:rPr>
          <w:rFonts w:ascii="Times New Roman" w:eastAsia="Batang" w:hAnsi="Times New Roman" w:cs="Times New Roman"/>
        </w:rPr>
        <w:t xml:space="preserve">Muhittin GÜRBEZ,AhmetKARAKOYUN,Yiğit AKBUDAK, Mahmuthan BAYDENİZ, Mehmet  ALTINKAYA   adlı  öğrencilerin </w:t>
      </w:r>
      <w:r>
        <w:rPr>
          <w:rFonts w:ascii="Times New Roman" w:eastAsia="Batang" w:hAnsi="Times New Roman" w:cs="Times New Roman"/>
        </w:rPr>
        <w:t xml:space="preserve"> velilerinin ivedilikle  okula davet edilerek  ders içi durumlarının  velilere bildirilmesine ve neler yapılabileceğinin  masaya yatırılmasına,</w:t>
      </w:r>
    </w:p>
    <w:p w:rsidR="005F50FE" w:rsidRPr="001377C2" w:rsidRDefault="005F50FE" w:rsidP="001377C2">
      <w:pPr>
        <w:spacing w:after="0" w:line="360" w:lineRule="auto"/>
        <w:jc w:val="both"/>
        <w:rPr>
          <w:rFonts w:ascii="Times New Roman" w:eastAsia="Batang" w:hAnsi="Times New Roman"/>
        </w:rPr>
      </w:pPr>
      <w:r>
        <w:rPr>
          <w:rFonts w:ascii="Times New Roman" w:eastAsia="Batang" w:hAnsi="Times New Roman" w:cs="Times New Roman"/>
        </w:rPr>
        <w:t>2- Proje  ödevlerinin  Mart  ayı içerisinde  ilan edilerek, öğrenciler tarafından seçiminin sağlanmasına,  ödev hazırlama ve yapım sürecinde kontol mekanizmasının işletilmesine,</w:t>
      </w:r>
    </w:p>
    <w:p w:rsidR="005F50FE" w:rsidRDefault="005F50FE"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rsidR="005F50FE" w:rsidRDefault="005F50FE"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4- Yasemin YAKAR ve  Ahmet KARAKOYUN ile ilgili, öncelikle  okul rehberlik servisinin , sonra da  özellikle Yasemin  YAKAR için, devam ettiği  özel eğitim kurumu ile  gerekli  görüşmelerin yapılarak, görüş ve bilgi alınmasına,BEP planları  ve planların  uygulanması esnasında okul rehberlik  öğretmeni ile  işbirliğine  gidilmesine,</w:t>
      </w:r>
    </w:p>
    <w:p w:rsidR="005F50FE" w:rsidRDefault="005F50FE"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5- Sınıfımızda başarılı ancak, maddi durumu zayıf olan  öğrencilerden, Bağdat TEZCAN’ın  ailesi ile  görüşülüp, öncelikle temizlikle ilgili sıkıntının giderildikten sonra, öğrenciye okul, öğretmen ve çevre marifetiyle  nasıl destek  olunabileceği konusunda  görüşmeler  yapılmasına,</w:t>
      </w:r>
    </w:p>
    <w:p w:rsidR="005F50FE" w:rsidRDefault="005F50FE"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6- Okul kursuna  sınıftan kayıtlı olup da, ilgisizliği  görülen ,Muhittin GÜRBEZ, Burak ALTAY ve  Yağmur ALTAY’ın kendileri ve aileleri ile  okul idaresi paralelinde teşebbüse geçilmesine,</w:t>
      </w:r>
    </w:p>
    <w:p w:rsidR="005F50FE" w:rsidRDefault="005F50FE"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7- Sorunların üzerine  kararlılıkla gidilmesine  ve  bu esnada eğitimin tüm bileşenleri ile işbirliği içinde olunmasına,</w:t>
      </w:r>
    </w:p>
    <w:p w:rsidR="005F50FE" w:rsidRPr="004E55A8" w:rsidRDefault="005F50FE" w:rsidP="00505C43">
      <w:pPr>
        <w:tabs>
          <w:tab w:val="left" w:pos="0"/>
        </w:tabs>
        <w:spacing w:after="0" w:line="360" w:lineRule="auto"/>
        <w:jc w:val="both"/>
        <w:rPr>
          <w:rFonts w:ascii="Times New Roman" w:eastAsia="Batang" w:hAnsi="Times New Roman"/>
          <w:b/>
          <w:bCs/>
        </w:rPr>
      </w:pPr>
      <w:r w:rsidRPr="004E55A8">
        <w:rPr>
          <w:rFonts w:ascii="Times New Roman" w:eastAsia="Batang" w:hAnsi="Times New Roman" w:cs="Times New Roman"/>
        </w:rPr>
        <w:t>yaşanan disiplin aksaklıklarının ve başarısızlıkların giderilmesi içinöğretmenlerin ortak tavır almasına karar verildi.</w:t>
      </w:r>
    </w:p>
    <w:p w:rsidR="005F50FE" w:rsidRDefault="005F50FE" w:rsidP="0083213E">
      <w:pPr>
        <w:pStyle w:val="NoSpacing"/>
        <w:spacing w:line="360" w:lineRule="auto"/>
        <w:rPr>
          <w:rFonts w:ascii="Times New Roman" w:eastAsia="Batang" w:hAnsi="Times New Roman"/>
        </w:rPr>
      </w:pPr>
    </w:p>
    <w:p w:rsidR="005F50FE" w:rsidRDefault="005F50FE" w:rsidP="0083213E">
      <w:pPr>
        <w:pStyle w:val="NoSpacing"/>
        <w:spacing w:line="360" w:lineRule="auto"/>
        <w:rPr>
          <w:rFonts w:ascii="Times New Roman" w:eastAsia="Batang" w:hAnsi="Times New Roman"/>
        </w:rPr>
      </w:pPr>
    </w:p>
    <w:p w:rsidR="005F50FE" w:rsidRPr="0052631A" w:rsidRDefault="005F50FE" w:rsidP="0083213E">
      <w:pPr>
        <w:pStyle w:val="NoSpacing"/>
        <w:spacing w:line="360" w:lineRule="auto"/>
        <w:rPr>
          <w:rFonts w:ascii="Times New Roman" w:eastAsia="Batang" w:hAnsi="Times New Roman"/>
        </w:rPr>
      </w:pPr>
      <w:r w:rsidRPr="0052631A">
        <w:rPr>
          <w:rFonts w:ascii="Times New Roman" w:eastAsia="Batang" w:hAnsi="Times New Roman" w:cs="Times New Roman"/>
        </w:rPr>
        <w:t>Emel Nuriye YİĞİT</w:t>
      </w:r>
      <w:r w:rsidRPr="0052631A">
        <w:rPr>
          <w:rFonts w:ascii="Times New Roman" w:eastAsia="Batang" w:hAnsi="Times New Roman" w:cs="Times New Roman"/>
        </w:rPr>
        <w:tab/>
      </w:r>
      <w:r w:rsidRPr="0052631A">
        <w:rPr>
          <w:rFonts w:ascii="Times New Roman" w:eastAsia="Batang" w:hAnsi="Times New Roman" w:cs="Times New Roman"/>
        </w:rPr>
        <w:tab/>
        <w:t>Serdal ÇAĞLAR</w:t>
      </w:r>
      <w:r w:rsidRPr="0052631A">
        <w:rPr>
          <w:rFonts w:ascii="Times New Roman" w:eastAsia="Batang" w:hAnsi="Times New Roman" w:cs="Times New Roman"/>
        </w:rPr>
        <w:tab/>
      </w:r>
      <w:r>
        <w:rPr>
          <w:rFonts w:ascii="Times New Roman" w:eastAsia="Batang" w:hAnsi="Times New Roman"/>
        </w:rPr>
        <w:tab/>
      </w:r>
      <w:r w:rsidRPr="0052631A">
        <w:rPr>
          <w:rFonts w:ascii="Times New Roman" w:eastAsia="Batang" w:hAnsi="Times New Roman" w:cs="Times New Roman"/>
        </w:rPr>
        <w:t>Halis ÜNLÜ</w:t>
      </w:r>
    </w:p>
    <w:p w:rsidR="005F50FE" w:rsidRDefault="005F50FE" w:rsidP="0083213E">
      <w:pPr>
        <w:spacing w:after="0" w:line="360" w:lineRule="auto"/>
        <w:rPr>
          <w:rFonts w:ascii="Times New Roman" w:eastAsia="Batang" w:hAnsi="Times New Roman" w:cs="Times New Roman"/>
          <w:b/>
          <w:bCs/>
        </w:rPr>
      </w:pPr>
      <w:r w:rsidRPr="0052631A">
        <w:rPr>
          <w:rFonts w:ascii="Times New Roman" w:eastAsia="Batang" w:hAnsi="Times New Roman" w:cs="Times New Roman"/>
          <w:b/>
          <w:bCs/>
        </w:rPr>
        <w:t xml:space="preserve">Din Kültürü ve AhlakTürkçe Öğretmeni </w:t>
      </w:r>
      <w:r>
        <w:rPr>
          <w:rFonts w:ascii="Times New Roman" w:eastAsia="Batang" w:hAnsi="Times New Roman"/>
          <w:b/>
          <w:bCs/>
        </w:rPr>
        <w:tab/>
      </w:r>
      <w:r w:rsidRPr="0052631A">
        <w:rPr>
          <w:rFonts w:ascii="Times New Roman" w:eastAsia="Batang" w:hAnsi="Times New Roman" w:cs="Times New Roman"/>
          <w:b/>
          <w:bCs/>
        </w:rPr>
        <w:t xml:space="preserve">Fen </w:t>
      </w:r>
      <w:r>
        <w:rPr>
          <w:rFonts w:ascii="Times New Roman" w:eastAsia="Batang" w:hAnsi="Times New Roman" w:cs="Times New Roman"/>
          <w:b/>
          <w:bCs/>
        </w:rPr>
        <w:t>Bilimleri   Öğretmeni</w:t>
      </w:r>
    </w:p>
    <w:p w:rsidR="005F50FE" w:rsidRPr="0052631A" w:rsidRDefault="005F50FE" w:rsidP="0083213E">
      <w:pPr>
        <w:spacing w:after="0" w:line="360" w:lineRule="auto"/>
        <w:rPr>
          <w:rFonts w:ascii="Times New Roman" w:eastAsia="Batang" w:hAnsi="Times New Roman"/>
        </w:rPr>
      </w:pPr>
      <w:r>
        <w:rPr>
          <w:rFonts w:ascii="Times New Roman" w:eastAsia="Batang" w:hAnsi="Times New Roman" w:cs="Times New Roman"/>
          <w:b/>
          <w:bCs/>
        </w:rPr>
        <w:t xml:space="preserve">Bilgisi </w:t>
      </w:r>
      <w:r w:rsidRPr="0052631A">
        <w:rPr>
          <w:rFonts w:ascii="Times New Roman" w:eastAsia="Batang" w:hAnsi="Times New Roman" w:cs="Times New Roman"/>
          <w:b/>
          <w:bCs/>
        </w:rPr>
        <w:t>Öğretmeni</w:t>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p>
    <w:p w:rsidR="005F50FE" w:rsidRDefault="005F50FE" w:rsidP="0083213E">
      <w:pPr>
        <w:spacing w:after="0" w:line="360" w:lineRule="auto"/>
        <w:rPr>
          <w:rFonts w:ascii="Times New Roman" w:eastAsia="Batang" w:hAnsi="Times New Roman"/>
        </w:rPr>
      </w:pPr>
    </w:p>
    <w:p w:rsidR="005F50FE" w:rsidRDefault="005F50FE" w:rsidP="0083213E">
      <w:pPr>
        <w:spacing w:after="0" w:line="360" w:lineRule="auto"/>
        <w:rPr>
          <w:rFonts w:ascii="Times New Roman" w:eastAsia="Batang" w:hAnsi="Times New Roman"/>
        </w:rPr>
      </w:pPr>
    </w:p>
    <w:p w:rsidR="005F50FE" w:rsidRPr="0052631A" w:rsidRDefault="005F50F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F50FE" w:rsidRPr="0083213E" w:rsidRDefault="005F50FE" w:rsidP="0083213E">
      <w:pPr>
        <w:tabs>
          <w:tab w:val="left" w:pos="2565"/>
        </w:tabs>
        <w:spacing w:after="0" w:line="360" w:lineRule="auto"/>
        <w:rPr>
          <w:rFonts w:ascii="Times New Roman" w:eastAsia="Batang" w:hAnsi="Times New Roman" w:cs="Times New Roman"/>
          <w:b/>
          <w:bCs/>
        </w:rPr>
      </w:pPr>
      <w:r w:rsidRPr="0083213E">
        <w:rPr>
          <w:rFonts w:ascii="Times New Roman" w:eastAsia="Batang" w:hAnsi="Times New Roman" w:cs="Times New Roman"/>
          <w:b/>
          <w:bCs/>
        </w:rPr>
        <w:t>İngilizce   Öğretmeni</w:t>
      </w:r>
      <w:r w:rsidRPr="0083213E">
        <w:rPr>
          <w:rFonts w:ascii="Times New Roman" w:eastAsia="Batang" w:hAnsi="Times New Roman" w:cs="Times New Roman"/>
          <w:b/>
          <w:bCs/>
        </w:rPr>
        <w:tab/>
      </w:r>
      <w:r w:rsidRPr="0083213E">
        <w:rPr>
          <w:rFonts w:ascii="Times New Roman" w:eastAsia="Batang" w:hAnsi="Times New Roman" w:cs="Times New Roman"/>
          <w:b/>
          <w:bCs/>
        </w:rPr>
        <w:tab/>
      </w:r>
      <w:r w:rsidRPr="0083213E">
        <w:rPr>
          <w:rFonts w:ascii="Times New Roman" w:eastAsia="Batang" w:hAnsi="Times New Roman" w:cs="Times New Roman"/>
          <w:b/>
          <w:bCs/>
        </w:rPr>
        <w:tab/>
      </w:r>
      <w:r w:rsidRPr="0083213E">
        <w:rPr>
          <w:rFonts w:ascii="Times New Roman" w:eastAsia="Batang" w:hAnsi="Times New Roman" w:cs="Times New Roman"/>
          <w:b/>
          <w:bCs/>
        </w:rPr>
        <w:tab/>
        <w:t xml:space="preserve">Sosyal Bilgiler   Öğretmeni         Beden Eğitimi  Öğretmeni </w:t>
      </w:r>
    </w:p>
    <w:p w:rsidR="005F50FE" w:rsidRDefault="005F50FE" w:rsidP="0083213E">
      <w:pPr>
        <w:spacing w:after="0" w:line="360" w:lineRule="auto"/>
        <w:rPr>
          <w:rFonts w:ascii="Times New Roman" w:eastAsia="Batang" w:hAnsi="Times New Roman"/>
        </w:rPr>
      </w:pPr>
    </w:p>
    <w:p w:rsidR="005F50FE" w:rsidRDefault="005F50FE" w:rsidP="0083213E">
      <w:pPr>
        <w:spacing w:after="0" w:line="360" w:lineRule="auto"/>
        <w:rPr>
          <w:rFonts w:ascii="Times New Roman" w:eastAsia="Batang" w:hAnsi="Times New Roman"/>
        </w:rPr>
      </w:pPr>
    </w:p>
    <w:p w:rsidR="005F50FE" w:rsidRPr="0052631A" w:rsidRDefault="005F50FE" w:rsidP="0083213E">
      <w:pPr>
        <w:spacing w:after="0" w:line="360" w:lineRule="auto"/>
        <w:rPr>
          <w:rFonts w:ascii="Times New Roman" w:eastAsia="Batang" w:hAnsi="Times New Roman"/>
        </w:rPr>
      </w:pPr>
    </w:p>
    <w:p w:rsidR="005F50FE" w:rsidRDefault="005F50F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cs="Times New Roman"/>
        </w:rPr>
        <w:t>Keziban  TOZOĞLU</w:t>
      </w:r>
    </w:p>
    <w:p w:rsidR="005F50FE" w:rsidRDefault="005F50FE" w:rsidP="0083213E">
      <w:pPr>
        <w:spacing w:after="0" w:line="360" w:lineRule="auto"/>
        <w:rPr>
          <w:rFonts w:ascii="Times New Roman" w:eastAsia="Batang" w:hAnsi="Times New Roman"/>
          <w:b/>
          <w:bCs/>
        </w:rPr>
      </w:pPr>
      <w:r w:rsidRPr="0052631A">
        <w:rPr>
          <w:rFonts w:ascii="Times New Roman" w:eastAsia="Batang" w:hAnsi="Times New Roman" w:cs="Times New Roman"/>
          <w:b/>
          <w:bCs/>
        </w:rPr>
        <w:t xml:space="preserve">Matematik Öğretmeni  </w:t>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sidRPr="0052631A">
        <w:rPr>
          <w:rFonts w:ascii="Times New Roman" w:eastAsia="Batang" w:hAnsi="Times New Roman" w:cs="Times New Roman"/>
          <w:b/>
          <w:bCs/>
        </w:rPr>
        <w:t xml:space="preserve">Psikolojik Danışmanlık ve </w:t>
      </w:r>
    </w:p>
    <w:p w:rsidR="005F50FE" w:rsidRPr="0052631A" w:rsidRDefault="005F50FE" w:rsidP="0083213E">
      <w:pPr>
        <w:spacing w:after="0" w:line="360" w:lineRule="auto"/>
        <w:rPr>
          <w:rFonts w:ascii="Times New Roman" w:eastAsia="Batang" w:hAnsi="Times New Roman"/>
        </w:rPr>
      </w:pPr>
      <w:r w:rsidRPr="0052631A">
        <w:rPr>
          <w:rFonts w:ascii="Times New Roman" w:eastAsia="Batang" w:hAnsi="Times New Roman" w:cs="Times New Roman"/>
          <w:b/>
          <w:bCs/>
        </w:rPr>
        <w:t>Rehberlik</w:t>
      </w:r>
      <w:r>
        <w:rPr>
          <w:rFonts w:ascii="Times New Roman" w:eastAsia="Batang" w:hAnsi="Times New Roman" w:cs="Times New Roman"/>
          <w:b/>
          <w:bCs/>
        </w:rPr>
        <w:t xml:space="preserve"> Öğretmeni</w:t>
      </w:r>
    </w:p>
    <w:p w:rsidR="005F50FE" w:rsidRPr="0052631A" w:rsidRDefault="005F50FE" w:rsidP="0083213E">
      <w:pPr>
        <w:spacing w:after="0" w:line="360" w:lineRule="auto"/>
        <w:rPr>
          <w:rFonts w:ascii="Times New Roman" w:eastAsia="Batang" w:hAnsi="Times New Roman"/>
        </w:rPr>
      </w:pPr>
    </w:p>
    <w:p w:rsidR="005F50FE" w:rsidRPr="0052631A" w:rsidRDefault="005F50FE" w:rsidP="0083213E">
      <w:pPr>
        <w:spacing w:after="0" w:line="360" w:lineRule="auto"/>
        <w:rPr>
          <w:rFonts w:ascii="Times New Roman" w:eastAsia="Batang" w:hAnsi="Times New Roman"/>
        </w:rPr>
      </w:pPr>
    </w:p>
    <w:p w:rsidR="005F50FE" w:rsidRPr="0052631A" w:rsidRDefault="005F50FE" w:rsidP="0083213E">
      <w:pPr>
        <w:spacing w:after="0" w:line="360" w:lineRule="auto"/>
        <w:rPr>
          <w:rFonts w:ascii="Times New Roman" w:eastAsia="Batang" w:hAnsi="Times New Roman"/>
        </w:rPr>
      </w:pPr>
    </w:p>
    <w:p w:rsidR="005F50FE" w:rsidRDefault="005F50FE" w:rsidP="0083213E">
      <w:pPr>
        <w:spacing w:after="0" w:line="360" w:lineRule="auto"/>
        <w:rPr>
          <w:rFonts w:ascii="Times New Roman" w:eastAsia="Batang" w:hAnsi="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5F50FE" w:rsidRPr="0052631A" w:rsidRDefault="005F50FE" w:rsidP="0083213E">
      <w:pPr>
        <w:spacing w:after="0" w:line="360" w:lineRule="auto"/>
        <w:rPr>
          <w:rFonts w:ascii="Times New Roman" w:eastAsia="Batang" w:hAnsi="Times New Roman" w:cs="Times New Roman"/>
          <w:b/>
          <w:bCs/>
        </w:rPr>
      </w:pPr>
      <w:r w:rsidRPr="0052631A">
        <w:rPr>
          <w:rFonts w:ascii="Times New Roman" w:eastAsia="Batang" w:hAnsi="Times New Roman" w:cs="Times New Roman"/>
          <w:b/>
          <w:bCs/>
        </w:rPr>
        <w:t>Okul Müdür Yardımcısı</w:t>
      </w:r>
      <w:r w:rsidRPr="0052631A">
        <w:rPr>
          <w:rFonts w:ascii="Times New Roman" w:eastAsia="Batang" w:hAnsi="Times New Roman"/>
        </w:rPr>
        <w:tab/>
      </w:r>
      <w:r w:rsidRPr="0052631A">
        <w:rPr>
          <w:rFonts w:ascii="Times New Roman" w:eastAsia="Batang" w:hAnsi="Times New Roman"/>
        </w:rPr>
        <w:tab/>
      </w:r>
      <w:r w:rsidRPr="0052631A">
        <w:rPr>
          <w:rFonts w:ascii="Times New Roman" w:eastAsia="Batang" w:hAnsi="Times New Roman"/>
        </w:rPr>
        <w:tab/>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b/>
          <w:bCs/>
        </w:rPr>
        <w:t>Okul Müdürü</w:t>
      </w:r>
    </w:p>
    <w:p w:rsidR="005F50FE" w:rsidRDefault="005F50FE" w:rsidP="00505C43">
      <w:pPr>
        <w:spacing w:after="0" w:line="360" w:lineRule="auto"/>
        <w:rPr>
          <w:rFonts w:ascii="Times New Roman" w:eastAsia="Batang" w:hAnsi="Times New Roman"/>
        </w:rPr>
      </w:pPr>
    </w:p>
    <w:p w:rsidR="005F50FE" w:rsidRDefault="005F50FE" w:rsidP="00505C43">
      <w:pPr>
        <w:spacing w:after="0" w:line="360" w:lineRule="auto"/>
        <w:rPr>
          <w:rFonts w:ascii="Times New Roman" w:eastAsia="Batang" w:hAnsi="Times New Roman"/>
        </w:rPr>
      </w:pPr>
    </w:p>
    <w:p w:rsidR="005F50FE" w:rsidRPr="004E55A8" w:rsidRDefault="005F50FE" w:rsidP="0083213E">
      <w:pPr>
        <w:spacing w:after="0" w:line="360" w:lineRule="auto"/>
        <w:rPr>
          <w:rFonts w:ascii="Times New Roman" w:eastAsia="Batang" w:hAnsi="Times New Roman" w:cs="Times New Roman"/>
          <w:b/>
          <w:bCs/>
        </w:rPr>
      </w:pPr>
      <w:r w:rsidRPr="004E55A8">
        <w:rPr>
          <w:rFonts w:ascii="Times New Roman" w:eastAsia="Batang" w:hAnsi="Times New Roman" w:cs="Times New Roman"/>
          <w:b/>
          <w:bCs/>
        </w:rPr>
        <w:t>5/B SINIFI ŞUBE ÖĞRETMENLER KURULU II. DÖNEM TOPLANTI KARARLARI</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Alınan kararlar :</w:t>
      </w:r>
    </w:p>
    <w:p w:rsidR="005F50FE" w:rsidRDefault="005F50FE" w:rsidP="0052631A">
      <w:pPr>
        <w:spacing w:after="0" w:line="360" w:lineRule="auto"/>
        <w:jc w:val="both"/>
        <w:rPr>
          <w:rFonts w:ascii="Times New Roman" w:eastAsia="Batang" w:hAnsi="Times New Roman" w:cs="Times New Roman"/>
        </w:rPr>
      </w:pPr>
      <w:r>
        <w:rPr>
          <w:rFonts w:ascii="Times New Roman" w:eastAsia="Batang" w:hAnsi="Times New Roman" w:cs="Times New Roman"/>
        </w:rPr>
        <w:t>1-</w:t>
      </w:r>
      <w:r w:rsidRPr="001377C2">
        <w:rPr>
          <w:rFonts w:ascii="Times New Roman" w:eastAsia="Batang" w:hAnsi="Times New Roman" w:cs="Times New Roman"/>
        </w:rPr>
        <w:t>Muhittin GÜRBEZ,Ahmet KARAKOYUN,Yiğit AKBUDAK, Mahmuthan BAYDENİZ</w:t>
      </w:r>
      <w:r>
        <w:rPr>
          <w:rFonts w:ascii="Times New Roman" w:eastAsia="Batang" w:hAnsi="Times New Roman" w:cs="Times New Roman"/>
        </w:rPr>
        <w:t xml:space="preserve"> ve </w:t>
      </w:r>
      <w:r w:rsidRPr="001377C2">
        <w:rPr>
          <w:rFonts w:ascii="Times New Roman" w:eastAsia="Batang" w:hAnsi="Times New Roman" w:cs="Times New Roman"/>
        </w:rPr>
        <w:t xml:space="preserve">Mehmet  ALTINKAYA   adlı  öğrencilerin </w:t>
      </w:r>
      <w:r>
        <w:rPr>
          <w:rFonts w:ascii="Times New Roman" w:eastAsia="Batang" w:hAnsi="Times New Roman" w:cs="Times New Roman"/>
        </w:rPr>
        <w:t xml:space="preserve"> velilerinin ivedilikle  okula davet edilerek  ders içi durumlarının  velilere bildirilmesine ve neler yapılabileceğinin  masaya yatırılmasına,</w:t>
      </w:r>
    </w:p>
    <w:p w:rsidR="005F50FE" w:rsidRPr="001377C2" w:rsidRDefault="005F50FE" w:rsidP="0052631A">
      <w:pPr>
        <w:spacing w:after="0" w:line="360" w:lineRule="auto"/>
        <w:jc w:val="both"/>
        <w:rPr>
          <w:rFonts w:ascii="Times New Roman" w:eastAsia="Batang" w:hAnsi="Times New Roman"/>
        </w:rPr>
      </w:pPr>
      <w:r>
        <w:rPr>
          <w:rFonts w:ascii="Times New Roman" w:eastAsia="Batang" w:hAnsi="Times New Roman" w:cs="Times New Roman"/>
        </w:rPr>
        <w:t>2- Proje  ödevlerinin  Mart  ayı içerisinde  ilan edilerek, öğrenciler tarafından seçiminin sağlanmasına,  ödev hazırlama ve yapım sürecinde kontol mekanizmasının işletilmesine,</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4- Yasemin YAKAR ve  Ahmet KARAKOYUN ile ilgili, öncelikle  okul rehberlik servisinin , sonra da  özellikle Yasemin  YAKAR için, devam ettiği  özel eğitim kurumu ile  gerekli  görüşmelerin yapılarak, görüş ve bilgi alınmasına,BEP planları  ve planların  uygulanması esnasında okul rehberlik  öğretmeni ile  işbirliğine  gidilmesine,</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5- Sınıfımızda başarılı ancak, maddi durumu zayıf olan  öğrencilerden, Bağdat TEZCAN’ın  ailesi ile  görüşülüp, öncelikle temizlikle ilgili sıkıntının giderildikten sonra, öğrenciye okul, öğretmen ve çevre marifetiyle  nasıl destek  olunabileceği konusunda  görüşmeler  yapılmasına,</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6- Okul kursuna  sınıftan kayıtlı olup da, ilgisizliği  görülen , Muhittin GÜRBEZ, Burak ALTAY ve  Yağmur ALTAY’ın kendileri ve aileleri ile  okul idaresi paralelinde teşebbüse geçilmesine,</w:t>
      </w:r>
    </w:p>
    <w:p w:rsidR="005F50FE" w:rsidRDefault="005F50FE"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7- Sorunların üzerine  kararlılıkla gidilmesine  ve  bu esnada eğitimin tüm bileşenleri ile işbirliği içinde olunmasına,</w:t>
      </w:r>
    </w:p>
    <w:p w:rsidR="005F50FE" w:rsidRDefault="005F50FE" w:rsidP="0052631A">
      <w:pPr>
        <w:tabs>
          <w:tab w:val="left" w:pos="0"/>
        </w:tabs>
        <w:spacing w:after="0" w:line="360" w:lineRule="auto"/>
        <w:jc w:val="both"/>
        <w:rPr>
          <w:rFonts w:ascii="Times New Roman" w:eastAsia="Batang" w:hAnsi="Times New Roman"/>
        </w:rPr>
      </w:pPr>
      <w:r w:rsidRPr="004E55A8">
        <w:rPr>
          <w:rFonts w:ascii="Times New Roman" w:eastAsia="Batang" w:hAnsi="Times New Roman" w:cs="Times New Roman"/>
        </w:rPr>
        <w:t>yaşanan disiplin aksaklıklarının ve başa</w:t>
      </w:r>
      <w:r>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F50FE" w:rsidRDefault="005F50FE" w:rsidP="0052631A">
      <w:pPr>
        <w:tabs>
          <w:tab w:val="left" w:pos="0"/>
        </w:tabs>
        <w:spacing w:after="0" w:line="360" w:lineRule="auto"/>
        <w:jc w:val="both"/>
        <w:rPr>
          <w:rFonts w:ascii="Times New Roman" w:eastAsia="Batang" w:hAnsi="Times New Roman"/>
        </w:rPr>
      </w:pPr>
    </w:p>
    <w:p w:rsidR="005F50FE" w:rsidRPr="004E55A8" w:rsidRDefault="005F50FE" w:rsidP="0052631A">
      <w:pPr>
        <w:tabs>
          <w:tab w:val="left" w:pos="0"/>
        </w:tabs>
        <w:spacing w:after="0" w:line="360" w:lineRule="auto"/>
        <w:jc w:val="both"/>
        <w:rPr>
          <w:rFonts w:ascii="Times New Roman" w:eastAsia="Batang" w:hAnsi="Times New Roman"/>
          <w:b/>
          <w:bCs/>
        </w:rPr>
      </w:pPr>
    </w:p>
    <w:p w:rsidR="005F50FE" w:rsidRPr="0052631A" w:rsidRDefault="005F50FE" w:rsidP="0052631A">
      <w:pPr>
        <w:pStyle w:val="NoSpacing"/>
        <w:spacing w:line="360" w:lineRule="auto"/>
        <w:rPr>
          <w:rFonts w:ascii="Times New Roman" w:eastAsia="Batang" w:hAnsi="Times New Roman"/>
        </w:rPr>
      </w:pPr>
      <w:r w:rsidRPr="0052631A">
        <w:rPr>
          <w:rFonts w:ascii="Times New Roman" w:eastAsia="Batang" w:hAnsi="Times New Roman" w:cs="Times New Roman"/>
        </w:rPr>
        <w:t>Emel Nuriye YİĞİT</w:t>
      </w:r>
      <w:r w:rsidRPr="0052631A">
        <w:rPr>
          <w:rFonts w:ascii="Times New Roman" w:eastAsia="Batang" w:hAnsi="Times New Roman" w:cs="Times New Roman"/>
        </w:rPr>
        <w:tab/>
      </w:r>
      <w:r w:rsidRPr="0052631A">
        <w:rPr>
          <w:rFonts w:ascii="Times New Roman" w:eastAsia="Batang" w:hAnsi="Times New Roman" w:cs="Times New Roman"/>
        </w:rPr>
        <w:tab/>
        <w:t>Serdal ÇAĞLAR</w:t>
      </w:r>
      <w:r w:rsidRPr="0052631A">
        <w:rPr>
          <w:rFonts w:ascii="Times New Roman" w:eastAsia="Batang" w:hAnsi="Times New Roman" w:cs="Times New Roman"/>
        </w:rPr>
        <w:tab/>
      </w:r>
      <w:r>
        <w:rPr>
          <w:rFonts w:ascii="Times New Roman" w:eastAsia="Batang" w:hAnsi="Times New Roman"/>
        </w:rPr>
        <w:tab/>
      </w:r>
      <w:r w:rsidRPr="0052631A">
        <w:rPr>
          <w:rFonts w:ascii="Times New Roman" w:eastAsia="Batang" w:hAnsi="Times New Roman" w:cs="Times New Roman"/>
        </w:rPr>
        <w:t>Halis ÜNLÜ</w:t>
      </w:r>
    </w:p>
    <w:p w:rsidR="005F50FE" w:rsidRDefault="005F50FE" w:rsidP="0052631A">
      <w:pPr>
        <w:spacing w:after="0" w:line="360" w:lineRule="auto"/>
        <w:rPr>
          <w:rFonts w:ascii="Times New Roman" w:eastAsia="Batang" w:hAnsi="Times New Roman" w:cs="Times New Roman"/>
          <w:b/>
          <w:bCs/>
        </w:rPr>
      </w:pPr>
      <w:r w:rsidRPr="0052631A">
        <w:rPr>
          <w:rFonts w:ascii="Times New Roman" w:eastAsia="Batang" w:hAnsi="Times New Roman" w:cs="Times New Roman"/>
          <w:b/>
          <w:bCs/>
        </w:rPr>
        <w:t xml:space="preserve">Din Kültürü ve AhlakTürkçe Öğretmeni </w:t>
      </w:r>
      <w:r>
        <w:rPr>
          <w:rFonts w:ascii="Times New Roman" w:eastAsia="Batang" w:hAnsi="Times New Roman"/>
          <w:b/>
          <w:bCs/>
        </w:rPr>
        <w:tab/>
      </w:r>
      <w:r w:rsidRPr="0052631A">
        <w:rPr>
          <w:rFonts w:ascii="Times New Roman" w:eastAsia="Batang" w:hAnsi="Times New Roman" w:cs="Times New Roman"/>
          <w:b/>
          <w:bCs/>
        </w:rPr>
        <w:t xml:space="preserve">Fen </w:t>
      </w:r>
      <w:r>
        <w:rPr>
          <w:rFonts w:ascii="Times New Roman" w:eastAsia="Batang" w:hAnsi="Times New Roman" w:cs="Times New Roman"/>
          <w:b/>
          <w:bCs/>
        </w:rPr>
        <w:t>Bilimleri   Öğretmeni</w:t>
      </w:r>
    </w:p>
    <w:p w:rsidR="005F50FE" w:rsidRPr="0052631A" w:rsidRDefault="005F50FE" w:rsidP="0052631A">
      <w:pPr>
        <w:spacing w:after="0" w:line="360" w:lineRule="auto"/>
        <w:rPr>
          <w:rFonts w:ascii="Times New Roman" w:eastAsia="Batang" w:hAnsi="Times New Roman"/>
        </w:rPr>
      </w:pPr>
      <w:r>
        <w:rPr>
          <w:rFonts w:ascii="Times New Roman" w:eastAsia="Batang" w:hAnsi="Times New Roman" w:cs="Times New Roman"/>
          <w:b/>
          <w:bCs/>
        </w:rPr>
        <w:t xml:space="preserve">Bilgisi </w:t>
      </w:r>
      <w:r w:rsidRPr="0052631A">
        <w:rPr>
          <w:rFonts w:ascii="Times New Roman" w:eastAsia="Batang" w:hAnsi="Times New Roman" w:cs="Times New Roman"/>
          <w:b/>
          <w:bCs/>
        </w:rPr>
        <w:t>Öğretmeni</w:t>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p>
    <w:p w:rsidR="005F50FE" w:rsidRDefault="005F50FE" w:rsidP="0052631A">
      <w:pPr>
        <w:spacing w:after="0" w:line="360" w:lineRule="auto"/>
        <w:rPr>
          <w:rFonts w:ascii="Times New Roman" w:eastAsia="Batang" w:hAnsi="Times New Roman"/>
        </w:rPr>
      </w:pPr>
    </w:p>
    <w:p w:rsidR="005F50FE" w:rsidRDefault="005F50FE" w:rsidP="0052631A">
      <w:pPr>
        <w:spacing w:after="0" w:line="360" w:lineRule="auto"/>
        <w:rPr>
          <w:rFonts w:ascii="Times New Roman" w:eastAsia="Batang" w:hAnsi="Times New Roman"/>
        </w:rPr>
      </w:pPr>
    </w:p>
    <w:p w:rsidR="005F50FE" w:rsidRPr="0052631A" w:rsidRDefault="005F50FE"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F50FE" w:rsidRPr="0083213E" w:rsidRDefault="005F50FE" w:rsidP="0052631A">
      <w:pPr>
        <w:tabs>
          <w:tab w:val="left" w:pos="2565"/>
        </w:tabs>
        <w:spacing w:after="0" w:line="360" w:lineRule="auto"/>
        <w:rPr>
          <w:rFonts w:ascii="Times New Roman" w:eastAsia="Batang" w:hAnsi="Times New Roman" w:cs="Times New Roman"/>
          <w:b/>
          <w:bCs/>
        </w:rPr>
      </w:pPr>
      <w:r w:rsidRPr="0083213E">
        <w:rPr>
          <w:rFonts w:ascii="Times New Roman" w:eastAsia="Batang" w:hAnsi="Times New Roman" w:cs="Times New Roman"/>
          <w:b/>
          <w:bCs/>
        </w:rPr>
        <w:t>İngilizce   Öğretmeni</w:t>
      </w:r>
      <w:r w:rsidRPr="0083213E">
        <w:rPr>
          <w:rFonts w:ascii="Times New Roman" w:eastAsia="Batang" w:hAnsi="Times New Roman" w:cs="Times New Roman"/>
          <w:b/>
          <w:bCs/>
        </w:rPr>
        <w:tab/>
      </w:r>
      <w:r w:rsidRPr="0083213E">
        <w:rPr>
          <w:rFonts w:ascii="Times New Roman" w:eastAsia="Batang" w:hAnsi="Times New Roman" w:cs="Times New Roman"/>
          <w:b/>
          <w:bCs/>
        </w:rPr>
        <w:tab/>
      </w:r>
      <w:r w:rsidRPr="0083213E">
        <w:rPr>
          <w:rFonts w:ascii="Times New Roman" w:eastAsia="Batang" w:hAnsi="Times New Roman" w:cs="Times New Roman"/>
          <w:b/>
          <w:bCs/>
        </w:rPr>
        <w:tab/>
      </w:r>
      <w:r w:rsidRPr="0083213E">
        <w:rPr>
          <w:rFonts w:ascii="Times New Roman" w:eastAsia="Batang" w:hAnsi="Times New Roman" w:cs="Times New Roman"/>
          <w:b/>
          <w:bCs/>
        </w:rPr>
        <w:tab/>
        <w:t xml:space="preserve">Sosyal Bilgiler   Öğretmeni         Beden Eğitimi  Öğretmeni </w:t>
      </w:r>
    </w:p>
    <w:p w:rsidR="005F50FE" w:rsidRDefault="005F50FE" w:rsidP="0052631A">
      <w:pPr>
        <w:spacing w:after="0" w:line="360" w:lineRule="auto"/>
        <w:rPr>
          <w:rFonts w:ascii="Times New Roman" w:eastAsia="Batang" w:hAnsi="Times New Roman"/>
        </w:rPr>
      </w:pPr>
    </w:p>
    <w:p w:rsidR="005F50FE" w:rsidRDefault="005F50FE" w:rsidP="0052631A">
      <w:pPr>
        <w:spacing w:after="0" w:line="360" w:lineRule="auto"/>
        <w:rPr>
          <w:rFonts w:ascii="Times New Roman" w:eastAsia="Batang" w:hAnsi="Times New Roman"/>
        </w:rPr>
      </w:pPr>
    </w:p>
    <w:p w:rsidR="005F50FE" w:rsidRPr="0052631A" w:rsidRDefault="005F50FE" w:rsidP="0052631A">
      <w:pPr>
        <w:spacing w:after="0" w:line="360" w:lineRule="auto"/>
        <w:rPr>
          <w:rFonts w:ascii="Times New Roman" w:eastAsia="Batang" w:hAnsi="Times New Roman"/>
        </w:rPr>
      </w:pPr>
    </w:p>
    <w:p w:rsidR="005F50FE" w:rsidRDefault="005F50FE"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cs="Times New Roman"/>
        </w:rPr>
        <w:t>Keziban  TOZOĞLU</w:t>
      </w:r>
    </w:p>
    <w:p w:rsidR="005F50FE" w:rsidRDefault="005F50FE" w:rsidP="0052631A">
      <w:pPr>
        <w:spacing w:after="0" w:line="360" w:lineRule="auto"/>
        <w:rPr>
          <w:rFonts w:ascii="Times New Roman" w:eastAsia="Batang" w:hAnsi="Times New Roman"/>
          <w:b/>
          <w:bCs/>
        </w:rPr>
      </w:pPr>
      <w:r w:rsidRPr="0052631A">
        <w:rPr>
          <w:rFonts w:ascii="Times New Roman" w:eastAsia="Batang" w:hAnsi="Times New Roman" w:cs="Times New Roman"/>
          <w:b/>
          <w:bCs/>
        </w:rPr>
        <w:t xml:space="preserve">Matematik Öğretmeni  </w:t>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Pr>
          <w:rFonts w:ascii="Times New Roman" w:eastAsia="Batang" w:hAnsi="Times New Roman"/>
          <w:b/>
          <w:bCs/>
        </w:rPr>
        <w:tab/>
      </w:r>
      <w:r w:rsidRPr="0052631A">
        <w:rPr>
          <w:rFonts w:ascii="Times New Roman" w:eastAsia="Batang" w:hAnsi="Times New Roman" w:cs="Times New Roman"/>
          <w:b/>
          <w:bCs/>
        </w:rPr>
        <w:t xml:space="preserve">Psikolojik Danışmanlık ve </w:t>
      </w:r>
    </w:p>
    <w:p w:rsidR="005F50FE" w:rsidRPr="0052631A" w:rsidRDefault="005F50FE" w:rsidP="0052631A">
      <w:pPr>
        <w:spacing w:after="0" w:line="360" w:lineRule="auto"/>
        <w:rPr>
          <w:rFonts w:ascii="Times New Roman" w:eastAsia="Batang" w:hAnsi="Times New Roman"/>
        </w:rPr>
      </w:pPr>
      <w:r w:rsidRPr="0052631A">
        <w:rPr>
          <w:rFonts w:ascii="Times New Roman" w:eastAsia="Batang" w:hAnsi="Times New Roman" w:cs="Times New Roman"/>
          <w:b/>
          <w:bCs/>
        </w:rPr>
        <w:t>Rehberlik</w:t>
      </w:r>
      <w:r>
        <w:rPr>
          <w:rFonts w:ascii="Times New Roman" w:eastAsia="Batang" w:hAnsi="Times New Roman" w:cs="Times New Roman"/>
          <w:b/>
          <w:bCs/>
        </w:rPr>
        <w:t xml:space="preserve"> Öğretmeni</w:t>
      </w:r>
    </w:p>
    <w:p w:rsidR="005F50FE" w:rsidRPr="0052631A" w:rsidRDefault="005F50FE" w:rsidP="0052631A">
      <w:pPr>
        <w:spacing w:after="0" w:line="360" w:lineRule="auto"/>
        <w:rPr>
          <w:rFonts w:ascii="Times New Roman" w:eastAsia="Batang" w:hAnsi="Times New Roman"/>
        </w:rPr>
      </w:pPr>
    </w:p>
    <w:p w:rsidR="005F50FE" w:rsidRPr="0052631A" w:rsidRDefault="005F50FE" w:rsidP="0052631A">
      <w:pPr>
        <w:spacing w:after="0" w:line="360" w:lineRule="auto"/>
        <w:rPr>
          <w:rFonts w:ascii="Times New Roman" w:eastAsia="Batang" w:hAnsi="Times New Roman"/>
        </w:rPr>
      </w:pPr>
    </w:p>
    <w:p w:rsidR="005F50FE" w:rsidRDefault="005F50FE" w:rsidP="00505C43">
      <w:pPr>
        <w:spacing w:after="0" w:line="360" w:lineRule="auto"/>
        <w:rPr>
          <w:rFonts w:ascii="Times New Roman" w:eastAsia="Batang" w:hAnsi="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5F50FE" w:rsidRDefault="005F50FE" w:rsidP="00505C43">
      <w:pPr>
        <w:spacing w:after="0" w:line="360" w:lineRule="auto"/>
        <w:rPr>
          <w:rFonts w:ascii="Times New Roman" w:eastAsia="Batang" w:hAnsi="Times New Roman"/>
          <w:b/>
          <w:bCs/>
        </w:rPr>
      </w:pPr>
      <w:r w:rsidRPr="0052631A">
        <w:rPr>
          <w:rFonts w:ascii="Times New Roman" w:eastAsia="Batang" w:hAnsi="Times New Roman" w:cs="Times New Roman"/>
          <w:b/>
          <w:bCs/>
        </w:rPr>
        <w:t>Okul Müdür Yardımcısı</w:t>
      </w:r>
      <w:r w:rsidRPr="0052631A">
        <w:rPr>
          <w:rFonts w:ascii="Times New Roman" w:eastAsia="Batang" w:hAnsi="Times New Roman"/>
        </w:rPr>
        <w:tab/>
      </w:r>
      <w:r w:rsidRPr="0052631A">
        <w:rPr>
          <w:rFonts w:ascii="Times New Roman" w:eastAsia="Batang" w:hAnsi="Times New Roman"/>
        </w:rPr>
        <w:tab/>
      </w:r>
      <w:r w:rsidRPr="0052631A">
        <w:rPr>
          <w:rFonts w:ascii="Times New Roman" w:eastAsia="Batang" w:hAnsi="Times New Roman"/>
        </w:rPr>
        <w:tab/>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cs="Times New Roman"/>
          <w:b/>
          <w:bCs/>
        </w:rPr>
        <w:t>Okul Müdürü</w:t>
      </w:r>
    </w:p>
    <w:bookmarkStart w:id="0" w:name="_GoBack"/>
    <w:bookmarkEnd w:id="0"/>
    <w:p w:rsidR="005F50FE" w:rsidRPr="0052631A" w:rsidRDefault="005F50FE" w:rsidP="0082686F">
      <w:pPr>
        <w:spacing w:after="0" w:line="360" w:lineRule="auto"/>
        <w:jc w:val="center"/>
        <w:rPr>
          <w:rFonts w:eastAsia="Batang"/>
        </w:rPr>
      </w:pPr>
      <w:r>
        <w:fldChar w:fldCharType="begin"/>
      </w:r>
      <w:r>
        <w:instrText xml:space="preserve"> HYPERLINK "http://www.sorubak.com/" </w:instrText>
      </w:r>
      <w:r>
        <w:fldChar w:fldCharType="separate"/>
      </w:r>
      <w:r>
        <w:rPr>
          <w:rStyle w:val="Hyperlink"/>
        </w:rPr>
        <w:t>www.sorubak.com</w:t>
      </w:r>
      <w:r>
        <w:fldChar w:fldCharType="end"/>
      </w:r>
      <w:r>
        <w:t xml:space="preserve">  </w:t>
      </w:r>
    </w:p>
    <w:sectPr w:rsidR="005F50FE" w:rsidRPr="0052631A" w:rsidSect="00BB2284">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0FE" w:rsidRDefault="005F50FE" w:rsidP="004E55A8">
      <w:pPr>
        <w:spacing w:after="0" w:line="240" w:lineRule="auto"/>
      </w:pPr>
      <w:r>
        <w:separator/>
      </w:r>
    </w:p>
  </w:endnote>
  <w:endnote w:type="continuationSeparator" w:id="1">
    <w:p w:rsidR="005F50FE" w:rsidRDefault="005F50FE"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0FE" w:rsidRDefault="005F50FE">
    <w:pPr>
      <w:pStyle w:val="Footer"/>
      <w:jc w:val="center"/>
    </w:pPr>
    <w:fldSimple w:instr=" PAGE   \* MERGEFORMAT ">
      <w:r>
        <w:rPr>
          <w:noProof/>
        </w:rPr>
        <w:t>8</w:t>
      </w:r>
    </w:fldSimple>
  </w:p>
  <w:p w:rsidR="005F50FE" w:rsidRDefault="005F50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0FE" w:rsidRDefault="005F50FE" w:rsidP="004E55A8">
      <w:pPr>
        <w:spacing w:after="0" w:line="240" w:lineRule="auto"/>
      </w:pPr>
      <w:r>
        <w:separator/>
      </w:r>
    </w:p>
  </w:footnote>
  <w:footnote w:type="continuationSeparator" w:id="1">
    <w:p w:rsidR="005F50FE" w:rsidRDefault="005F50FE"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8E4"/>
    <w:rsid w:val="00032E66"/>
    <w:rsid w:val="00035485"/>
    <w:rsid w:val="000563F0"/>
    <w:rsid w:val="00062582"/>
    <w:rsid w:val="000F0D53"/>
    <w:rsid w:val="000F3F8D"/>
    <w:rsid w:val="001377C2"/>
    <w:rsid w:val="001543EE"/>
    <w:rsid w:val="001E6BD0"/>
    <w:rsid w:val="001F28E4"/>
    <w:rsid w:val="001F389B"/>
    <w:rsid w:val="00226297"/>
    <w:rsid w:val="00271269"/>
    <w:rsid w:val="002A2D60"/>
    <w:rsid w:val="002D4F86"/>
    <w:rsid w:val="002F1EA9"/>
    <w:rsid w:val="00321F9C"/>
    <w:rsid w:val="00351734"/>
    <w:rsid w:val="00372E22"/>
    <w:rsid w:val="003E2012"/>
    <w:rsid w:val="004B2327"/>
    <w:rsid w:val="004E55A8"/>
    <w:rsid w:val="00505C43"/>
    <w:rsid w:val="0052631A"/>
    <w:rsid w:val="00574C4A"/>
    <w:rsid w:val="005D1393"/>
    <w:rsid w:val="005F50FE"/>
    <w:rsid w:val="00635FBA"/>
    <w:rsid w:val="006776DE"/>
    <w:rsid w:val="007434B8"/>
    <w:rsid w:val="00825264"/>
    <w:rsid w:val="0082686F"/>
    <w:rsid w:val="0083213E"/>
    <w:rsid w:val="0086220A"/>
    <w:rsid w:val="008707C2"/>
    <w:rsid w:val="00AF0290"/>
    <w:rsid w:val="00B30DC3"/>
    <w:rsid w:val="00B67981"/>
    <w:rsid w:val="00B82FE4"/>
    <w:rsid w:val="00BB2284"/>
    <w:rsid w:val="00BE76DB"/>
    <w:rsid w:val="00CC73A6"/>
    <w:rsid w:val="00D72F15"/>
    <w:rsid w:val="00DD474B"/>
    <w:rsid w:val="00DE0FFB"/>
    <w:rsid w:val="00DF7CE2"/>
    <w:rsid w:val="00E423AF"/>
    <w:rsid w:val="00E467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F28E4"/>
    <w:pPr>
      <w:ind w:left="720"/>
    </w:pPr>
  </w:style>
  <w:style w:type="paragraph" w:styleId="NoSpacing">
    <w:name w:val="No Spacing"/>
    <w:uiPriority w:val="99"/>
    <w:qFormat/>
    <w:rsid w:val="00B67981"/>
    <w:rPr>
      <w:rFonts w:cs="Calibri"/>
    </w:rPr>
  </w:style>
  <w:style w:type="paragraph" w:styleId="Header">
    <w:name w:val="header"/>
    <w:basedOn w:val="Normal"/>
    <w:link w:val="HeaderChar"/>
    <w:uiPriority w:val="99"/>
    <w:semiHidden/>
    <w:rsid w:val="004E55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E55A8"/>
  </w:style>
  <w:style w:type="paragraph" w:styleId="Footer">
    <w:name w:val="footer"/>
    <w:basedOn w:val="Normal"/>
    <w:link w:val="FooterChar"/>
    <w:uiPriority w:val="99"/>
    <w:rsid w:val="004E55A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4E55A8"/>
  </w:style>
  <w:style w:type="character" w:styleId="Hyperlink">
    <w:name w:val="Hyperlink"/>
    <w:basedOn w:val="DefaultParagraphFont"/>
    <w:uiPriority w:val="99"/>
    <w:rsid w:val="0003548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8</Pages>
  <Words>3191</Words>
  <Characters>18193</Characters>
  <Application>Microsoft Office Outlook</Application>
  <DocSecurity>0</DocSecurity>
  <Lines>0</Lines>
  <Paragraphs>0</Paragraphs>
  <ScaleCrop>false</ScaleCrop>
  <Company>WINDOWSXP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dc:creator>
  <cp:keywords/>
  <dc:description/>
  <cp:lastModifiedBy>edanur</cp:lastModifiedBy>
  <cp:revision>9</cp:revision>
  <dcterms:created xsi:type="dcterms:W3CDTF">2015-02-23T14:47:00Z</dcterms:created>
  <dcterms:modified xsi:type="dcterms:W3CDTF">2016-02-13T09:55:00Z</dcterms:modified>
</cp:coreProperties>
</file>