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103"/>
        <w:gridCol w:w="5103"/>
      </w:tblGrid>
      <w:tr w:rsidR="008F025F" w:rsidRPr="00470ADE"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  <w:r w:rsidRPr="00470ADE">
              <w:object w:dxaOrig="3240" w:dyaOrig="25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6pt;height:147.75pt" o:ole="">
                  <v:imagedata r:id="rId6" o:title=""/>
                </v:shape>
                <o:OLEObject Type="Embed" ProgID="Paint.Picture" ShapeID="_x0000_i1025" DrawAspect="Content" ObjectID="_1556983961" r:id="rId7"/>
              </w:object>
            </w:r>
          </w:p>
        </w:tc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  <w:r w:rsidRPr="00470ADE">
              <w:object w:dxaOrig="3300" w:dyaOrig="1185">
                <v:shape id="_x0000_i1026" type="#_x0000_t75" style="width:198pt;height:105.75pt" o:ole="">
                  <v:imagedata r:id="rId8" o:title=""/>
                </v:shape>
                <o:OLEObject Type="Embed" ProgID="Paint.Picture" ShapeID="_x0000_i1026" DrawAspect="Content" ObjectID="_1556983962" r:id="rId9"/>
              </w:object>
            </w:r>
          </w:p>
        </w:tc>
      </w:tr>
      <w:tr w:rsidR="008F025F" w:rsidRPr="00470ADE"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  <w:r w:rsidRPr="00470ADE">
              <w:object w:dxaOrig="3510" w:dyaOrig="2730">
                <v:shape id="_x0000_i1027" type="#_x0000_t75" style="width:230.25pt;height:174.75pt" o:ole="">
                  <v:imagedata r:id="rId10" o:title=""/>
                </v:shape>
                <o:OLEObject Type="Embed" ProgID="Paint.Picture" ShapeID="_x0000_i1027" DrawAspect="Content" ObjectID="_1556983963" r:id="rId11"/>
              </w:object>
            </w:r>
          </w:p>
        </w:tc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  <w:r w:rsidRPr="00470ADE">
              <w:object w:dxaOrig="3240" w:dyaOrig="2565">
                <v:shape id="_x0000_i1028" type="#_x0000_t75" style="width:209.25pt;height:162.75pt" o:ole="">
                  <v:imagedata r:id="rId12" o:title=""/>
                </v:shape>
                <o:OLEObject Type="Embed" ProgID="Paint.Picture" ShapeID="_x0000_i1028" DrawAspect="Content" ObjectID="_1556983964" r:id="rId13"/>
              </w:object>
            </w:r>
          </w:p>
        </w:tc>
      </w:tr>
      <w:tr w:rsidR="008F025F" w:rsidRPr="00470ADE"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  <w:r w:rsidRPr="00470ADE">
              <w:object w:dxaOrig="3420" w:dyaOrig="2625">
                <v:shape id="_x0000_i1029" type="#_x0000_t75" style="width:240.75pt;height:152.25pt" o:ole="">
                  <v:imagedata r:id="rId14" o:title=""/>
                </v:shape>
                <o:OLEObject Type="Embed" ProgID="Paint.Picture" ShapeID="_x0000_i1029" DrawAspect="Content" ObjectID="_1556983965" r:id="rId15"/>
              </w:object>
            </w:r>
          </w:p>
        </w:tc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  <w:r w:rsidRPr="00470ADE">
              <w:object w:dxaOrig="3255" w:dyaOrig="2820">
                <v:shape id="_x0000_i1030" type="#_x0000_t75" style="width:197.25pt;height:170.25pt" o:ole="">
                  <v:imagedata r:id="rId16" o:title=""/>
                </v:shape>
                <o:OLEObject Type="Embed" ProgID="Paint.Picture" ShapeID="_x0000_i1030" DrawAspect="Content" ObjectID="_1556983966" r:id="rId17"/>
              </w:object>
            </w:r>
          </w:p>
        </w:tc>
      </w:tr>
      <w:tr w:rsidR="008F025F" w:rsidRPr="00470ADE">
        <w:trPr>
          <w:trHeight w:val="3532"/>
        </w:trPr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  <w:r w:rsidRPr="00470ADE">
              <w:object w:dxaOrig="3450" w:dyaOrig="1515">
                <v:shape id="_x0000_i1031" type="#_x0000_t75" style="width:253.5pt;height:142.5pt" o:ole="">
                  <v:imagedata r:id="rId18" o:title=""/>
                </v:shape>
                <o:OLEObject Type="Embed" ProgID="Paint.Picture" ShapeID="_x0000_i1031" DrawAspect="Content" ObjectID="_1556983967" r:id="rId19"/>
              </w:object>
            </w:r>
          </w:p>
        </w:tc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  <w:r w:rsidRPr="00470ADE">
              <w:object w:dxaOrig="3420" w:dyaOrig="2850">
                <v:shape id="_x0000_i1032" type="#_x0000_t75" style="width:219pt;height:158.25pt" o:ole="">
                  <v:imagedata r:id="rId20" o:title=""/>
                </v:shape>
                <o:OLEObject Type="Embed" ProgID="Paint.Picture" ShapeID="_x0000_i1032" DrawAspect="Content" ObjectID="_1556983968" r:id="rId21"/>
              </w:object>
            </w:r>
          </w:p>
        </w:tc>
      </w:tr>
      <w:tr w:rsidR="008F025F" w:rsidRPr="00470ADE"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  <w:r w:rsidRPr="00470ADE">
              <w:object w:dxaOrig="3525" w:dyaOrig="1545">
                <v:shape id="_x0000_i1033" type="#_x0000_t75" style="width:222pt;height:100.5pt" o:ole="">
                  <v:imagedata r:id="rId22" o:title=""/>
                </v:shape>
                <o:OLEObject Type="Embed" ProgID="Paint.Picture" ShapeID="_x0000_i1033" DrawAspect="Content" ObjectID="_1556983969" r:id="rId23"/>
              </w:object>
            </w:r>
          </w:p>
        </w:tc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  <w:ind w:left="-108"/>
            </w:pPr>
            <w:r w:rsidRPr="00470ADE">
              <w:object w:dxaOrig="3330" w:dyaOrig="1050">
                <v:shape id="_x0000_i1034" type="#_x0000_t75" style="width:211.5pt;height:93pt" o:ole="">
                  <v:imagedata r:id="rId24" o:title=""/>
                </v:shape>
                <o:OLEObject Type="Embed" ProgID="Paint.Picture" ShapeID="_x0000_i1034" DrawAspect="Content" ObjectID="_1556983970" r:id="rId25"/>
              </w:object>
            </w:r>
          </w:p>
        </w:tc>
      </w:tr>
      <w:tr w:rsidR="008F025F" w:rsidRPr="00470ADE"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  <w:r w:rsidRPr="00470ADE">
              <w:object w:dxaOrig="3510" w:dyaOrig="1680">
                <v:shape id="_x0000_i1035" type="#_x0000_t75" style="width:240.75pt;height:129pt" o:ole="">
                  <v:imagedata r:id="rId26" o:title=""/>
                </v:shape>
                <o:OLEObject Type="Embed" ProgID="Paint.Picture" ShapeID="_x0000_i1035" DrawAspect="Content" ObjectID="_1556983971" r:id="rId27"/>
              </w:object>
            </w:r>
          </w:p>
        </w:tc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  <w:r w:rsidRPr="00470ADE">
              <w:object w:dxaOrig="3435" w:dyaOrig="2250">
                <v:shape id="_x0000_i1036" type="#_x0000_t75" style="width:171.75pt;height:137.25pt" o:ole="">
                  <v:imagedata r:id="rId28" o:title=""/>
                </v:shape>
                <o:OLEObject Type="Embed" ProgID="Paint.Picture" ShapeID="_x0000_i1036" DrawAspect="Content" ObjectID="_1556983972" r:id="rId29"/>
              </w:object>
            </w:r>
          </w:p>
        </w:tc>
      </w:tr>
      <w:tr w:rsidR="008F025F" w:rsidRPr="00470ADE"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  <w:r w:rsidRPr="00470ADE">
              <w:object w:dxaOrig="3480" w:dyaOrig="1530">
                <v:shape id="_x0000_i1037" type="#_x0000_t75" style="width:195pt;height:82.5pt" o:ole="">
                  <v:imagedata r:id="rId30" o:title=""/>
                </v:shape>
                <o:OLEObject Type="Embed" ProgID="Paint.Picture" ShapeID="_x0000_i1037" DrawAspect="Content" ObjectID="_1556983973" r:id="rId31"/>
              </w:object>
            </w:r>
          </w:p>
        </w:tc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  <w:r w:rsidRPr="00470ADE">
              <w:object w:dxaOrig="4140" w:dyaOrig="1065">
                <v:shape id="_x0000_i1038" type="#_x0000_t75" style="width:207pt;height:53.25pt" o:ole="">
                  <v:imagedata r:id="rId32" o:title=""/>
                </v:shape>
                <o:OLEObject Type="Embed" ProgID="Paint.Picture" ShapeID="_x0000_i1038" DrawAspect="Content" ObjectID="_1556983974" r:id="rId33"/>
              </w:object>
            </w:r>
          </w:p>
        </w:tc>
      </w:tr>
      <w:tr w:rsidR="008F025F" w:rsidRPr="00470ADE"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  <w:r w:rsidRPr="00470ADE">
              <w:object w:dxaOrig="3720" w:dyaOrig="1275">
                <v:shape id="_x0000_i1039" type="#_x0000_t75" style="width:221.25pt;height:94.5pt" o:ole="">
                  <v:imagedata r:id="rId34" o:title=""/>
                </v:shape>
                <o:OLEObject Type="Embed" ProgID="Paint.Picture" ShapeID="_x0000_i1039" DrawAspect="Content" ObjectID="_1556983975" r:id="rId35"/>
              </w:object>
            </w:r>
          </w:p>
        </w:tc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  <w:r w:rsidRPr="00470ADE">
              <w:object w:dxaOrig="3480" w:dyaOrig="2040">
                <v:shape id="_x0000_i1040" type="#_x0000_t75" style="width:217.5pt;height:105pt" o:ole="">
                  <v:imagedata r:id="rId36" o:title=""/>
                </v:shape>
                <o:OLEObject Type="Embed" ProgID="Paint.Picture" ShapeID="_x0000_i1040" DrawAspect="Content" ObjectID="_1556983976" r:id="rId37"/>
              </w:object>
            </w:r>
          </w:p>
        </w:tc>
      </w:tr>
      <w:tr w:rsidR="008F025F" w:rsidRPr="00470ADE"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  <w:r w:rsidRPr="00470ADE">
              <w:object w:dxaOrig="5160" w:dyaOrig="1485">
                <v:shape id="_x0000_i1041" type="#_x0000_t75" style="width:247.5pt;height:74.25pt" o:ole="">
                  <v:imagedata r:id="rId38" o:title=""/>
                </v:shape>
                <o:OLEObject Type="Embed" ProgID="Paint.Picture" ShapeID="_x0000_i1041" DrawAspect="Content" ObjectID="_1556983977" r:id="rId39"/>
              </w:object>
            </w:r>
          </w:p>
        </w:tc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  <w:r w:rsidRPr="00470ADE">
              <w:object w:dxaOrig="5070" w:dyaOrig="1965">
                <v:shape id="_x0000_i1042" type="#_x0000_t75" style="width:222.75pt;height:87.75pt" o:ole="">
                  <v:imagedata r:id="rId40" o:title=""/>
                </v:shape>
                <o:OLEObject Type="Embed" ProgID="Paint.Picture" ShapeID="_x0000_i1042" DrawAspect="Content" ObjectID="_1556983978" r:id="rId41"/>
              </w:object>
            </w:r>
          </w:p>
        </w:tc>
      </w:tr>
      <w:tr w:rsidR="008F025F" w:rsidRPr="00470ADE"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  <w:r w:rsidRPr="00470ADE">
              <w:object w:dxaOrig="3720" w:dyaOrig="2955">
                <v:shape id="_x0000_i1043" type="#_x0000_t75" style="width:213.75pt;height:147.75pt" o:ole="">
                  <v:imagedata r:id="rId42" o:title=""/>
                </v:shape>
                <o:OLEObject Type="Embed" ProgID="Paint.Picture" ShapeID="_x0000_i1043" DrawAspect="Content" ObjectID="_1556983979" r:id="rId43"/>
              </w:object>
            </w:r>
          </w:p>
        </w:tc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  <w:r w:rsidRPr="00470ADE">
              <w:object w:dxaOrig="4125" w:dyaOrig="2025">
                <v:shape id="_x0000_i1044" type="#_x0000_t75" style="width:210pt;height:102pt" o:ole="">
                  <v:imagedata r:id="rId44" o:title=""/>
                </v:shape>
                <o:OLEObject Type="Embed" ProgID="Paint.Picture" ShapeID="_x0000_i1044" DrawAspect="Content" ObjectID="_1556983980" r:id="rId45"/>
              </w:object>
            </w:r>
          </w:p>
          <w:p w:rsidR="008F025F" w:rsidRPr="00470ADE" w:rsidRDefault="008F025F" w:rsidP="00470ADE">
            <w:pPr>
              <w:spacing w:after="0" w:line="240" w:lineRule="auto"/>
            </w:pPr>
            <w:r w:rsidRPr="00470ADE">
              <w:object w:dxaOrig="6045" w:dyaOrig="1710">
                <v:shape id="_x0000_i1045" type="#_x0000_t75" style="width:229.5pt;height:54.75pt" o:ole="">
                  <v:imagedata r:id="rId46" o:title=""/>
                </v:shape>
                <o:OLEObject Type="Embed" ProgID="Paint.Picture" ShapeID="_x0000_i1045" DrawAspect="Content" ObjectID="_1556983981" r:id="rId47"/>
              </w:object>
            </w:r>
          </w:p>
        </w:tc>
      </w:tr>
      <w:tr w:rsidR="008F025F" w:rsidRPr="00470ADE">
        <w:tc>
          <w:tcPr>
            <w:tcW w:w="10206" w:type="dxa"/>
            <w:gridSpan w:val="2"/>
          </w:tcPr>
          <w:p w:rsidR="008F025F" w:rsidRPr="00470ADE" w:rsidRDefault="008F025F" w:rsidP="00470ADE">
            <w:pPr>
              <w:spacing w:after="0" w:line="240" w:lineRule="auto"/>
            </w:pPr>
            <w:r w:rsidRPr="00470ADE">
              <w:t>Her soru 5 puan                                                                 başarılar………</w:t>
            </w:r>
          </w:p>
        </w:tc>
      </w:tr>
      <w:tr w:rsidR="008F025F" w:rsidRPr="00470ADE"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</w:p>
        </w:tc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</w:p>
        </w:tc>
      </w:tr>
      <w:tr w:rsidR="008F025F" w:rsidRPr="00470ADE"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</w:p>
        </w:tc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</w:p>
        </w:tc>
      </w:tr>
      <w:tr w:rsidR="008F025F" w:rsidRPr="00470ADE"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</w:p>
        </w:tc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</w:p>
        </w:tc>
      </w:tr>
      <w:tr w:rsidR="008F025F" w:rsidRPr="00470ADE"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</w:p>
        </w:tc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</w:p>
        </w:tc>
      </w:tr>
      <w:tr w:rsidR="008F025F" w:rsidRPr="00470ADE"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</w:p>
        </w:tc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</w:p>
        </w:tc>
      </w:tr>
      <w:tr w:rsidR="008F025F" w:rsidRPr="00470ADE"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</w:p>
        </w:tc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</w:p>
        </w:tc>
      </w:tr>
      <w:tr w:rsidR="008F025F" w:rsidRPr="00470ADE"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</w:p>
        </w:tc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</w:p>
        </w:tc>
      </w:tr>
      <w:tr w:rsidR="008F025F" w:rsidRPr="00470ADE"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</w:p>
        </w:tc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</w:p>
        </w:tc>
      </w:tr>
      <w:tr w:rsidR="008F025F" w:rsidRPr="00470ADE"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</w:p>
        </w:tc>
        <w:tc>
          <w:tcPr>
            <w:tcW w:w="5103" w:type="dxa"/>
          </w:tcPr>
          <w:p w:rsidR="008F025F" w:rsidRPr="00470ADE" w:rsidRDefault="008F025F" w:rsidP="00470ADE">
            <w:pPr>
              <w:spacing w:after="0" w:line="240" w:lineRule="auto"/>
            </w:pPr>
          </w:p>
        </w:tc>
      </w:tr>
    </w:tbl>
    <w:p w:rsidR="008F025F" w:rsidRDefault="008F025F" w:rsidP="00E35AD3"/>
    <w:p w:rsidR="008F025F" w:rsidRDefault="008F025F" w:rsidP="00D2333F">
      <w:hyperlink r:id="rId48" w:history="1">
        <w:r>
          <w:rPr>
            <w:rStyle w:val="Hyperlink"/>
          </w:rPr>
          <w:t>http://www.sorubak.com</w:t>
        </w:r>
      </w:hyperlink>
      <w:r>
        <w:t xml:space="preserve"> </w:t>
      </w:r>
    </w:p>
    <w:p w:rsidR="008F025F" w:rsidRDefault="008F025F" w:rsidP="007D1045"/>
    <w:p w:rsidR="008F025F" w:rsidRDefault="008F025F"/>
    <w:sectPr w:rsidR="008F025F" w:rsidSect="001534A8">
      <w:headerReference w:type="default" r:id="rId49"/>
      <w:footerReference w:type="default" r:id="rId5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25F" w:rsidRDefault="008F025F" w:rsidP="00F807AE">
      <w:pPr>
        <w:spacing w:after="0" w:line="240" w:lineRule="auto"/>
      </w:pPr>
      <w:r>
        <w:separator/>
      </w:r>
    </w:p>
  </w:endnote>
  <w:endnote w:type="continuationSeparator" w:id="0">
    <w:p w:rsidR="008F025F" w:rsidRDefault="008F025F" w:rsidP="00F80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25F" w:rsidRDefault="008F025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25F" w:rsidRDefault="008F025F" w:rsidP="00F807AE">
      <w:pPr>
        <w:spacing w:after="0" w:line="240" w:lineRule="auto"/>
      </w:pPr>
      <w:r>
        <w:separator/>
      </w:r>
    </w:p>
  </w:footnote>
  <w:footnote w:type="continuationSeparator" w:id="0">
    <w:p w:rsidR="008F025F" w:rsidRDefault="008F025F" w:rsidP="00F80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025F" w:rsidRDefault="008F025F">
    <w:pPr>
      <w:pStyle w:val="Header"/>
    </w:pPr>
    <w:r>
      <w:t>2016-2017 EĞİTİM- ÖĞRETİM  YILI 5. SINIF MATEMATİK UYGULAMALARI DERSI  2. DÖNEM 2. YAZILI</w:t>
    </w:r>
  </w:p>
  <w:p w:rsidR="008F025F" w:rsidRDefault="008F025F" w:rsidP="00F807AE">
    <w:pPr>
      <w:pStyle w:val="Header"/>
      <w:tabs>
        <w:tab w:val="clear" w:pos="4536"/>
        <w:tab w:val="clear" w:pos="9072"/>
        <w:tab w:val="left" w:pos="8280"/>
      </w:tabs>
    </w:pPr>
    <w:r>
      <w:t>ADI SOYADI:</w:t>
    </w:r>
    <w:r>
      <w:tab/>
      <w:t>NOT: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045"/>
    <w:rsid w:val="0004265B"/>
    <w:rsid w:val="001428B3"/>
    <w:rsid w:val="001534A8"/>
    <w:rsid w:val="00307142"/>
    <w:rsid w:val="00344914"/>
    <w:rsid w:val="00470ADE"/>
    <w:rsid w:val="0077033D"/>
    <w:rsid w:val="007D1045"/>
    <w:rsid w:val="008F025F"/>
    <w:rsid w:val="009D58E3"/>
    <w:rsid w:val="00C9694A"/>
    <w:rsid w:val="00D2333F"/>
    <w:rsid w:val="00D65F1D"/>
    <w:rsid w:val="00E35AD3"/>
    <w:rsid w:val="00F80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142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D1045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807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807AE"/>
  </w:style>
  <w:style w:type="paragraph" w:styleId="Footer">
    <w:name w:val="footer"/>
    <w:basedOn w:val="Normal"/>
    <w:link w:val="FooterChar"/>
    <w:uiPriority w:val="99"/>
    <w:rsid w:val="00F807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807AE"/>
  </w:style>
  <w:style w:type="character" w:styleId="Hyperlink">
    <w:name w:val="Hyperlink"/>
    <w:basedOn w:val="DefaultParagraphFont"/>
    <w:uiPriority w:val="99"/>
    <w:rsid w:val="003449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03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oleObject" Target="embeddings/oleObject17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png"/><Relationship Id="rId42" Type="http://schemas.openxmlformats.org/officeDocument/2006/relationships/image" Target="media/image19.png"/><Relationship Id="rId47" Type="http://schemas.openxmlformats.org/officeDocument/2006/relationships/oleObject" Target="embeddings/oleObject21.bin"/><Relationship Id="rId50" Type="http://schemas.openxmlformats.org/officeDocument/2006/relationships/footer" Target="footer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png"/><Relationship Id="rId46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openxmlformats.org/officeDocument/2006/relationships/oleObject" Target="embeddings/oleObject16.bin"/><Relationship Id="rId40" Type="http://schemas.openxmlformats.org/officeDocument/2006/relationships/image" Target="media/image18.png"/><Relationship Id="rId45" Type="http://schemas.openxmlformats.org/officeDocument/2006/relationships/oleObject" Target="embeddings/oleObject20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49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png"/><Relationship Id="rId52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oleObject" Target="embeddings/oleObject11.bin"/><Relationship Id="rId30" Type="http://schemas.openxmlformats.org/officeDocument/2006/relationships/image" Target="media/image13.png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hyperlink" Target="http://www.sorubak.com/" TargetMode="External"/><Relationship Id="rId8" Type="http://schemas.openxmlformats.org/officeDocument/2006/relationships/image" Target="media/image2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82</Words>
  <Characters>473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http://www.sorubak.com; M.Egemenlik</dc:creator>
  <cp:keywords>http:/www.sorubak.com</cp:keywords>
  <dc:description/>
  <cp:lastModifiedBy>Edanur</cp:lastModifiedBy>
  <cp:revision>4</cp:revision>
  <dcterms:created xsi:type="dcterms:W3CDTF">2017-05-21T19:19:00Z</dcterms:created>
  <dcterms:modified xsi:type="dcterms:W3CDTF">2017-05-22T15:46:00Z</dcterms:modified>
</cp:coreProperties>
</file>