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0D0" w:rsidRPr="00013986" w:rsidRDefault="008700D0" w:rsidP="008274BB">
      <w:pPr>
        <w:pStyle w:val="ListParagraph"/>
        <w:numPr>
          <w:ilvl w:val="0"/>
          <w:numId w:val="4"/>
        </w:numPr>
        <w:ind w:left="426"/>
        <w:rPr>
          <w:rStyle w:val="A2"/>
          <w:color w:val="auto"/>
          <w:sz w:val="24"/>
          <w:szCs w:val="24"/>
        </w:rPr>
      </w:pPr>
      <w:r w:rsidRPr="00A1739C">
        <w:rPr>
          <w:sz w:val="24"/>
          <w:szCs w:val="24"/>
        </w:rPr>
        <w:t>Murat’ın 324 adet bilyesi vardır. Bilyelerin 160 tanesi kırmızı, 125 tanesi mavi ve geri kalanları ise sarıdır. Mavi bilyeler sarı bilyelerden kaç fazladır?</w:t>
      </w:r>
      <w:r>
        <w:rPr>
          <w:sz w:val="24"/>
          <w:szCs w:val="24"/>
        </w:rPr>
        <w:t xml:space="preserve"> (8p)</w:t>
      </w:r>
    </w:p>
    <w:p w:rsidR="008700D0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Pr="00013986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Pr="00013986" w:rsidRDefault="008700D0" w:rsidP="00013986">
      <w:pPr>
        <w:pStyle w:val="ListParagraph"/>
        <w:numPr>
          <w:ilvl w:val="0"/>
          <w:numId w:val="4"/>
        </w:numPr>
        <w:ind w:left="426"/>
        <w:rPr>
          <w:sz w:val="24"/>
          <w:szCs w:val="24"/>
        </w:rPr>
      </w:pPr>
      <w:r w:rsidRPr="00013986">
        <w:rPr>
          <w:sz w:val="24"/>
          <w:szCs w:val="24"/>
        </w:rPr>
        <w:t>Aşağıdaki ifadeleri bir sayının karesi veya küpü olarak yazınız.</w:t>
      </w:r>
      <w:r>
        <w:rPr>
          <w:sz w:val="24"/>
          <w:szCs w:val="24"/>
        </w:rPr>
        <w:t xml:space="preserve"> (8p)</w:t>
      </w:r>
    </w:p>
    <w:p w:rsidR="008700D0" w:rsidRPr="00A1739C" w:rsidRDefault="008700D0" w:rsidP="00013986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01398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a) </w:t>
      </w:r>
      <w:r w:rsidRPr="00A1739C">
        <w:rPr>
          <w:sz w:val="24"/>
          <w:szCs w:val="24"/>
        </w:rPr>
        <w:t xml:space="preserve">7 × 7 = </w:t>
      </w:r>
    </w:p>
    <w:p w:rsidR="008700D0" w:rsidRDefault="008700D0" w:rsidP="00013986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013986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Default="008700D0" w:rsidP="0001398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b) </w:t>
      </w:r>
      <w:r w:rsidRPr="00A1739C">
        <w:rPr>
          <w:sz w:val="24"/>
          <w:szCs w:val="24"/>
        </w:rPr>
        <w:t>19 × 19 =</w:t>
      </w:r>
    </w:p>
    <w:p w:rsidR="008700D0" w:rsidRPr="00A1739C" w:rsidRDefault="008700D0" w:rsidP="0001398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700D0" w:rsidRPr="00A1739C" w:rsidRDefault="008700D0" w:rsidP="00013986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01398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c) </w:t>
      </w:r>
      <w:r w:rsidRPr="00A1739C">
        <w:rPr>
          <w:sz w:val="24"/>
          <w:szCs w:val="24"/>
        </w:rPr>
        <w:t xml:space="preserve">8 × 8 × 8 = </w:t>
      </w:r>
    </w:p>
    <w:p w:rsidR="008700D0" w:rsidRDefault="008700D0" w:rsidP="00013986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013986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01398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ç) </w:t>
      </w:r>
      <w:r w:rsidRPr="00A1739C">
        <w:rPr>
          <w:sz w:val="24"/>
          <w:szCs w:val="24"/>
        </w:rPr>
        <w:t>680 × 680 × 680 =</w:t>
      </w:r>
    </w:p>
    <w:p w:rsidR="008700D0" w:rsidRDefault="008700D0" w:rsidP="00013986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Pr="00013986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Pr="00013986" w:rsidRDefault="008700D0" w:rsidP="008274BB">
      <w:pPr>
        <w:pStyle w:val="ListParagraph"/>
        <w:numPr>
          <w:ilvl w:val="0"/>
          <w:numId w:val="4"/>
        </w:numPr>
        <w:ind w:left="426"/>
        <w:rPr>
          <w:rStyle w:val="A2"/>
          <w:color w:val="auto"/>
          <w:sz w:val="24"/>
          <w:szCs w:val="24"/>
        </w:rPr>
      </w:pPr>
      <w:r w:rsidRPr="00A1739C">
        <w:rPr>
          <w:sz w:val="24"/>
          <w:szCs w:val="24"/>
        </w:rPr>
        <w:t xml:space="preserve">Hangi sayıya </w:t>
      </w:r>
      <w:r>
        <w:rPr>
          <w:sz w:val="24"/>
          <w:szCs w:val="24"/>
        </w:rPr>
        <w:t>15</w:t>
      </w:r>
      <w:r w:rsidRPr="00A1739C">
        <w:rPr>
          <w:sz w:val="24"/>
          <w:szCs w:val="24"/>
        </w:rPr>
        <w:t xml:space="preserve"> eklenince </w:t>
      </w:r>
      <w:r>
        <w:rPr>
          <w:sz w:val="24"/>
          <w:szCs w:val="24"/>
        </w:rPr>
        <w:t>8</w:t>
      </w:r>
      <w:r w:rsidRPr="00A1739C">
        <w:rPr>
          <w:sz w:val="24"/>
          <w:szCs w:val="24"/>
        </w:rPr>
        <w:t>’nin karesi elde edilir?</w:t>
      </w:r>
      <w:r w:rsidRPr="003D1D4F">
        <w:rPr>
          <w:sz w:val="24"/>
          <w:szCs w:val="24"/>
        </w:rPr>
        <w:t xml:space="preserve"> </w:t>
      </w:r>
      <w:r>
        <w:rPr>
          <w:sz w:val="24"/>
          <w:szCs w:val="24"/>
        </w:rPr>
        <w:t>(8p)</w:t>
      </w:r>
    </w:p>
    <w:p w:rsidR="008700D0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Pr="00013986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Pr="00AC33F0" w:rsidRDefault="008700D0" w:rsidP="00AC33F0">
      <w:pPr>
        <w:pStyle w:val="ListParagraph"/>
        <w:numPr>
          <w:ilvl w:val="0"/>
          <w:numId w:val="4"/>
        </w:numPr>
        <w:ind w:left="426"/>
        <w:rPr>
          <w:sz w:val="24"/>
          <w:szCs w:val="24"/>
        </w:rPr>
      </w:pPr>
      <w:r w:rsidRPr="00AC33F0">
        <w:rPr>
          <w:sz w:val="24"/>
          <w:szCs w:val="24"/>
        </w:rPr>
        <w:t>Aşağıda verilen ifadeleri çarpma işlemi biçiminde yazınız ve ifadelerin değerlerini bulunuz.</w:t>
      </w:r>
      <w:r>
        <w:rPr>
          <w:sz w:val="24"/>
          <w:szCs w:val="24"/>
        </w:rPr>
        <w:t xml:space="preserve"> (8 p)</w:t>
      </w:r>
    </w:p>
    <w:p w:rsidR="008700D0" w:rsidRPr="00A1739C" w:rsidRDefault="008700D0" w:rsidP="00AC33F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AC33F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a) </w:t>
      </w:r>
      <w:r w:rsidRPr="00A1739C">
        <w:rPr>
          <w:sz w:val="24"/>
          <w:szCs w:val="24"/>
        </w:rPr>
        <w:t>5</w:t>
      </w:r>
      <w:r w:rsidRPr="00A1739C">
        <w:rPr>
          <w:sz w:val="24"/>
          <w:szCs w:val="24"/>
          <w:vertAlign w:val="superscript"/>
        </w:rPr>
        <w:t>2</w:t>
      </w:r>
      <w:r w:rsidRPr="00A1739C">
        <w:rPr>
          <w:sz w:val="24"/>
          <w:szCs w:val="24"/>
        </w:rPr>
        <w:t xml:space="preserve"> =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1739C">
        <w:rPr>
          <w:sz w:val="24"/>
          <w:szCs w:val="24"/>
        </w:rPr>
        <w:t xml:space="preserve">= </w:t>
      </w:r>
    </w:p>
    <w:p w:rsidR="008700D0" w:rsidRDefault="008700D0" w:rsidP="00AC33F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AC33F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AC33F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b) </w:t>
      </w:r>
      <w:r w:rsidRPr="00A1739C">
        <w:rPr>
          <w:sz w:val="24"/>
          <w:szCs w:val="24"/>
        </w:rPr>
        <w:t>7</w:t>
      </w:r>
      <w:r w:rsidRPr="00A1739C">
        <w:rPr>
          <w:sz w:val="24"/>
          <w:szCs w:val="24"/>
          <w:vertAlign w:val="superscript"/>
        </w:rPr>
        <w:t>3</w:t>
      </w:r>
      <w:r w:rsidRPr="00A1739C">
        <w:rPr>
          <w:sz w:val="24"/>
          <w:szCs w:val="24"/>
        </w:rPr>
        <w:t xml:space="preserve">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1739C">
        <w:rPr>
          <w:sz w:val="24"/>
          <w:szCs w:val="24"/>
        </w:rPr>
        <w:t xml:space="preserve"> =</w:t>
      </w:r>
    </w:p>
    <w:p w:rsidR="008700D0" w:rsidRDefault="008700D0" w:rsidP="00AC33F0">
      <w:pPr>
        <w:rPr>
          <w:b/>
          <w:bCs/>
          <w:sz w:val="24"/>
          <w:szCs w:val="24"/>
        </w:rPr>
      </w:pPr>
    </w:p>
    <w:p w:rsidR="008700D0" w:rsidRPr="00A1739C" w:rsidRDefault="008700D0" w:rsidP="00AC33F0">
      <w:pPr>
        <w:rPr>
          <w:b/>
          <w:bCs/>
          <w:sz w:val="24"/>
          <w:szCs w:val="24"/>
        </w:rPr>
      </w:pPr>
    </w:p>
    <w:p w:rsidR="008700D0" w:rsidRPr="00A1739C" w:rsidRDefault="008700D0" w:rsidP="00AC33F0">
      <w:pPr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c) </w:t>
      </w:r>
      <w:r w:rsidRPr="00A1739C">
        <w:rPr>
          <w:sz w:val="24"/>
          <w:szCs w:val="24"/>
        </w:rPr>
        <w:t>12</w:t>
      </w:r>
      <w:r w:rsidRPr="00A1739C">
        <w:rPr>
          <w:sz w:val="24"/>
          <w:szCs w:val="24"/>
          <w:vertAlign w:val="superscript"/>
        </w:rPr>
        <w:t>2</w:t>
      </w:r>
      <w:r w:rsidRPr="00A1739C">
        <w:rPr>
          <w:sz w:val="24"/>
          <w:szCs w:val="24"/>
        </w:rPr>
        <w:t xml:space="preserve"> =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1739C">
        <w:rPr>
          <w:sz w:val="24"/>
          <w:szCs w:val="24"/>
        </w:rPr>
        <w:t xml:space="preserve">= </w:t>
      </w:r>
    </w:p>
    <w:p w:rsidR="008700D0" w:rsidRDefault="008700D0" w:rsidP="00AC33F0">
      <w:pPr>
        <w:rPr>
          <w:b/>
          <w:bCs/>
          <w:sz w:val="24"/>
          <w:szCs w:val="24"/>
        </w:rPr>
      </w:pPr>
    </w:p>
    <w:p w:rsidR="008700D0" w:rsidRPr="00A1739C" w:rsidRDefault="008700D0" w:rsidP="00AC33F0">
      <w:pPr>
        <w:rPr>
          <w:b/>
          <w:bCs/>
          <w:sz w:val="24"/>
          <w:szCs w:val="24"/>
        </w:rPr>
      </w:pPr>
    </w:p>
    <w:p w:rsidR="008700D0" w:rsidRPr="00A1739C" w:rsidRDefault="008700D0" w:rsidP="00AC33F0">
      <w:pPr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ç) </w:t>
      </w:r>
      <w:r w:rsidRPr="00A1739C">
        <w:rPr>
          <w:sz w:val="24"/>
          <w:szCs w:val="24"/>
        </w:rPr>
        <w:t>15</w:t>
      </w:r>
      <w:r w:rsidRPr="00A1739C">
        <w:rPr>
          <w:sz w:val="24"/>
          <w:szCs w:val="24"/>
          <w:vertAlign w:val="superscript"/>
        </w:rPr>
        <w:t>3</w:t>
      </w:r>
      <w:r w:rsidRPr="00A1739C">
        <w:rPr>
          <w:sz w:val="24"/>
          <w:szCs w:val="24"/>
        </w:rPr>
        <w:t xml:space="preserve"> =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1739C">
        <w:rPr>
          <w:sz w:val="24"/>
          <w:szCs w:val="24"/>
        </w:rPr>
        <w:t>=</w:t>
      </w:r>
    </w:p>
    <w:p w:rsidR="008700D0" w:rsidRPr="00013986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Pr="00013986" w:rsidRDefault="008700D0" w:rsidP="008274BB">
      <w:pPr>
        <w:pStyle w:val="ListParagraph"/>
        <w:numPr>
          <w:ilvl w:val="0"/>
          <w:numId w:val="4"/>
        </w:numPr>
        <w:ind w:left="426"/>
        <w:rPr>
          <w:rStyle w:val="A2"/>
          <w:color w:val="auto"/>
          <w:sz w:val="24"/>
          <w:szCs w:val="24"/>
        </w:rPr>
      </w:pPr>
      <w:r w:rsidRPr="00A1739C">
        <w:rPr>
          <w:sz w:val="24"/>
          <w:szCs w:val="24"/>
        </w:rPr>
        <w:t>Aşağıdaki işlemin sonucunu bulunuz.</w:t>
      </w:r>
      <w:r>
        <w:rPr>
          <w:sz w:val="24"/>
          <w:szCs w:val="24"/>
        </w:rPr>
        <w:t xml:space="preserve"> (8p)</w:t>
      </w:r>
    </w:p>
    <w:p w:rsidR="008700D0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Default="008700D0" w:rsidP="00013986">
      <w:pPr>
        <w:ind w:left="66"/>
        <w:rPr>
          <w:sz w:val="24"/>
          <w:szCs w:val="24"/>
        </w:rPr>
      </w:pPr>
      <w:r>
        <w:rPr>
          <w:sz w:val="24"/>
          <w:szCs w:val="24"/>
        </w:rPr>
        <w:t>2</w:t>
      </w:r>
      <w:r w:rsidRPr="00A1739C">
        <w:rPr>
          <w:sz w:val="24"/>
          <w:szCs w:val="24"/>
        </w:rPr>
        <w:t xml:space="preserve"> </w:t>
      </w:r>
      <w:r w:rsidRPr="004F3A44">
        <w:rPr>
          <w:sz w:val="24"/>
          <w:szCs w:val="24"/>
        </w:rPr>
        <w:t>×</w:t>
      </w:r>
      <w:r w:rsidRPr="00A1739C">
        <w:rPr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 w:rsidRPr="00A1739C">
        <w:rPr>
          <w:sz w:val="24"/>
          <w:szCs w:val="24"/>
        </w:rPr>
        <w:t xml:space="preserve">3 </w:t>
      </w:r>
      <w:r>
        <w:rPr>
          <w:sz w:val="24"/>
          <w:szCs w:val="24"/>
        </w:rPr>
        <w:t>+</w:t>
      </w:r>
      <w:r w:rsidRPr="00A1739C">
        <w:rPr>
          <w:sz w:val="24"/>
          <w:szCs w:val="24"/>
        </w:rPr>
        <w:t xml:space="preserve"> 1</w:t>
      </w:r>
      <w:r>
        <w:rPr>
          <w:sz w:val="24"/>
          <w:szCs w:val="24"/>
        </w:rPr>
        <w:t>7)</w:t>
      </w:r>
      <w:r w:rsidRPr="00A1739C">
        <w:rPr>
          <w:sz w:val="24"/>
          <w:szCs w:val="24"/>
        </w:rPr>
        <w:t xml:space="preserve"> = </w:t>
      </w:r>
    </w:p>
    <w:p w:rsidR="008700D0" w:rsidRDefault="008700D0" w:rsidP="00013986">
      <w:pPr>
        <w:ind w:left="66"/>
        <w:rPr>
          <w:sz w:val="24"/>
          <w:szCs w:val="24"/>
        </w:rPr>
      </w:pPr>
    </w:p>
    <w:p w:rsidR="008700D0" w:rsidRDefault="008700D0" w:rsidP="00013986">
      <w:pPr>
        <w:ind w:left="66"/>
        <w:rPr>
          <w:sz w:val="24"/>
          <w:szCs w:val="24"/>
        </w:rPr>
      </w:pPr>
    </w:p>
    <w:p w:rsidR="008700D0" w:rsidRDefault="008700D0" w:rsidP="00013986">
      <w:pPr>
        <w:ind w:left="66"/>
        <w:rPr>
          <w:sz w:val="24"/>
          <w:szCs w:val="24"/>
        </w:rPr>
      </w:pPr>
    </w:p>
    <w:p w:rsidR="008700D0" w:rsidRDefault="008700D0" w:rsidP="00013986">
      <w:pPr>
        <w:ind w:left="66"/>
        <w:rPr>
          <w:sz w:val="24"/>
          <w:szCs w:val="24"/>
        </w:rPr>
      </w:pPr>
    </w:p>
    <w:p w:rsidR="008700D0" w:rsidRDefault="008700D0" w:rsidP="00013986">
      <w:pPr>
        <w:ind w:left="66"/>
        <w:rPr>
          <w:sz w:val="24"/>
          <w:szCs w:val="24"/>
        </w:rPr>
      </w:pPr>
    </w:p>
    <w:p w:rsidR="008700D0" w:rsidRPr="00013986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Pr="00013986" w:rsidRDefault="008700D0" w:rsidP="008274BB">
      <w:pPr>
        <w:pStyle w:val="ListParagraph"/>
        <w:numPr>
          <w:ilvl w:val="0"/>
          <w:numId w:val="4"/>
        </w:numPr>
        <w:ind w:left="426"/>
        <w:rPr>
          <w:rStyle w:val="A2"/>
          <w:color w:val="auto"/>
          <w:sz w:val="24"/>
          <w:szCs w:val="24"/>
        </w:rPr>
      </w:pPr>
      <w:r>
        <w:rPr>
          <w:rStyle w:val="A2"/>
          <w:color w:val="auto"/>
          <w:sz w:val="24"/>
          <w:szCs w:val="24"/>
        </w:rPr>
        <w:t>Aşağıdaki işlemleri yapınız. (8p)</w:t>
      </w:r>
    </w:p>
    <w:p w:rsidR="008700D0" w:rsidRDefault="008700D0" w:rsidP="00013986">
      <w:pPr>
        <w:ind w:left="66"/>
        <w:rPr>
          <w:rStyle w:val="A2"/>
          <w:color w:val="auto"/>
          <w:sz w:val="24"/>
          <w:szCs w:val="24"/>
        </w:rPr>
      </w:pPr>
    </w:p>
    <w:p w:rsidR="008700D0" w:rsidRDefault="008700D0" w:rsidP="00013986">
      <w:pPr>
        <w:ind w:left="66"/>
        <w:rPr>
          <w:rStyle w:val="A2"/>
          <w:color w:val="auto"/>
          <w:sz w:val="24"/>
          <w:szCs w:val="24"/>
        </w:rPr>
      </w:pPr>
      <w:r w:rsidRPr="002108DB">
        <w:rPr>
          <w:rStyle w:val="A2"/>
          <w:sz w:val="24"/>
          <w:szCs w:val="24"/>
        </w:rPr>
        <w:object w:dxaOrig="5326" w:dyaOrig="67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25pt;height:309pt" o:ole="">
            <v:imagedata r:id="rId7" o:title=""/>
          </v:shape>
          <o:OLEObject Type="Embed" ProgID="Paint.Picture" ShapeID="_x0000_i1025" DrawAspect="Content" ObjectID="_1510684077" r:id="rId8"/>
        </w:object>
      </w:r>
    </w:p>
    <w:p w:rsidR="008700D0" w:rsidRPr="006F2EE0" w:rsidRDefault="008700D0" w:rsidP="006F2EE0">
      <w:pPr>
        <w:pStyle w:val="ListParagraph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 w:rsidRPr="006F2EE0">
        <w:rPr>
          <w:b/>
          <w:bCs/>
          <w:sz w:val="24"/>
          <w:szCs w:val="24"/>
        </w:rPr>
        <w:t xml:space="preserve"> </w:t>
      </w:r>
      <w:r w:rsidRPr="006F2EE0">
        <w:rPr>
          <w:sz w:val="24"/>
          <w:szCs w:val="24"/>
        </w:rPr>
        <w:t>Aşağıda okunuşları verilen sayıları yazınız.</w:t>
      </w:r>
      <w:r>
        <w:rPr>
          <w:sz w:val="24"/>
          <w:szCs w:val="24"/>
        </w:rPr>
        <w:t xml:space="preserve"> (6 p)</w:t>
      </w: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a) </w:t>
      </w:r>
      <w:r w:rsidRPr="00A1739C">
        <w:rPr>
          <w:sz w:val="24"/>
          <w:szCs w:val="24"/>
        </w:rPr>
        <w:t>Yirmi dört milyon yetmiş dokuz bin yüz yirmi dokuz</w:t>
      </w: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  <w:r w:rsidRPr="00A1739C">
        <w:rPr>
          <w:sz w:val="24"/>
          <w:szCs w:val="24"/>
        </w:rPr>
        <w:t>.   .   .   .   .   .   .   .   .   .   .   .   .   .   .</w:t>
      </w: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b) </w:t>
      </w:r>
      <w:r w:rsidRPr="00A1739C">
        <w:rPr>
          <w:sz w:val="24"/>
          <w:szCs w:val="24"/>
        </w:rPr>
        <w:t>Beş yüz dört milyon sekiz yüz on bin</w:t>
      </w:r>
    </w:p>
    <w:p w:rsidR="008700D0" w:rsidRPr="00A1739C" w:rsidRDefault="008700D0" w:rsidP="006F2EE0">
      <w:pPr>
        <w:rPr>
          <w:b/>
          <w:bCs/>
          <w:sz w:val="24"/>
          <w:szCs w:val="24"/>
        </w:rPr>
      </w:pPr>
    </w:p>
    <w:p w:rsidR="008700D0" w:rsidRPr="00A1739C" w:rsidRDefault="008700D0" w:rsidP="006F2EE0">
      <w:pPr>
        <w:rPr>
          <w:sz w:val="24"/>
          <w:szCs w:val="24"/>
        </w:rPr>
      </w:pPr>
      <w:r w:rsidRPr="00A1739C">
        <w:rPr>
          <w:sz w:val="24"/>
          <w:szCs w:val="24"/>
        </w:rPr>
        <w:t>.   .   .   .   .   .   .   .   .   .   .   .   .   .   .</w:t>
      </w:r>
    </w:p>
    <w:p w:rsidR="008700D0" w:rsidRPr="00A1739C" w:rsidRDefault="008700D0" w:rsidP="006F2EE0">
      <w:pPr>
        <w:rPr>
          <w:b/>
          <w:bCs/>
          <w:sz w:val="24"/>
          <w:szCs w:val="24"/>
        </w:rPr>
      </w:pPr>
    </w:p>
    <w:p w:rsidR="008700D0" w:rsidRPr="00A1739C" w:rsidRDefault="008700D0" w:rsidP="006F2EE0">
      <w:pPr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c) </w:t>
      </w:r>
      <w:r w:rsidRPr="00A1739C">
        <w:rPr>
          <w:sz w:val="24"/>
          <w:szCs w:val="24"/>
        </w:rPr>
        <w:t>Altı milyon altı yüz altı bin altmış</w:t>
      </w:r>
    </w:p>
    <w:p w:rsidR="008700D0" w:rsidRPr="00A1739C" w:rsidRDefault="008700D0" w:rsidP="006F2EE0">
      <w:pPr>
        <w:rPr>
          <w:sz w:val="24"/>
          <w:szCs w:val="24"/>
        </w:rPr>
      </w:pPr>
    </w:p>
    <w:p w:rsidR="008700D0" w:rsidRPr="00A1739C" w:rsidRDefault="008700D0" w:rsidP="006F2EE0">
      <w:pPr>
        <w:rPr>
          <w:sz w:val="24"/>
          <w:szCs w:val="24"/>
        </w:rPr>
      </w:pPr>
      <w:r w:rsidRPr="00A1739C">
        <w:rPr>
          <w:sz w:val="24"/>
          <w:szCs w:val="24"/>
        </w:rPr>
        <w:t>.   .   .   .   .   .   .   .   .   .   .   .   .   .   .</w:t>
      </w:r>
    </w:p>
    <w:p w:rsidR="008700D0" w:rsidRPr="00013986" w:rsidRDefault="008700D0" w:rsidP="00013986">
      <w:pPr>
        <w:tabs>
          <w:tab w:val="left" w:pos="567"/>
        </w:tabs>
        <w:ind w:left="66"/>
        <w:rPr>
          <w:rStyle w:val="A2"/>
          <w:color w:val="auto"/>
          <w:sz w:val="24"/>
          <w:szCs w:val="24"/>
        </w:rPr>
      </w:pPr>
    </w:p>
    <w:p w:rsidR="008700D0" w:rsidRPr="006F2EE0" w:rsidRDefault="008700D0" w:rsidP="006F2EE0">
      <w:pPr>
        <w:pStyle w:val="ListParagraph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 w:rsidRPr="006F2EE0">
        <w:rPr>
          <w:sz w:val="24"/>
          <w:szCs w:val="24"/>
        </w:rPr>
        <w:t>Aşağıdaki sayıların farklı renkte yazılmış rakamlarının basamak değerlerini yazınız.</w:t>
      </w:r>
      <w:r>
        <w:rPr>
          <w:sz w:val="24"/>
          <w:szCs w:val="24"/>
        </w:rPr>
        <w:t xml:space="preserve"> (6p)</w:t>
      </w: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a) </w:t>
      </w:r>
      <w:r w:rsidRPr="00A1739C">
        <w:rPr>
          <w:sz w:val="24"/>
          <w:szCs w:val="24"/>
        </w:rPr>
        <w:t>2</w:t>
      </w:r>
      <w:r w:rsidRPr="00A1739C">
        <w:rPr>
          <w:b/>
          <w:bCs/>
          <w:sz w:val="24"/>
          <w:szCs w:val="24"/>
          <w:highlight w:val="lightGray"/>
        </w:rPr>
        <w:t>4</w:t>
      </w:r>
      <w:r w:rsidRPr="00A1739C">
        <w:rPr>
          <w:sz w:val="24"/>
          <w:szCs w:val="24"/>
        </w:rPr>
        <w:t>5 852 316</w:t>
      </w: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sz w:val="24"/>
          <w:szCs w:val="24"/>
        </w:rPr>
        <w:t>.   .   .   .   .   .   .   .   .   .   .   .   .   .   .</w:t>
      </w: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b) </w:t>
      </w:r>
      <w:r w:rsidRPr="00A1739C">
        <w:rPr>
          <w:sz w:val="24"/>
          <w:szCs w:val="24"/>
        </w:rPr>
        <w:t>10 52</w:t>
      </w:r>
      <w:r w:rsidRPr="003D1D4F">
        <w:rPr>
          <w:b/>
          <w:bCs/>
          <w:sz w:val="24"/>
          <w:szCs w:val="24"/>
          <w:highlight w:val="lightGray"/>
        </w:rPr>
        <w:t>2</w:t>
      </w:r>
      <w:r w:rsidRPr="00A1739C">
        <w:rPr>
          <w:sz w:val="24"/>
          <w:szCs w:val="24"/>
        </w:rPr>
        <w:t xml:space="preserve"> 34</w:t>
      </w:r>
      <w:r>
        <w:rPr>
          <w:sz w:val="24"/>
          <w:szCs w:val="24"/>
        </w:rPr>
        <w:t>7</w:t>
      </w:r>
    </w:p>
    <w:p w:rsidR="008700D0" w:rsidRPr="00A1739C" w:rsidRDefault="008700D0" w:rsidP="006F2EE0">
      <w:pPr>
        <w:rPr>
          <w:b/>
          <w:bCs/>
          <w:sz w:val="24"/>
          <w:szCs w:val="24"/>
        </w:rPr>
      </w:pPr>
    </w:p>
    <w:p w:rsidR="008700D0" w:rsidRPr="00A1739C" w:rsidRDefault="008700D0" w:rsidP="006F2EE0">
      <w:pPr>
        <w:rPr>
          <w:sz w:val="24"/>
          <w:szCs w:val="24"/>
        </w:rPr>
      </w:pPr>
      <w:r w:rsidRPr="00A1739C">
        <w:rPr>
          <w:sz w:val="24"/>
          <w:szCs w:val="24"/>
        </w:rPr>
        <w:t>.   .   .   .   .   .   .   .   .   .   .   .   .   .   .</w:t>
      </w:r>
    </w:p>
    <w:p w:rsidR="008700D0" w:rsidRPr="00A1739C" w:rsidRDefault="008700D0" w:rsidP="006F2EE0">
      <w:pPr>
        <w:rPr>
          <w:b/>
          <w:bCs/>
          <w:sz w:val="24"/>
          <w:szCs w:val="24"/>
        </w:rPr>
      </w:pPr>
    </w:p>
    <w:p w:rsidR="008700D0" w:rsidRDefault="008700D0" w:rsidP="006F2EE0">
      <w:pPr>
        <w:tabs>
          <w:tab w:val="left" w:pos="567"/>
        </w:tabs>
        <w:ind w:left="66"/>
        <w:rPr>
          <w:sz w:val="24"/>
          <w:szCs w:val="24"/>
        </w:rPr>
      </w:pPr>
    </w:p>
    <w:p w:rsidR="008700D0" w:rsidRPr="003D1D4F" w:rsidRDefault="008700D0" w:rsidP="006F2EE0">
      <w:pPr>
        <w:pStyle w:val="ListParagraph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426"/>
        <w:rPr>
          <w:sz w:val="24"/>
          <w:szCs w:val="24"/>
        </w:rPr>
      </w:pPr>
      <w:r w:rsidRPr="003D1D4F">
        <w:rPr>
          <w:sz w:val="24"/>
          <w:szCs w:val="24"/>
        </w:rPr>
        <w:t>Aşağıdaki sayıları karşılaştırarak aralarına        “&lt;” , “&gt;” , “=” sembollerinden uygun olanı koyunuz.</w:t>
      </w:r>
      <w:r>
        <w:rPr>
          <w:sz w:val="24"/>
          <w:szCs w:val="24"/>
        </w:rPr>
        <w:t xml:space="preserve"> (10 p)</w:t>
      </w: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a) </w:t>
      </w:r>
      <w:r w:rsidRPr="00A1739C">
        <w:rPr>
          <w:sz w:val="24"/>
          <w:szCs w:val="24"/>
        </w:rPr>
        <w:t>703 500 083 .  .  .  .  307 500 083</w:t>
      </w: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b) </w:t>
      </w:r>
      <w:r w:rsidRPr="00A1739C">
        <w:rPr>
          <w:sz w:val="24"/>
          <w:szCs w:val="24"/>
        </w:rPr>
        <w:t>827 048 151 .  .  .  .  827 048 151</w:t>
      </w: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c</w:t>
      </w:r>
      <w:r w:rsidRPr="00A1739C">
        <w:rPr>
          <w:b/>
          <w:bCs/>
          <w:sz w:val="24"/>
          <w:szCs w:val="24"/>
        </w:rPr>
        <w:t xml:space="preserve">) </w:t>
      </w:r>
      <w:r w:rsidRPr="00A1739C">
        <w:rPr>
          <w:sz w:val="24"/>
          <w:szCs w:val="24"/>
        </w:rPr>
        <w:t>23 502 816</w:t>
      </w:r>
      <w:r w:rsidRPr="00A1739C">
        <w:rPr>
          <w:sz w:val="24"/>
          <w:szCs w:val="24"/>
        </w:rPr>
        <w:tab/>
        <w:t>.  .  .  . 72 568 003</w:t>
      </w: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d) </w:t>
      </w:r>
      <w:r w:rsidRPr="00A1739C">
        <w:rPr>
          <w:sz w:val="24"/>
          <w:szCs w:val="24"/>
        </w:rPr>
        <w:t>937 168</w:t>
      </w:r>
      <w:r w:rsidRPr="00A1739C">
        <w:rPr>
          <w:sz w:val="24"/>
          <w:szCs w:val="24"/>
        </w:rPr>
        <w:tab/>
        <w:t>.  .  .  . 8 603 527</w:t>
      </w:r>
    </w:p>
    <w:p w:rsidR="008700D0" w:rsidRPr="00A1739C" w:rsidRDefault="008700D0" w:rsidP="006F2EE0">
      <w:pPr>
        <w:rPr>
          <w:b/>
          <w:bCs/>
          <w:sz w:val="24"/>
          <w:szCs w:val="24"/>
        </w:rPr>
      </w:pPr>
    </w:p>
    <w:p w:rsidR="008700D0" w:rsidRPr="00A1739C" w:rsidRDefault="008700D0" w:rsidP="006F2EE0">
      <w:pPr>
        <w:rPr>
          <w:b/>
          <w:bCs/>
          <w:sz w:val="24"/>
          <w:szCs w:val="24"/>
        </w:rPr>
      </w:pPr>
    </w:p>
    <w:p w:rsidR="008700D0" w:rsidRDefault="008700D0" w:rsidP="006F2EE0">
      <w:pPr>
        <w:tabs>
          <w:tab w:val="left" w:pos="567"/>
        </w:tabs>
        <w:ind w:left="66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e) </w:t>
      </w:r>
      <w:r w:rsidRPr="00A1739C">
        <w:rPr>
          <w:sz w:val="24"/>
          <w:szCs w:val="24"/>
        </w:rPr>
        <w:t>237 658</w:t>
      </w:r>
      <w:r w:rsidRPr="00A1739C">
        <w:rPr>
          <w:sz w:val="24"/>
          <w:szCs w:val="24"/>
        </w:rPr>
        <w:tab/>
        <w:t>.  .  .  . 237 499</w:t>
      </w:r>
    </w:p>
    <w:p w:rsidR="008700D0" w:rsidRPr="00013986" w:rsidRDefault="008700D0" w:rsidP="006F2EE0">
      <w:pPr>
        <w:tabs>
          <w:tab w:val="left" w:pos="567"/>
        </w:tabs>
        <w:ind w:left="66"/>
        <w:rPr>
          <w:rStyle w:val="A2"/>
          <w:color w:val="auto"/>
          <w:sz w:val="24"/>
          <w:szCs w:val="24"/>
        </w:rPr>
      </w:pPr>
    </w:p>
    <w:p w:rsidR="008700D0" w:rsidRPr="006F2EE0" w:rsidRDefault="008700D0" w:rsidP="006F2EE0">
      <w:pPr>
        <w:pStyle w:val="ListParagraph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 w:rsidRPr="006F2EE0">
        <w:rPr>
          <w:sz w:val="24"/>
          <w:szCs w:val="24"/>
        </w:rPr>
        <w:t>Aşağıda verilen sayılardan bir önce ve bir sonra gelen doğal sayıları yazınız.</w:t>
      </w:r>
      <w:r>
        <w:rPr>
          <w:sz w:val="24"/>
          <w:szCs w:val="24"/>
        </w:rPr>
        <w:t xml:space="preserve"> (10 p)</w:t>
      </w:r>
    </w:p>
    <w:p w:rsidR="008700D0" w:rsidRPr="00A1739C" w:rsidRDefault="008700D0" w:rsidP="006F2EE0">
      <w:pPr>
        <w:rPr>
          <w:sz w:val="24"/>
          <w:szCs w:val="24"/>
        </w:rPr>
      </w:pPr>
    </w:p>
    <w:tbl>
      <w:tblPr>
        <w:tblW w:w="51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87"/>
        <w:gridCol w:w="1863"/>
        <w:gridCol w:w="1661"/>
      </w:tblGrid>
      <w:tr w:rsidR="008700D0" w:rsidRPr="0012727B">
        <w:trPr>
          <w:trHeight w:val="590"/>
        </w:trPr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Bir Önceki</w:t>
            </w:r>
          </w:p>
        </w:tc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Sayı</w:t>
            </w:r>
          </w:p>
        </w:tc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Bir Sonraki</w:t>
            </w:r>
          </w:p>
        </w:tc>
      </w:tr>
      <w:tr w:rsidR="008700D0" w:rsidRPr="0012727B">
        <w:trPr>
          <w:trHeight w:val="564"/>
        </w:trPr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99 999</w:t>
            </w:r>
          </w:p>
        </w:tc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100 000</w:t>
            </w:r>
          </w:p>
        </w:tc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100 001</w:t>
            </w:r>
          </w:p>
        </w:tc>
      </w:tr>
      <w:tr w:rsidR="008700D0" w:rsidRPr="0012727B">
        <w:trPr>
          <w:trHeight w:val="590"/>
        </w:trPr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1 000 000</w:t>
            </w:r>
          </w:p>
        </w:tc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700D0" w:rsidRPr="0012727B">
        <w:trPr>
          <w:trHeight w:val="590"/>
        </w:trPr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3 500 010</w:t>
            </w:r>
          </w:p>
        </w:tc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700D0" w:rsidRPr="0012727B">
        <w:trPr>
          <w:trHeight w:val="590"/>
        </w:trPr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720 542 005</w:t>
            </w:r>
          </w:p>
        </w:tc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700D0" w:rsidRPr="0012727B">
        <w:trPr>
          <w:trHeight w:val="564"/>
        </w:trPr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63 400 120</w:t>
            </w:r>
          </w:p>
        </w:tc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700D0" w:rsidRPr="0012727B">
        <w:trPr>
          <w:trHeight w:val="616"/>
        </w:trPr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7 403 000</w:t>
            </w:r>
          </w:p>
        </w:tc>
        <w:tc>
          <w:tcPr>
            <w:tcW w:w="0" w:type="auto"/>
            <w:vAlign w:val="center"/>
          </w:tcPr>
          <w:p w:rsidR="008700D0" w:rsidRPr="0012727B" w:rsidRDefault="008700D0" w:rsidP="0012727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700D0" w:rsidRPr="00A1739C" w:rsidRDefault="008700D0" w:rsidP="006F2EE0">
      <w:pPr>
        <w:rPr>
          <w:sz w:val="24"/>
          <w:szCs w:val="24"/>
        </w:rPr>
      </w:pPr>
    </w:p>
    <w:p w:rsidR="008700D0" w:rsidRPr="003D1D4F" w:rsidRDefault="008700D0" w:rsidP="006F2EE0">
      <w:pPr>
        <w:pStyle w:val="ListParagraph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426"/>
        <w:rPr>
          <w:sz w:val="24"/>
          <w:szCs w:val="24"/>
        </w:rPr>
      </w:pPr>
      <w:r w:rsidRPr="003D1D4F">
        <w:rPr>
          <w:sz w:val="24"/>
          <w:szCs w:val="24"/>
        </w:rPr>
        <w:t>0, 1, 2, 3, 5, 6, 7, 9 rakamlarının tamamını birer kez kullanılarak 8 basamaklı bir sayı yazılacaktır.</w:t>
      </w:r>
      <w:r>
        <w:rPr>
          <w:sz w:val="24"/>
          <w:szCs w:val="24"/>
        </w:rPr>
        <w:t xml:space="preserve"> (6 p)</w:t>
      </w: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a) </w:t>
      </w:r>
      <w:r w:rsidRPr="00A1739C">
        <w:rPr>
          <w:sz w:val="24"/>
          <w:szCs w:val="24"/>
        </w:rPr>
        <w:t>Yazılabilecek en büyük sayı kaçtır?</w:t>
      </w:r>
    </w:p>
    <w:p w:rsidR="008700D0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b) </w:t>
      </w:r>
      <w:r w:rsidRPr="00A1739C">
        <w:rPr>
          <w:sz w:val="24"/>
          <w:szCs w:val="24"/>
        </w:rPr>
        <w:t>Yazılabilecek en küçük sayı kaçtır?</w:t>
      </w:r>
    </w:p>
    <w:p w:rsidR="008700D0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c</w:t>
      </w:r>
      <w:r w:rsidRPr="00A1739C">
        <w:rPr>
          <w:b/>
          <w:bCs/>
          <w:sz w:val="24"/>
          <w:szCs w:val="24"/>
        </w:rPr>
        <w:t xml:space="preserve">) </w:t>
      </w:r>
      <w:r w:rsidRPr="00A1739C">
        <w:rPr>
          <w:sz w:val="24"/>
          <w:szCs w:val="24"/>
        </w:rPr>
        <w:t>55 000 000 ’dan küçük, yazılabilecek en büyük sayı kaçtır?</w:t>
      </w:r>
    </w:p>
    <w:p w:rsidR="008700D0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Default="008700D0" w:rsidP="00013986">
      <w:pPr>
        <w:tabs>
          <w:tab w:val="left" w:pos="567"/>
        </w:tabs>
        <w:ind w:left="66"/>
        <w:rPr>
          <w:rStyle w:val="A2"/>
          <w:color w:val="auto"/>
          <w:sz w:val="24"/>
          <w:szCs w:val="24"/>
        </w:rPr>
      </w:pPr>
    </w:p>
    <w:p w:rsidR="008700D0" w:rsidRPr="00013986" w:rsidRDefault="008700D0" w:rsidP="00013986">
      <w:pPr>
        <w:tabs>
          <w:tab w:val="left" w:pos="567"/>
        </w:tabs>
        <w:ind w:left="66"/>
        <w:rPr>
          <w:rStyle w:val="A2"/>
          <w:color w:val="auto"/>
          <w:sz w:val="24"/>
          <w:szCs w:val="24"/>
        </w:rPr>
      </w:pPr>
    </w:p>
    <w:p w:rsidR="008700D0" w:rsidRPr="006F2EE0" w:rsidRDefault="008700D0" w:rsidP="006F2EE0">
      <w:pPr>
        <w:pStyle w:val="ListParagraph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 w:rsidRPr="006F2EE0">
        <w:rPr>
          <w:sz w:val="24"/>
          <w:szCs w:val="24"/>
        </w:rPr>
        <w:t>Aşağıda bir şekil örüntüsü verilmiştir.</w:t>
      </w:r>
    </w:p>
    <w:p w:rsidR="008700D0" w:rsidRPr="00A1739C" w:rsidRDefault="008700D0" w:rsidP="006F2EE0">
      <w:pPr>
        <w:rPr>
          <w:sz w:val="24"/>
          <w:szCs w:val="24"/>
        </w:rPr>
      </w:pPr>
    </w:p>
    <w:p w:rsidR="008700D0" w:rsidRPr="00A1739C" w:rsidRDefault="008700D0" w:rsidP="006F2EE0">
      <w:pPr>
        <w:rPr>
          <w:sz w:val="24"/>
          <w:szCs w:val="24"/>
        </w:rPr>
      </w:pPr>
      <w:r w:rsidRPr="00A1739C">
        <w:rPr>
          <w:sz w:val="24"/>
          <w:szCs w:val="24"/>
        </w:rPr>
        <w:object w:dxaOrig="9781" w:dyaOrig="1605">
          <v:shape id="_x0000_i1026" type="#_x0000_t75" style="width:229.5pt;height:45pt" o:ole="">
            <v:imagedata r:id="rId9" o:title=""/>
          </v:shape>
          <o:OLEObject Type="Embed" ProgID="Paint.Picture" ShapeID="_x0000_i1026" DrawAspect="Content" ObjectID="_1510684078" r:id="rId10"/>
        </w:object>
      </w:r>
    </w:p>
    <w:p w:rsidR="008700D0" w:rsidRPr="00A1739C" w:rsidRDefault="008700D0" w:rsidP="006F2EE0">
      <w:pPr>
        <w:rPr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1739C">
        <w:rPr>
          <w:sz w:val="24"/>
          <w:szCs w:val="24"/>
        </w:rPr>
        <w:t>Buna göre aşağıdaki soruları cevaplayınız.</w:t>
      </w:r>
      <w:r>
        <w:rPr>
          <w:sz w:val="24"/>
          <w:szCs w:val="24"/>
        </w:rPr>
        <w:t xml:space="preserve"> (14 p)</w:t>
      </w: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700D0" w:rsidRPr="00A1739C" w:rsidRDefault="008700D0" w:rsidP="006F2EE0">
      <w:pPr>
        <w:rPr>
          <w:sz w:val="24"/>
          <w:szCs w:val="24"/>
        </w:rPr>
      </w:pPr>
      <w:r w:rsidRPr="00A1739C">
        <w:rPr>
          <w:b/>
          <w:bCs/>
          <w:sz w:val="24"/>
          <w:szCs w:val="24"/>
        </w:rPr>
        <w:t xml:space="preserve">a) </w:t>
      </w:r>
      <w:r w:rsidRPr="00A1739C">
        <w:rPr>
          <w:sz w:val="24"/>
          <w:szCs w:val="24"/>
        </w:rPr>
        <w:t>Her adımda kaç tane üçgen ve altıgen olduğunu belirtecek şekilde tabloyu doldurunuz.</w:t>
      </w:r>
    </w:p>
    <w:p w:rsidR="008700D0" w:rsidRPr="00A1739C" w:rsidRDefault="008700D0" w:rsidP="006F2EE0">
      <w:pPr>
        <w:rPr>
          <w:sz w:val="24"/>
          <w:szCs w:val="24"/>
        </w:rPr>
      </w:pPr>
    </w:p>
    <w:tbl>
      <w:tblPr>
        <w:tblW w:w="49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567"/>
        <w:gridCol w:w="567"/>
        <w:gridCol w:w="567"/>
        <w:gridCol w:w="567"/>
        <w:gridCol w:w="567"/>
        <w:gridCol w:w="567"/>
      </w:tblGrid>
      <w:tr w:rsidR="008700D0" w:rsidRPr="0012727B">
        <w:trPr>
          <w:trHeight w:val="606"/>
        </w:trPr>
        <w:tc>
          <w:tcPr>
            <w:tcW w:w="1526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Adım</w:t>
            </w: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6</w:t>
            </w:r>
          </w:p>
        </w:tc>
      </w:tr>
      <w:tr w:rsidR="008700D0" w:rsidRPr="0012727B">
        <w:trPr>
          <w:trHeight w:val="578"/>
        </w:trPr>
        <w:tc>
          <w:tcPr>
            <w:tcW w:w="1526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Üçgen Sayısı</w:t>
            </w: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700D0" w:rsidRPr="0012727B">
        <w:trPr>
          <w:trHeight w:val="632"/>
        </w:trPr>
        <w:tc>
          <w:tcPr>
            <w:tcW w:w="1526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Altıgen Sayısı</w:t>
            </w: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  <w:r w:rsidRPr="0012727B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00D0" w:rsidRPr="0012727B" w:rsidRDefault="008700D0" w:rsidP="0012727B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8700D0" w:rsidRPr="00A1739C" w:rsidRDefault="008700D0" w:rsidP="006F2EE0">
      <w:pPr>
        <w:rPr>
          <w:sz w:val="24"/>
          <w:szCs w:val="24"/>
        </w:rPr>
      </w:pPr>
    </w:p>
    <w:p w:rsidR="008700D0" w:rsidRPr="00A1739C" w:rsidRDefault="008700D0" w:rsidP="006F2EE0">
      <w:pPr>
        <w:rPr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b</w:t>
      </w:r>
      <w:r w:rsidRPr="00A1739C">
        <w:rPr>
          <w:b/>
          <w:bCs/>
          <w:sz w:val="24"/>
          <w:szCs w:val="24"/>
        </w:rPr>
        <w:t xml:space="preserve">) </w:t>
      </w:r>
      <w:r>
        <w:rPr>
          <w:sz w:val="24"/>
          <w:szCs w:val="24"/>
        </w:rPr>
        <w:t>10</w:t>
      </w:r>
      <w:r w:rsidRPr="00A1739C">
        <w:rPr>
          <w:sz w:val="24"/>
          <w:szCs w:val="24"/>
        </w:rPr>
        <w:t>. adımda kaç tane üçgen ve altıgen vardır?</w:t>
      </w:r>
    </w:p>
    <w:p w:rsidR="008700D0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  <w:r w:rsidRPr="00A1739C">
        <w:rPr>
          <w:sz w:val="24"/>
          <w:szCs w:val="24"/>
        </w:rPr>
        <w:t>Üçgen Sayısı</w:t>
      </w:r>
    </w:p>
    <w:p w:rsidR="008700D0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4F3A44">
      <w:pPr>
        <w:rPr>
          <w:sz w:val="24"/>
          <w:szCs w:val="24"/>
        </w:rPr>
      </w:pPr>
      <w:r w:rsidRPr="00A1739C">
        <w:rPr>
          <w:sz w:val="24"/>
          <w:szCs w:val="24"/>
        </w:rPr>
        <w:t>Altıgen Sayısı</w:t>
      </w: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</w:p>
    <w:p w:rsidR="008700D0" w:rsidRPr="00A1739C" w:rsidRDefault="008700D0" w:rsidP="006F2EE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c</w:t>
      </w:r>
      <w:r w:rsidRPr="00A1739C">
        <w:rPr>
          <w:b/>
          <w:bCs/>
          <w:sz w:val="24"/>
          <w:szCs w:val="24"/>
        </w:rPr>
        <w:t xml:space="preserve">) </w:t>
      </w:r>
      <w:r w:rsidRPr="00A1739C">
        <w:rPr>
          <w:sz w:val="24"/>
          <w:szCs w:val="24"/>
        </w:rPr>
        <w:t xml:space="preserve">Kaçıncı adımda toplam üçgen sayısı 30 olur? </w:t>
      </w:r>
    </w:p>
    <w:p w:rsidR="008700D0" w:rsidRPr="00A1739C" w:rsidRDefault="008700D0" w:rsidP="006F2EE0">
      <w:pPr>
        <w:rPr>
          <w:b/>
          <w:bCs/>
          <w:sz w:val="24"/>
          <w:szCs w:val="24"/>
        </w:rPr>
      </w:pPr>
    </w:p>
    <w:p w:rsidR="008700D0" w:rsidRDefault="008700D0" w:rsidP="006F2EE0">
      <w:pPr>
        <w:rPr>
          <w:b/>
          <w:bCs/>
          <w:sz w:val="24"/>
          <w:szCs w:val="24"/>
        </w:rPr>
      </w:pPr>
    </w:p>
    <w:sectPr w:rsidR="008700D0" w:rsidSect="007D78DA">
      <w:headerReference w:type="default" r:id="rId11"/>
      <w:footerReference w:type="default" r:id="rId12"/>
      <w:headerReference w:type="first" r:id="rId13"/>
      <w:type w:val="continuous"/>
      <w:pgSz w:w="11906" w:h="16838"/>
      <w:pgMar w:top="680" w:right="425" w:bottom="567" w:left="567" w:header="278" w:footer="170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0D0" w:rsidRDefault="008700D0" w:rsidP="00CA750B">
      <w:pPr>
        <w:spacing w:line="240" w:lineRule="auto"/>
      </w:pPr>
      <w:r>
        <w:separator/>
      </w:r>
    </w:p>
  </w:endnote>
  <w:endnote w:type="continuationSeparator" w:id="1">
    <w:p w:rsidR="008700D0" w:rsidRDefault="008700D0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0D0" w:rsidRDefault="008700D0">
    <w:pPr>
      <w:pStyle w:val="Footer"/>
    </w:pPr>
  </w:p>
  <w:p w:rsidR="008700D0" w:rsidRDefault="008700D0">
    <w:pPr>
      <w:pStyle w:val="Footer"/>
    </w:pPr>
    <w:r>
      <w:t>Not Baremi: Soruların puanları yanlarında yazılıdır.   Süre: Bir ders saati      BAŞARILAR DİLERİM  Burhan DEMİR</w:t>
    </w:r>
  </w:p>
  <w:p w:rsidR="008700D0" w:rsidRDefault="008700D0" w:rsidP="00CE6BBC">
    <w:pPr>
      <w:pStyle w:val="Footer"/>
      <w:jc w:val="center"/>
    </w:pPr>
    <w:r>
      <w:tab/>
      <w:t xml:space="preserve">     </w:t>
    </w:r>
    <w:r>
      <w:tab/>
      <w:t xml:space="preserve">            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0D0" w:rsidRDefault="008700D0" w:rsidP="00CA750B">
      <w:pPr>
        <w:spacing w:line="240" w:lineRule="auto"/>
      </w:pPr>
      <w:r>
        <w:separator/>
      </w:r>
    </w:p>
  </w:footnote>
  <w:footnote w:type="continuationSeparator" w:id="1">
    <w:p w:rsidR="008700D0" w:rsidRDefault="008700D0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0D0" w:rsidRDefault="008700D0" w:rsidP="006372DA">
    <w:pPr>
      <w:pStyle w:val="Header"/>
    </w:pPr>
    <w:r>
      <w:tab/>
    </w:r>
    <w:r>
      <w:tab/>
    </w:r>
    <w:r>
      <w:tab/>
    </w:r>
    <w:r>
      <w:tab/>
    </w:r>
    <w:r>
      <w:tab/>
    </w:r>
    <w:fldSimple w:instr=" PAGE   \* MERGEFORMAT ">
      <w:r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0D0" w:rsidRDefault="008700D0" w:rsidP="00CE6BBC">
    <w:pPr>
      <w:pStyle w:val="Header"/>
      <w:jc w:val="center"/>
      <w:rPr>
        <w:sz w:val="20"/>
        <w:szCs w:val="20"/>
      </w:rPr>
    </w:pPr>
    <w:r>
      <w:rPr>
        <w:sz w:val="20"/>
        <w:szCs w:val="20"/>
      </w:rPr>
      <w:t xml:space="preserve">2015-2016  İZZET GÖKÇİMEN ORTAOKULU </w:t>
    </w:r>
    <w:r>
      <w:rPr>
        <w:b/>
        <w:bCs/>
        <w:sz w:val="24"/>
        <w:szCs w:val="24"/>
      </w:rPr>
      <w:t>5</w:t>
    </w:r>
    <w:r>
      <w:rPr>
        <w:sz w:val="20"/>
        <w:szCs w:val="20"/>
      </w:rPr>
      <w:t xml:space="preserve">.  SINIFLAR </w:t>
    </w:r>
    <w:r w:rsidRPr="00E4451D">
      <w:rPr>
        <w:b/>
        <w:bCs/>
        <w:sz w:val="24"/>
        <w:szCs w:val="24"/>
      </w:rPr>
      <w:t>1</w:t>
    </w:r>
    <w:r>
      <w:rPr>
        <w:sz w:val="20"/>
        <w:szCs w:val="20"/>
      </w:rPr>
      <w:t xml:space="preserve">. DÖNEM </w:t>
    </w:r>
    <w:r>
      <w:rPr>
        <w:b/>
        <w:bCs/>
        <w:sz w:val="24"/>
        <w:szCs w:val="24"/>
      </w:rPr>
      <w:t>1</w:t>
    </w:r>
    <w:r>
      <w:rPr>
        <w:sz w:val="20"/>
        <w:szCs w:val="20"/>
      </w:rPr>
      <w:t>. MATEMATİK UYGULAMALRI SINAVI SORULARI</w:t>
    </w:r>
  </w:p>
  <w:p w:rsidR="008700D0" w:rsidRDefault="008700D0">
    <w:pPr>
      <w:pStyle w:val="Header"/>
      <w:rPr>
        <w:sz w:val="20"/>
        <w:szCs w:val="20"/>
      </w:rPr>
    </w:pPr>
  </w:p>
  <w:p w:rsidR="008700D0" w:rsidRDefault="008700D0">
    <w:pPr>
      <w:pStyle w:val="Header"/>
      <w:rPr>
        <w:sz w:val="20"/>
        <w:szCs w:val="20"/>
      </w:rPr>
    </w:pPr>
    <w:r w:rsidRPr="00193A1D">
      <w:rPr>
        <w:sz w:val="20"/>
        <w:szCs w:val="20"/>
      </w:rPr>
      <w:t>Adı Soyadı:</w:t>
    </w:r>
    <w:r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8700D0" w:rsidRDefault="008700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E1E7D"/>
    <w:multiLevelType w:val="hybridMultilevel"/>
    <w:tmpl w:val="40403492"/>
    <w:lvl w:ilvl="0" w:tplc="475AD614">
      <w:start w:val="1"/>
      <w:numFmt w:val="lowerLetter"/>
      <w:lvlText w:val="%1."/>
      <w:lvlJc w:val="left"/>
      <w:pPr>
        <w:ind w:left="9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0" w:hanging="360"/>
      </w:pPr>
    </w:lvl>
    <w:lvl w:ilvl="2" w:tplc="041F001B">
      <w:start w:val="1"/>
      <w:numFmt w:val="lowerRoman"/>
      <w:lvlText w:val="%3."/>
      <w:lvlJc w:val="right"/>
      <w:pPr>
        <w:ind w:left="2360" w:hanging="180"/>
      </w:pPr>
    </w:lvl>
    <w:lvl w:ilvl="3" w:tplc="041F000F">
      <w:start w:val="1"/>
      <w:numFmt w:val="decimal"/>
      <w:lvlText w:val="%4."/>
      <w:lvlJc w:val="left"/>
      <w:pPr>
        <w:ind w:left="3080" w:hanging="360"/>
      </w:pPr>
    </w:lvl>
    <w:lvl w:ilvl="4" w:tplc="041F0019">
      <w:start w:val="1"/>
      <w:numFmt w:val="lowerLetter"/>
      <w:lvlText w:val="%5."/>
      <w:lvlJc w:val="left"/>
      <w:pPr>
        <w:ind w:left="3800" w:hanging="360"/>
      </w:pPr>
    </w:lvl>
    <w:lvl w:ilvl="5" w:tplc="041F001B">
      <w:start w:val="1"/>
      <w:numFmt w:val="lowerRoman"/>
      <w:lvlText w:val="%6."/>
      <w:lvlJc w:val="right"/>
      <w:pPr>
        <w:ind w:left="4520" w:hanging="180"/>
      </w:pPr>
    </w:lvl>
    <w:lvl w:ilvl="6" w:tplc="041F000F">
      <w:start w:val="1"/>
      <w:numFmt w:val="decimal"/>
      <w:lvlText w:val="%7."/>
      <w:lvlJc w:val="left"/>
      <w:pPr>
        <w:ind w:left="5240" w:hanging="360"/>
      </w:pPr>
    </w:lvl>
    <w:lvl w:ilvl="7" w:tplc="041F0019">
      <w:start w:val="1"/>
      <w:numFmt w:val="lowerLetter"/>
      <w:lvlText w:val="%8."/>
      <w:lvlJc w:val="left"/>
      <w:pPr>
        <w:ind w:left="5960" w:hanging="360"/>
      </w:pPr>
    </w:lvl>
    <w:lvl w:ilvl="8" w:tplc="041F001B">
      <w:start w:val="1"/>
      <w:numFmt w:val="lowerRoman"/>
      <w:lvlText w:val="%9."/>
      <w:lvlJc w:val="right"/>
      <w:pPr>
        <w:ind w:left="6680" w:hanging="180"/>
      </w:pPr>
    </w:lvl>
  </w:abstractNum>
  <w:abstractNum w:abstractNumId="5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1393"/>
    <w:rsid w:val="00013986"/>
    <w:rsid w:val="00041728"/>
    <w:rsid w:val="00046058"/>
    <w:rsid w:val="00050355"/>
    <w:rsid w:val="00050CEB"/>
    <w:rsid w:val="00053B25"/>
    <w:rsid w:val="0006564C"/>
    <w:rsid w:val="000706A1"/>
    <w:rsid w:val="000712AF"/>
    <w:rsid w:val="00072B29"/>
    <w:rsid w:val="00075B3B"/>
    <w:rsid w:val="00075B5E"/>
    <w:rsid w:val="0008061F"/>
    <w:rsid w:val="000858B9"/>
    <w:rsid w:val="0009381B"/>
    <w:rsid w:val="000C1D7C"/>
    <w:rsid w:val="000C75F6"/>
    <w:rsid w:val="000D3312"/>
    <w:rsid w:val="000E3642"/>
    <w:rsid w:val="001056B8"/>
    <w:rsid w:val="00107075"/>
    <w:rsid w:val="0012649D"/>
    <w:rsid w:val="0012727B"/>
    <w:rsid w:val="00127D2A"/>
    <w:rsid w:val="0017115C"/>
    <w:rsid w:val="00176B36"/>
    <w:rsid w:val="00193A1D"/>
    <w:rsid w:val="00196083"/>
    <w:rsid w:val="001A587F"/>
    <w:rsid w:val="001D506B"/>
    <w:rsid w:val="001E2134"/>
    <w:rsid w:val="001E47F5"/>
    <w:rsid w:val="001F7B19"/>
    <w:rsid w:val="00200B03"/>
    <w:rsid w:val="0020380A"/>
    <w:rsid w:val="0020671D"/>
    <w:rsid w:val="002108DB"/>
    <w:rsid w:val="0022147D"/>
    <w:rsid w:val="002259F4"/>
    <w:rsid w:val="00243904"/>
    <w:rsid w:val="00267582"/>
    <w:rsid w:val="00293C85"/>
    <w:rsid w:val="002A501F"/>
    <w:rsid w:val="002B77AD"/>
    <w:rsid w:val="002C4466"/>
    <w:rsid w:val="002E78AB"/>
    <w:rsid w:val="002F1E8D"/>
    <w:rsid w:val="002F7605"/>
    <w:rsid w:val="002F760A"/>
    <w:rsid w:val="00302F32"/>
    <w:rsid w:val="0032525F"/>
    <w:rsid w:val="00334026"/>
    <w:rsid w:val="00341B4D"/>
    <w:rsid w:val="00363966"/>
    <w:rsid w:val="00372BC3"/>
    <w:rsid w:val="003951B8"/>
    <w:rsid w:val="003B52D3"/>
    <w:rsid w:val="003C3D23"/>
    <w:rsid w:val="003C70E6"/>
    <w:rsid w:val="003D1D4F"/>
    <w:rsid w:val="003F1900"/>
    <w:rsid w:val="003F5D24"/>
    <w:rsid w:val="003F647B"/>
    <w:rsid w:val="00404B17"/>
    <w:rsid w:val="004071B2"/>
    <w:rsid w:val="00411C7A"/>
    <w:rsid w:val="00417955"/>
    <w:rsid w:val="00436C5C"/>
    <w:rsid w:val="00444354"/>
    <w:rsid w:val="00447802"/>
    <w:rsid w:val="0044790E"/>
    <w:rsid w:val="00451AAC"/>
    <w:rsid w:val="00455F91"/>
    <w:rsid w:val="00473021"/>
    <w:rsid w:val="00491029"/>
    <w:rsid w:val="004954BE"/>
    <w:rsid w:val="004A1A3B"/>
    <w:rsid w:val="004B1372"/>
    <w:rsid w:val="004B28BD"/>
    <w:rsid w:val="004C30AA"/>
    <w:rsid w:val="004D6813"/>
    <w:rsid w:val="004E051C"/>
    <w:rsid w:val="004F02EE"/>
    <w:rsid w:val="004F2E38"/>
    <w:rsid w:val="004F3A44"/>
    <w:rsid w:val="00500B34"/>
    <w:rsid w:val="00503389"/>
    <w:rsid w:val="005128F9"/>
    <w:rsid w:val="00526C2E"/>
    <w:rsid w:val="00547EE0"/>
    <w:rsid w:val="005548C3"/>
    <w:rsid w:val="005558C4"/>
    <w:rsid w:val="005603D1"/>
    <w:rsid w:val="0058065A"/>
    <w:rsid w:val="00595ABA"/>
    <w:rsid w:val="005A337A"/>
    <w:rsid w:val="005A6FD0"/>
    <w:rsid w:val="005B6740"/>
    <w:rsid w:val="005C0F80"/>
    <w:rsid w:val="005D6DB2"/>
    <w:rsid w:val="005F0122"/>
    <w:rsid w:val="0060037F"/>
    <w:rsid w:val="00603F7D"/>
    <w:rsid w:val="006120C4"/>
    <w:rsid w:val="00617BAA"/>
    <w:rsid w:val="00635824"/>
    <w:rsid w:val="00635EA8"/>
    <w:rsid w:val="006372DA"/>
    <w:rsid w:val="00642B01"/>
    <w:rsid w:val="00646FE6"/>
    <w:rsid w:val="00677262"/>
    <w:rsid w:val="006C03C5"/>
    <w:rsid w:val="006C04E7"/>
    <w:rsid w:val="006C0C60"/>
    <w:rsid w:val="006C6C3C"/>
    <w:rsid w:val="006D5133"/>
    <w:rsid w:val="006D6324"/>
    <w:rsid w:val="006E076E"/>
    <w:rsid w:val="006E43E6"/>
    <w:rsid w:val="006F114B"/>
    <w:rsid w:val="006F1B0C"/>
    <w:rsid w:val="006F2EE0"/>
    <w:rsid w:val="006F2F8A"/>
    <w:rsid w:val="006F47A2"/>
    <w:rsid w:val="007030BF"/>
    <w:rsid w:val="007128A9"/>
    <w:rsid w:val="00715006"/>
    <w:rsid w:val="00723AAE"/>
    <w:rsid w:val="00730F3F"/>
    <w:rsid w:val="0073781A"/>
    <w:rsid w:val="00750BF6"/>
    <w:rsid w:val="00762455"/>
    <w:rsid w:val="00767A83"/>
    <w:rsid w:val="00783F5D"/>
    <w:rsid w:val="00786ADC"/>
    <w:rsid w:val="007A68A9"/>
    <w:rsid w:val="007A711C"/>
    <w:rsid w:val="007D150D"/>
    <w:rsid w:val="007D2B7C"/>
    <w:rsid w:val="007D4102"/>
    <w:rsid w:val="007D6003"/>
    <w:rsid w:val="007D722D"/>
    <w:rsid w:val="007D78DA"/>
    <w:rsid w:val="007E329E"/>
    <w:rsid w:val="007E343E"/>
    <w:rsid w:val="007F07B8"/>
    <w:rsid w:val="007F563D"/>
    <w:rsid w:val="007F64D7"/>
    <w:rsid w:val="00805246"/>
    <w:rsid w:val="00806FBA"/>
    <w:rsid w:val="00815FE7"/>
    <w:rsid w:val="008274BB"/>
    <w:rsid w:val="00834F62"/>
    <w:rsid w:val="00845156"/>
    <w:rsid w:val="00847423"/>
    <w:rsid w:val="00861947"/>
    <w:rsid w:val="00866A21"/>
    <w:rsid w:val="008700D0"/>
    <w:rsid w:val="00870BAE"/>
    <w:rsid w:val="00887785"/>
    <w:rsid w:val="008A12E6"/>
    <w:rsid w:val="008A3A54"/>
    <w:rsid w:val="008B4040"/>
    <w:rsid w:val="008D07FC"/>
    <w:rsid w:val="008E0FB5"/>
    <w:rsid w:val="008E7E67"/>
    <w:rsid w:val="008F0960"/>
    <w:rsid w:val="00920F7F"/>
    <w:rsid w:val="009259F3"/>
    <w:rsid w:val="00943A07"/>
    <w:rsid w:val="00943B38"/>
    <w:rsid w:val="00943BA6"/>
    <w:rsid w:val="00955BE5"/>
    <w:rsid w:val="00980F18"/>
    <w:rsid w:val="0098360C"/>
    <w:rsid w:val="009A6F5C"/>
    <w:rsid w:val="009B1F7E"/>
    <w:rsid w:val="009C6635"/>
    <w:rsid w:val="009C721F"/>
    <w:rsid w:val="009C7A11"/>
    <w:rsid w:val="009D3C24"/>
    <w:rsid w:val="00A04B53"/>
    <w:rsid w:val="00A062C3"/>
    <w:rsid w:val="00A147C8"/>
    <w:rsid w:val="00A1739C"/>
    <w:rsid w:val="00A20F38"/>
    <w:rsid w:val="00A41972"/>
    <w:rsid w:val="00A504C2"/>
    <w:rsid w:val="00A7412F"/>
    <w:rsid w:val="00A9100B"/>
    <w:rsid w:val="00AA6566"/>
    <w:rsid w:val="00AB6EB0"/>
    <w:rsid w:val="00AC33F0"/>
    <w:rsid w:val="00AC5D04"/>
    <w:rsid w:val="00AF26E0"/>
    <w:rsid w:val="00AF2A53"/>
    <w:rsid w:val="00AF54A5"/>
    <w:rsid w:val="00B10D52"/>
    <w:rsid w:val="00B1450D"/>
    <w:rsid w:val="00B15B5C"/>
    <w:rsid w:val="00B34653"/>
    <w:rsid w:val="00B364A4"/>
    <w:rsid w:val="00B40545"/>
    <w:rsid w:val="00B44CEB"/>
    <w:rsid w:val="00B50D3A"/>
    <w:rsid w:val="00B65F6F"/>
    <w:rsid w:val="00B67FCE"/>
    <w:rsid w:val="00B81CFF"/>
    <w:rsid w:val="00B8472F"/>
    <w:rsid w:val="00B86482"/>
    <w:rsid w:val="00B942A4"/>
    <w:rsid w:val="00BA24AE"/>
    <w:rsid w:val="00BA4784"/>
    <w:rsid w:val="00BB72C8"/>
    <w:rsid w:val="00BE328D"/>
    <w:rsid w:val="00BE51D6"/>
    <w:rsid w:val="00BE54FA"/>
    <w:rsid w:val="00BF566D"/>
    <w:rsid w:val="00C01BBB"/>
    <w:rsid w:val="00C11F55"/>
    <w:rsid w:val="00C202BC"/>
    <w:rsid w:val="00C23FB3"/>
    <w:rsid w:val="00C309A4"/>
    <w:rsid w:val="00C313F2"/>
    <w:rsid w:val="00C6331D"/>
    <w:rsid w:val="00C63EA4"/>
    <w:rsid w:val="00C7038E"/>
    <w:rsid w:val="00C70CB0"/>
    <w:rsid w:val="00C7619C"/>
    <w:rsid w:val="00C81FD0"/>
    <w:rsid w:val="00C8427D"/>
    <w:rsid w:val="00C924E6"/>
    <w:rsid w:val="00C93398"/>
    <w:rsid w:val="00C96E41"/>
    <w:rsid w:val="00CA02DF"/>
    <w:rsid w:val="00CA5B8C"/>
    <w:rsid w:val="00CA69B3"/>
    <w:rsid w:val="00CA750B"/>
    <w:rsid w:val="00CB3936"/>
    <w:rsid w:val="00CC4626"/>
    <w:rsid w:val="00CD61DE"/>
    <w:rsid w:val="00CD62BF"/>
    <w:rsid w:val="00CE6BBC"/>
    <w:rsid w:val="00CF59E0"/>
    <w:rsid w:val="00CF617C"/>
    <w:rsid w:val="00CF6613"/>
    <w:rsid w:val="00D164A1"/>
    <w:rsid w:val="00D231C6"/>
    <w:rsid w:val="00D32279"/>
    <w:rsid w:val="00D34155"/>
    <w:rsid w:val="00D363D5"/>
    <w:rsid w:val="00D71313"/>
    <w:rsid w:val="00D81045"/>
    <w:rsid w:val="00D86693"/>
    <w:rsid w:val="00DB3CA2"/>
    <w:rsid w:val="00DC03FC"/>
    <w:rsid w:val="00DC44CF"/>
    <w:rsid w:val="00DC6625"/>
    <w:rsid w:val="00DD4757"/>
    <w:rsid w:val="00DD5C4B"/>
    <w:rsid w:val="00E23E73"/>
    <w:rsid w:val="00E31393"/>
    <w:rsid w:val="00E36456"/>
    <w:rsid w:val="00E4451D"/>
    <w:rsid w:val="00E51B39"/>
    <w:rsid w:val="00E623F2"/>
    <w:rsid w:val="00E7346F"/>
    <w:rsid w:val="00E760EC"/>
    <w:rsid w:val="00E84A95"/>
    <w:rsid w:val="00E958C9"/>
    <w:rsid w:val="00EA2EAC"/>
    <w:rsid w:val="00EA4796"/>
    <w:rsid w:val="00EA7C8C"/>
    <w:rsid w:val="00EC3C56"/>
    <w:rsid w:val="00ED1EE8"/>
    <w:rsid w:val="00ED3268"/>
    <w:rsid w:val="00EE20FF"/>
    <w:rsid w:val="00F12E8E"/>
    <w:rsid w:val="00F37F2D"/>
    <w:rsid w:val="00F453AB"/>
    <w:rsid w:val="00F45BDB"/>
    <w:rsid w:val="00F57C03"/>
    <w:rsid w:val="00F71681"/>
    <w:rsid w:val="00F80D1E"/>
    <w:rsid w:val="00FA744E"/>
    <w:rsid w:val="00FC1CE9"/>
    <w:rsid w:val="00FC69EA"/>
    <w:rsid w:val="00FD13F5"/>
    <w:rsid w:val="00FE45F6"/>
    <w:rsid w:val="00FE65C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  <w:pPr>
      <w:spacing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139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41B4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341B4D"/>
    <w:rPr>
      <w:color w:val="800080"/>
      <w:u w:val="single"/>
    </w:rPr>
  </w:style>
  <w:style w:type="table" w:styleId="TableGrid">
    <w:name w:val="Table Grid"/>
    <w:basedOn w:val="TableNormal"/>
    <w:uiPriority w:val="99"/>
    <w:rsid w:val="00A7412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A750B"/>
  </w:style>
  <w:style w:type="paragraph" w:styleId="Footer">
    <w:name w:val="footer"/>
    <w:basedOn w:val="Normal"/>
    <w:link w:val="FooterChar"/>
    <w:uiPriority w:val="99"/>
    <w:semiHidden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750B"/>
  </w:style>
  <w:style w:type="paragraph" w:styleId="ListParagraph">
    <w:name w:val="List Paragraph"/>
    <w:basedOn w:val="Normal"/>
    <w:uiPriority w:val="99"/>
    <w:qFormat/>
    <w:rsid w:val="00127D2A"/>
    <w:pPr>
      <w:ind w:left="720"/>
    </w:pPr>
  </w:style>
  <w:style w:type="character" w:customStyle="1" w:styleId="A1">
    <w:name w:val="A1"/>
    <w:uiPriority w:val="99"/>
    <w:rsid w:val="00B81CFF"/>
    <w:rPr>
      <w:color w:val="000000"/>
      <w:sz w:val="22"/>
      <w:szCs w:val="22"/>
    </w:rPr>
  </w:style>
  <w:style w:type="character" w:customStyle="1" w:styleId="A2">
    <w:name w:val="A2"/>
    <w:uiPriority w:val="99"/>
    <w:rsid w:val="00A9100B"/>
    <w:rPr>
      <w:color w:val="000000"/>
      <w:sz w:val="20"/>
      <w:szCs w:val="20"/>
    </w:rPr>
  </w:style>
  <w:style w:type="paragraph" w:customStyle="1" w:styleId="Pa30">
    <w:name w:val="Pa30"/>
    <w:basedOn w:val="Normal"/>
    <w:next w:val="Normal"/>
    <w:uiPriority w:val="99"/>
    <w:rsid w:val="00D71313"/>
    <w:pPr>
      <w:autoSpaceDE w:val="0"/>
      <w:autoSpaceDN w:val="0"/>
      <w:adjustRightInd w:val="0"/>
      <w:spacing w:line="241" w:lineRule="atLeast"/>
    </w:pPr>
    <w:rPr>
      <w:rFonts w:ascii="HelveticaRegular" w:hAnsi="HelveticaRegular" w:cs="HelveticaRegula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361</Words>
  <Characters>2058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2</cp:revision>
  <cp:lastPrinted>2014-12-10T22:19:00Z</cp:lastPrinted>
  <dcterms:created xsi:type="dcterms:W3CDTF">2015-12-03T19:42:00Z</dcterms:created>
  <dcterms:modified xsi:type="dcterms:W3CDTF">2015-12-03T19:42:00Z</dcterms:modified>
  <cp:category>www.sorubak.com</cp:category>
</cp:coreProperties>
</file>