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3" w:rsidRDefault="00EE5BC3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18pt;width:174.1pt;height:60pt;z-index:251654656" fillcolor="#ccc0d9" stroked="f">
            <v:textbox style="mso-next-textbox:#_x0000_s1026">
              <w:txbxContent>
                <w:p w:rsidR="00EE5BC3" w:rsidRPr="002719C3" w:rsidRDefault="00EE5BC3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2015-2016</w:t>
                  </w:r>
                  <w:r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İZZET GÖKÇİMEN ORTAOKULU 5.SINIFLAR</w:t>
                  </w:r>
                  <w:r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1.DÖNEM 2. MATEMATİK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94.9pt;margin-top:-25.7pt;width:141.05pt;height:25.8pt;z-index:251656704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5BC3" w:rsidRPr="00955E89" w:rsidRDefault="00EE5BC3" w:rsidP="00955E8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412.5pt;margin-top:17.25pt;width:73.5pt;height:72.75pt;z-index:251655680" fillcolor="#ccc0d9" stroked="f">
            <v:textbox>
              <w:txbxContent>
                <w:p w:rsidR="00EE5BC3" w:rsidRPr="00471835" w:rsidRDefault="00EE5BC3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2.25pt;height:101.25pt;visibility:visible">
            <v:imagedata r:id="rId4" o:title=""/>
          </v:shape>
        </w:pict>
      </w:r>
    </w:p>
    <w:p w:rsidR="00EE5BC3" w:rsidRDefault="00EE5BC3">
      <w:pPr>
        <w:sectPr w:rsidR="00EE5BC3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>
        <w:rPr>
          <w:rFonts w:ascii="Comic Sans MS" w:hAnsi="Comic Sans MS"/>
          <w:b/>
          <w:sz w:val="20"/>
          <w:szCs w:val="20"/>
        </w:rPr>
        <w:t xml:space="preserve"> (9 puan)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puan)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a)4 dakika=…………………………………saniye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dakika=…………………….dakika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dakika=………….saat………….dakika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ay=……………yıl…………….ay</w:t>
      </w: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327587" w:rsidRDefault="00EE5BC3">
      <w:pPr>
        <w:rPr>
          <w:b/>
        </w:rPr>
      </w:pPr>
      <w:r>
        <w:rPr>
          <w:b/>
        </w:rPr>
        <w:t>3)</w:t>
      </w:r>
    </w:p>
    <w:tbl>
      <w:tblPr>
        <w:tblW w:w="481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2436"/>
        <w:gridCol w:w="2383"/>
      </w:tblGrid>
      <w:tr w:rsidR="00EE5BC3" w:rsidRPr="00E97C52" w:rsidTr="00E97C52">
        <w:trPr>
          <w:trHeight w:val="1645"/>
        </w:trPr>
        <w:tc>
          <w:tcPr>
            <w:tcW w:w="2436" w:type="dxa"/>
          </w:tcPr>
          <w:p w:rsidR="00EE5BC3" w:rsidRPr="00E97C52" w:rsidRDefault="00EE5BC3" w:rsidP="00E97C52">
            <w:pPr>
              <w:spacing w:after="0" w:line="240" w:lineRule="auto"/>
              <w:rPr>
                <w:b/>
              </w:rPr>
            </w:pPr>
            <w:r w:rsidRPr="00571103">
              <w:rPr>
                <w:b/>
                <w:noProof/>
                <w:lang w:eastAsia="tr-TR"/>
              </w:rPr>
              <w:pict>
                <v:shape id="Resim 3" o:spid="_x0000_i1026" type="#_x0000_t75" style="width:108pt;height:75.75pt;visibility:visible">
                  <v:imagedata r:id="rId5" o:title=""/>
                </v:shape>
              </w:pict>
            </w:r>
          </w:p>
        </w:tc>
        <w:tc>
          <w:tcPr>
            <w:tcW w:w="238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E97C52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cevaplayınız.(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6 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4)</w:t>
      </w:r>
    </w:p>
    <w:tbl>
      <w:tblPr>
        <w:tblW w:w="5229" w:type="dxa"/>
        <w:tblLook w:val="00A0"/>
      </w:tblPr>
      <w:tblGrid>
        <w:gridCol w:w="5229"/>
      </w:tblGrid>
      <w:tr w:rsidR="00EE5BC3" w:rsidRPr="00E97C52" w:rsidTr="00E97C52">
        <w:trPr>
          <w:trHeight w:val="965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571103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shape id="Resim 4" o:spid="_x0000_i1027" type="#_x0000_t75" style="width:238.5pt;height:52.5pt;visibility:visible">
                  <v:imagedata r:id="rId6" o:title=""/>
                </v:shape>
              </w:pict>
            </w:r>
          </w:p>
        </w:tc>
      </w:tr>
      <w:tr w:rsidR="00EE5BC3" w:rsidRPr="00E97C52" w:rsidTr="00E97C52">
        <w:trPr>
          <w:trHeight w:val="1019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Bir internet sitesine cumartesi günü 14 125 kişi girmiştir. Pazar günü ise cumartesi günü giren kişi sayısından 2 584  kişi fazla girdiğine göre , iki günde toplam kaç kişinin interne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 sitesine girdiğini bulunuz. (5</w:t>
            </w: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16709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30834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11541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31830</w:t>
      </w:r>
    </w:p>
    <w:p w:rsidR="00EE5BC3" w:rsidRDefault="00EE5BC3"/>
    <w:p w:rsidR="00EE5BC3" w:rsidRDefault="00EE5BC3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r w:rsidRPr="00C4365E">
        <w:rPr>
          <w:rFonts w:ascii="Comic Sans MS" w:hAnsi="Comic Sans MS"/>
          <w:b/>
          <w:sz w:val="20"/>
          <w:szCs w:val="20"/>
        </w:rPr>
        <w:t>Bir toplantı salonunda 8 kişilik 16 masa, 10 kişilik 15 masa vardır. Bu salona 300 kişi geldiğinde kaç kişi ayakta kalır.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B6C80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</w:t>
      </w:r>
      <w:r w:rsidRPr="008B6C80">
        <w:rPr>
          <w:rFonts w:ascii="Comic Sans MS" w:hAnsi="Comic Sans MS"/>
          <w:b/>
          <w:sz w:val="20"/>
          <w:szCs w:val="20"/>
        </w:rPr>
        <w:t xml:space="preserve"> P)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23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 (2x3=6 P)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=………..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 Aşağıdaki tabloda boş bırakılan yerleri doldurunuz. (9 P)</w:t>
      </w:r>
    </w:p>
    <w:tbl>
      <w:tblPr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452"/>
        <w:gridCol w:w="1463"/>
        <w:gridCol w:w="1415"/>
        <w:gridCol w:w="1019"/>
      </w:tblGrid>
      <w:tr w:rsidR="00EE5BC3" w:rsidRPr="00E97C52" w:rsidTr="00E97C52">
        <w:trPr>
          <w:trHeight w:val="48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>
              <w:pict>
                <v:shape id="_x0000_i1028" type="#_x0000_t75" style="width:19.5pt;height:1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719C3&quot;/&gt;&lt;wsp:rsid wsp:val=&quot;000603C4&quot;/&gt;&lt;wsp:rsid wsp:val=&quot;00064ABF&quot;/&gt;&lt;wsp:rsid wsp:val=&quot;001979E1&quot;/&gt;&lt;wsp:rsid wsp:val=&quot;002719C3&quot;/&gt;&lt;wsp:rsid wsp:val=&quot;002C36B1&quot;/&gt;&lt;wsp:rsid wsp:val=&quot;00327587&quot;/&gt;&lt;wsp:rsid wsp:val=&quot;00342170&quot;/&gt;&lt;wsp:rsid wsp:val=&quot;00471835&quot;/&gt;&lt;wsp:rsid wsp:val=&quot;00482A1D&quot;/&gt;&lt;wsp:rsid wsp:val=&quot;004D0CC9&quot;/&gt;&lt;wsp:rsid wsp:val=&quot;0055525F&quot;/&gt;&lt;wsp:rsid wsp:val=&quot;005F6F33&quot;/&gt;&lt;wsp:rsid wsp:val=&quot;006140F3&quot;/&gt;&lt;wsp:rsid wsp:val=&quot;006369BA&quot;/&gt;&lt;wsp:rsid wsp:val=&quot;006B0ED9&quot;/&gt;&lt;wsp:rsid wsp:val=&quot;006C6181&quot;/&gt;&lt;wsp:rsid wsp:val=&quot;007622C2&quot;/&gt;&lt;wsp:rsid wsp:val=&quot;00775CC1&quot;/&gt;&lt;wsp:rsid wsp:val=&quot;00784277&quot;/&gt;&lt;wsp:rsid wsp:val=&quot;00820B23&quot;/&gt;&lt;wsp:rsid wsp:val=&quot;00893E1D&quot;/&gt;&lt;wsp:rsid wsp:val=&quot;008B6C80&quot;/&gt;&lt;wsp:rsid wsp:val=&quot;009206FD&quot;/&gt;&lt;wsp:rsid wsp:val=&quot;00941C66&quot;/&gt;&lt;wsp:rsid wsp:val=&quot;00957E1E&quot;/&gt;&lt;wsp:rsid wsp:val=&quot;00963328&quot;/&gt;&lt;wsp:rsid wsp:val=&quot;00971854&quot;/&gt;&lt;wsp:rsid wsp:val=&quot;00A0325A&quot;/&gt;&lt;wsp:rsid wsp:val=&quot;00C4081F&quot;/&gt;&lt;wsp:rsid wsp:val=&quot;00D760DF&quot;/&gt;&lt;wsp:rsid wsp:val=&quot;00DD645C&quot;/&gt;&lt;wsp:rsid wsp:val=&quot;00E97C52&quot;/&gt;&lt;wsp:rsid wsp:val=&quot;00EB7BF3&quot;/&gt;&lt;wsp:rsid wsp:val=&quot;00F93524&quot;/&gt;&lt;/wsp:rsids&gt;&lt;/w:docPr&gt;&lt;w:body&gt;&lt;w:p wsp:rsidR=&quot;00000000&quot; wsp:rsidRDefault=&quot;007622C2&quot;&gt;&lt;m:oMathPara&gt;&lt;m:oMath&gt;&lt;m:sSup&gt;&lt;m:sSupPr&gt;&lt;m:ctrlPr&gt;&lt;w:rPr&gt;&lt;w:rFonts w:ascii=&quot;Cambria Math&quot; w:fareast=&quot;Calibri&quot; w:h-ansi=&quot;Cambria Math&quot; w:cs=&quot;Times New Roman&quot;/&gt;&lt;wx:font wx:val=&quot;Cambria Math&quot;/&gt;&lt;w:b/&gt;&lt;w:i/&gt;&lt;w:sz w:val=&quot;32&quot;/&gt;&lt;w:sz-cs w:val=&quot;3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4&lt;/m:t&gt;&lt;/m: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32&quot;/&gt;&lt;w:sz-cs w:val=&quot;32&quot;/&gt;&lt;/w:rPr&gt;&lt;m:t&gt;3&lt;/m:t&gt;&lt;/m:r&gt;&lt;m:ctrlPr&gt;&lt;w:rPr&gt;&lt;w:rFonts w:ascii=&quot;Cambria Math&quot; w:h-ansi=&quot;Cambria Math&quot;/&gt;&lt;wx:font wx:val=&quot;Cambria Math&quot;/&gt;&lt;w:b/&gt;&lt;w:i/&gt;&lt;w:sz w:val=&quot;32&quot;/&gt;&lt;w:sz-cs w:val=&quot;32&quot;/&gt;&lt;/w:rPr&gt;&lt;/m:ctrlP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 (6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5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167F81">
        <w:rPr>
          <w:rFonts w:ascii="Comic Sans MS" w:hAnsi="Comic Sans MS"/>
          <w:b/>
          <w:sz w:val="20"/>
          <w:szCs w:val="20"/>
        </w:rPr>
        <w:t>Saat 08: 30 ‘da işe başlayan Mehmet Bey saat  16 : 10 ‘da işten çıkmıştır. Buna göre kaç saat çalışmıştır?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24:40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17:40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07:40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Aşağıdaki İşlemleri yapınız? (10 puan)</w:t>
      </w:r>
    </w:p>
    <w:p w:rsidR="00EE5BC3" w:rsidRPr="007F703A" w:rsidRDefault="00EE5BC3" w:rsidP="00C84510">
      <w:r w:rsidRPr="007F703A">
        <w:t xml:space="preserve">a) </w:t>
      </w:r>
    </w:p>
    <w:p w:rsidR="00EE5BC3" w:rsidRPr="007F703A" w:rsidRDefault="00EE5BC3" w:rsidP="00C84510">
      <w:pPr>
        <w:rPr>
          <w:b/>
        </w:rPr>
      </w:pPr>
      <w:r w:rsidRPr="007F703A">
        <w:t xml:space="preserve">    </w:t>
      </w:r>
      <w:r w:rsidRPr="007F703A">
        <w:rPr>
          <w:b/>
        </w:rPr>
        <w:t>10sa    45dk  35sn</w:t>
      </w:r>
    </w:p>
    <w:p w:rsidR="00EE5BC3" w:rsidRPr="007F703A" w:rsidRDefault="00EE5BC3" w:rsidP="00C84510">
      <w:pPr>
        <w:rPr>
          <w:b/>
        </w:rPr>
      </w:pPr>
      <w:r>
        <w:rPr>
          <w:noProof/>
          <w:lang w:eastAsia="tr-TR"/>
        </w:rPr>
        <w:pict>
          <v:shape id="Artı 7" o:spid="_x0000_s1029" style="position:absolute;margin-left:-5.5pt;margin-top:16.5pt;width:16.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" path="m27776,84894r52356,l80132,29038r49286,l129418,84894r52356,l181774,134181r-52356,l129418,190037r-49286,l80132,134181r-52356,l27776,84894xe" strokecolor="#f79646" strokeweight="2pt">
            <v:path arrowok="t" o:connecttype="custom" o:connectlocs="27776,84894;80132,84894;80132,29038;129418,29038;129418,84894;181774,84894;181774,134181;129418,134181;129418,190037;80132,190037;80132,134181;27776,134181;27776,84894" o:connectangles="0,0,0,0,0,0,0,0,0,0,0,0,0"/>
          </v:shape>
        </w:pict>
      </w:r>
      <w:r w:rsidRPr="007F703A">
        <w:rPr>
          <w:b/>
        </w:rPr>
        <w:t xml:space="preserve">      5sa    25dk  35sn</w:t>
      </w:r>
    </w:p>
    <w:p w:rsidR="00EE5BC3" w:rsidRPr="007F703A" w:rsidRDefault="00EE5BC3" w:rsidP="00C84510">
      <w:pPr>
        <w:rPr>
          <w:b/>
        </w:rPr>
      </w:pPr>
      <w:r>
        <w:rPr>
          <w:noProof/>
          <w:lang w:eastAsia="tr-TR"/>
        </w:rPr>
        <w:pict>
          <v:shape id="Eksi 8" o:spid="_x0000_s1030" style="position:absolute;margin-left:-23.65pt;margin-top:2.2pt;width:178.5pt;height: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" path="m300484,43708r1665982,l1966466,70592r-1665982,l300484,43708xe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Pr="007F703A">
        <w:rPr>
          <w:b/>
        </w:rPr>
        <w:t xml:space="preserve">   </w:t>
      </w:r>
    </w:p>
    <w:p w:rsidR="00EE5BC3" w:rsidRDefault="00EE5BC3" w:rsidP="00C84510"/>
    <w:p w:rsidR="00EE5BC3" w:rsidRPr="007F703A" w:rsidRDefault="00EE5BC3" w:rsidP="00C84510">
      <w:r w:rsidRPr="007F703A">
        <w:t>b)</w:t>
      </w:r>
    </w:p>
    <w:p w:rsidR="00EE5BC3" w:rsidRPr="007F703A" w:rsidRDefault="00EE5BC3" w:rsidP="00C84510">
      <w:pPr>
        <w:rPr>
          <w:b/>
        </w:rPr>
      </w:pPr>
      <w:r w:rsidRPr="007F703A">
        <w:t xml:space="preserve">   </w:t>
      </w:r>
      <w:r w:rsidRPr="007F703A">
        <w:rPr>
          <w:b/>
        </w:rPr>
        <w:t xml:space="preserve"> 10sa    15dk  25sn</w:t>
      </w:r>
    </w:p>
    <w:p w:rsidR="00EE5BC3" w:rsidRPr="007F703A" w:rsidRDefault="00EE5BC3" w:rsidP="00C84510">
      <w:pPr>
        <w:rPr>
          <w:b/>
        </w:rPr>
      </w:pPr>
      <w:r>
        <w:rPr>
          <w:noProof/>
          <w:lang w:eastAsia="tr-TR"/>
        </w:rPr>
        <w:pict>
          <v:shape id="Eksi 11" o:spid="_x0000_s1031" style="position:absolute;margin-left:0;margin-top:22.7pt;width:12.75pt;height: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" path="m21463,43708r118999,l140462,70592r-118999,l21463,43708xe" fillcolor="window" strokecolor="#f79646" strokeweight="2pt">
            <v:path arrowok="t" o:connecttype="custom" o:connectlocs="21463,43708;140462,43708;140462,70592;21463,70592;21463,43708" o:connectangles="0,0,0,0,0"/>
          </v:shape>
        </w:pict>
      </w:r>
      <w:r w:rsidRPr="007F703A">
        <w:rPr>
          <w:b/>
        </w:rPr>
        <w:t xml:space="preserve">      5sa    25dk  35sn</w:t>
      </w:r>
    </w:p>
    <w:p w:rsidR="00EE5BC3" w:rsidRPr="007F703A" w:rsidRDefault="00EE5BC3" w:rsidP="00C84510">
      <w:pPr>
        <w:rPr>
          <w:b/>
        </w:rPr>
      </w:pPr>
      <w:r>
        <w:rPr>
          <w:noProof/>
          <w:lang w:eastAsia="tr-TR"/>
        </w:rPr>
        <w:pict>
          <v:shape id="Eksi 10" o:spid="_x0000_s1032" style="position:absolute;margin-left:-23.65pt;margin-top:2.2pt;width:178.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" path="m300484,43708r1665982,l1966466,70592r-1665982,l300484,43708xe" fillcolor="window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Pr="007F703A">
        <w:rPr>
          <w:b/>
        </w:rPr>
        <w:t xml:space="preserve">   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6B0ED9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11) İzmir'den 08:20 de hareket eden yolcu otobüsü 8 saat 15 dakika sonra Ankara'ya ulaşıyor. Otobüs yol boyunca 25'er dakikalık 2 mola verdiğine göre, </w:t>
      </w:r>
      <w:r w:rsidRPr="005B4E80">
        <w:rPr>
          <w:rFonts w:ascii="Comic Sans MS" w:hAnsi="Comic Sans MS"/>
          <w:b/>
          <w:i/>
          <w:sz w:val="20"/>
          <w:szCs w:val="20"/>
          <w:u w:val="single"/>
        </w:rPr>
        <w:t>mola vermeseydi</w:t>
      </w:r>
      <w:r>
        <w:rPr>
          <w:rFonts w:ascii="Comic Sans MS" w:hAnsi="Comic Sans MS"/>
          <w:b/>
          <w:sz w:val="20"/>
          <w:szCs w:val="20"/>
        </w:rPr>
        <w:t xml:space="preserve"> saat kaçta Ankara'da olurdu? (5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15:45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16:55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16:10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16:35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B4E8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B4E80">
        <w:rPr>
          <w:rFonts w:ascii="Comic Sans MS" w:hAnsi="Comic Sans MS"/>
          <w:b/>
          <w:sz w:val="20"/>
          <w:szCs w:val="20"/>
        </w:rPr>
        <w:t>Zeynep 15 Haziran  2006 tarihinde doğmuştur. Zeynep 11 Mart 2015 tarihinde kaç yaşında olur?  Ay, gün,yıl olarak bulunuz?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E5BC3" w:rsidRPr="005B4E80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b/>
        </w:rPr>
      </w:pPr>
      <w:r w:rsidRPr="005B4E80">
        <w:rPr>
          <w:b/>
        </w:rPr>
        <w:t>13) 906x101 çarpımının kaç fazlası 100 000 sayısına eşit olur?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8464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8474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8484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8494</w:t>
      </w:r>
    </w:p>
    <w:p w:rsidR="00EE5BC3" w:rsidRDefault="00EE5BC3">
      <w:pPr>
        <w:rPr>
          <w:b/>
        </w:rPr>
      </w:pPr>
      <w:r>
        <w:rPr>
          <w:b/>
        </w:rPr>
        <w:t xml:space="preserve">14) Bir park yerinde 42 otomobil, 14 bisiklet bulunmaktadır. Bu park yerindeki otomobil ve bisikletlerin toplam tekerlek sayısı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196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198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208</w:t>
      </w:r>
    </w:p>
    <w:p w:rsidR="00EE5BC3" w:rsidRPr="00955E89" w:rsidRDefault="00EE5BC3" w:rsidP="00C4365E">
      <w:pPr>
        <w:rPr>
          <w:rFonts w:ascii="Comic Sans MS" w:hAnsi="Comic Sans MS"/>
          <w:b/>
          <w:sz w:val="20"/>
          <w:szCs w:val="20"/>
        </w:rPr>
      </w:pPr>
      <w:r w:rsidRPr="00955E89">
        <w:rPr>
          <w:rFonts w:ascii="Comic Sans MS" w:hAnsi="Comic Sans MS"/>
          <w:b/>
          <w:sz w:val="20"/>
          <w:szCs w:val="20"/>
        </w:rPr>
        <w:t>15) Akşam saat 22:02'de yatan Nilay, sabah saat 06:25'te kalkmıştır. Nilay kaç saat uyumuştur?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955E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28:27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16:27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01:58</w:t>
      </w:r>
    </w:p>
    <w:p w:rsidR="00EE5BC3" w:rsidRPr="00955E89" w:rsidRDefault="00EE5BC3" w:rsidP="00955E89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16) 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Milyonlar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,binler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245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ve birler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760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olan sayı  kaçtır?</w:t>
      </w:r>
      <w:r w:rsidRPr="00955E8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>A)3 760 245                      B) 3 245 760</w:t>
      </w:r>
      <w:r w:rsidRPr="00955E89">
        <w:rPr>
          <w:rFonts w:ascii="Comic Sans MS" w:hAnsi="Comic Sans MS"/>
          <w:color w:val="000000"/>
          <w:sz w:val="20"/>
          <w:szCs w:val="20"/>
        </w:rPr>
        <w:tab/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 xml:space="preserve">C) 760 245                         D)3 542  760      </w:t>
      </w:r>
    </w:p>
    <w:p w:rsidR="00EE5BC3" w:rsidRPr="008B6C80" w:rsidRDefault="00EE5BC3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 xml:space="preserve">Hepinize Başarılar Bilerim  </w:t>
      </w:r>
      <w:r w:rsidRPr="00CD6B62">
        <w:rPr>
          <w:rFonts w:ascii="Comic Sans MS" w:hAnsi="Comic Sans MS"/>
          <w:b/>
          <w:sz w:val="20"/>
          <w:szCs w:val="20"/>
        </w:rPr>
        <w:sym w:font="Wingdings" w:char="F04A"/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Burhan DEMİR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Matematik Öğretmeni</w:t>
      </w:r>
    </w:p>
    <w:sectPr w:rsidR="00EE5BC3" w:rsidRPr="00CD6B62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9C3"/>
    <w:rsid w:val="000603C4"/>
    <w:rsid w:val="00064ABF"/>
    <w:rsid w:val="00167F81"/>
    <w:rsid w:val="001979E1"/>
    <w:rsid w:val="002168DD"/>
    <w:rsid w:val="002719C3"/>
    <w:rsid w:val="002C36B1"/>
    <w:rsid w:val="00327587"/>
    <w:rsid w:val="00342170"/>
    <w:rsid w:val="003A349F"/>
    <w:rsid w:val="00471835"/>
    <w:rsid w:val="00482A1D"/>
    <w:rsid w:val="004D0CC9"/>
    <w:rsid w:val="0055525F"/>
    <w:rsid w:val="00571103"/>
    <w:rsid w:val="005B4E80"/>
    <w:rsid w:val="005F6F33"/>
    <w:rsid w:val="006140F3"/>
    <w:rsid w:val="006369BA"/>
    <w:rsid w:val="006B0ED9"/>
    <w:rsid w:val="006C6181"/>
    <w:rsid w:val="00775CC1"/>
    <w:rsid w:val="00784277"/>
    <w:rsid w:val="007C5E74"/>
    <w:rsid w:val="007F703A"/>
    <w:rsid w:val="00820B23"/>
    <w:rsid w:val="00893E1D"/>
    <w:rsid w:val="008B6C80"/>
    <w:rsid w:val="009206FD"/>
    <w:rsid w:val="00941C66"/>
    <w:rsid w:val="00955E89"/>
    <w:rsid w:val="00957E1E"/>
    <w:rsid w:val="00963328"/>
    <w:rsid w:val="00971854"/>
    <w:rsid w:val="00A0325A"/>
    <w:rsid w:val="00C4081F"/>
    <w:rsid w:val="00C4365E"/>
    <w:rsid w:val="00C826C1"/>
    <w:rsid w:val="00C84510"/>
    <w:rsid w:val="00CD6B62"/>
    <w:rsid w:val="00D760DF"/>
    <w:rsid w:val="00DA5B56"/>
    <w:rsid w:val="00DD645C"/>
    <w:rsid w:val="00E97C52"/>
    <w:rsid w:val="00EB7BF3"/>
    <w:rsid w:val="00EE5BC3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19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D0CC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20B2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C84510"/>
    <w:pPr>
      <w:spacing w:line="288" w:lineRule="auto"/>
      <w:ind w:left="720"/>
      <w:contextualSpacing/>
    </w:pPr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456</Words>
  <Characters>2605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BİRSEN</cp:lastModifiedBy>
  <cp:revision>3</cp:revision>
  <dcterms:created xsi:type="dcterms:W3CDTF">2015-12-10T21:55:00Z</dcterms:created>
  <dcterms:modified xsi:type="dcterms:W3CDTF">2015-12-10T21:59:00Z</dcterms:modified>
  <cp:category>www.sorubak.com</cp:category>
</cp:coreProperties>
</file>