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827" w:rsidRPr="00C74424" w:rsidRDefault="00A86827" w:rsidP="00C74424">
      <w:pPr>
        <w:ind w:right="-449"/>
        <w:jc w:val="center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59pt;margin-top:40.5pt;width:82.5pt;height:60pt;z-index:251642368">
            <v:textbox>
              <w:txbxContent>
                <w:p w:rsidR="00A86827" w:rsidRDefault="00A86827" w:rsidP="00C74424">
                  <w:pPr>
                    <w:jc w:val="center"/>
                  </w:pPr>
                  <w:r>
                    <w:t>MARK</w:t>
                  </w:r>
                </w:p>
              </w:txbxContent>
            </v:textbox>
          </v:shape>
        </w:pict>
      </w:r>
      <w:r>
        <w:rPr>
          <w:noProof/>
        </w:rPr>
        <w:t xml:space="preserve">2016-2017 </w:t>
      </w:r>
      <w:r w:rsidRPr="00C74424">
        <w:rPr>
          <w:rFonts w:ascii="Comic Sans MS" w:hAnsi="Comic Sans MS" w:cs="Comic Sans MS"/>
          <w:b/>
          <w:bCs/>
          <w:sz w:val="28"/>
          <w:szCs w:val="28"/>
        </w:rPr>
        <w:t xml:space="preserve"> EDUCATIONAL YEAR 100. YIL ZAFER SECONDARY SCHOOL 5th GRADES 1st TERM 1st WRITTEN ENGLISH EXAM</w:t>
      </w:r>
    </w:p>
    <w:p w:rsidR="00A86827" w:rsidRPr="00E54F0B" w:rsidRDefault="00A86827" w:rsidP="00E54F0B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NAME-SURNAME:</w:t>
      </w:r>
      <w:r>
        <w:rPr>
          <w:rFonts w:ascii="Comic Sans MS" w:hAnsi="Comic Sans MS" w:cs="Comic Sans MS"/>
          <w:sz w:val="20"/>
          <w:szCs w:val="20"/>
        </w:rPr>
        <w:t xml:space="preserve">                                                             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CLASS:  </w:t>
      </w:r>
      <w:r>
        <w:rPr>
          <w:rFonts w:ascii="Comic Sans MS" w:hAnsi="Comic Sans MS" w:cs="Comic Sans MS"/>
          <w:sz w:val="20"/>
          <w:szCs w:val="20"/>
        </w:rPr>
        <w:t xml:space="preserve">               </w:t>
      </w:r>
      <w:r>
        <w:rPr>
          <w:rFonts w:ascii="Comic Sans MS" w:hAnsi="Comic Sans MS" w:cs="Comic Sans MS"/>
          <w:b/>
          <w:bCs/>
          <w:sz w:val="20"/>
          <w:szCs w:val="20"/>
        </w:rPr>
        <w:t>NUMBER:</w:t>
      </w:r>
    </w:p>
    <w:p w:rsidR="00A86827" w:rsidRDefault="00A86827" w:rsidP="008F2EE1">
      <w:pPr>
        <w:ind w:right="-1368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A. Boşlukları “in, on, at” ile doldurunuz. (5x2=10)</w:t>
      </w:r>
    </w:p>
    <w:p w:rsidR="00A86827" w:rsidRPr="005E761F" w:rsidRDefault="00A86827" w:rsidP="008F2EE1">
      <w:pPr>
        <w:ind w:right="-1368"/>
        <w:rPr>
          <w:rFonts w:ascii="Comic Sans MS" w:hAnsi="Comic Sans MS" w:cs="Comic Sans MS"/>
        </w:rPr>
      </w:pPr>
      <w:r w:rsidRPr="005E761F">
        <w:rPr>
          <w:rFonts w:ascii="Comic Sans MS" w:hAnsi="Comic Sans MS" w:cs="Comic Sans MS"/>
        </w:rPr>
        <w:t xml:space="preserve"> 1. I brush my teeth ……………… the evenings.</w:t>
      </w:r>
    </w:p>
    <w:p w:rsidR="00A86827" w:rsidRPr="005E761F" w:rsidRDefault="00A86827" w:rsidP="008F2EE1">
      <w:pPr>
        <w:ind w:right="-136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2</w:t>
      </w:r>
      <w:r w:rsidRPr="005E761F">
        <w:rPr>
          <w:rFonts w:ascii="Comic Sans MS" w:hAnsi="Comic Sans MS" w:cs="Comic Sans MS"/>
        </w:rPr>
        <w:t>. I go to a golf club ……………… Sundays.</w:t>
      </w:r>
    </w:p>
    <w:p w:rsidR="00A86827" w:rsidRPr="005E761F" w:rsidRDefault="00A86827" w:rsidP="008F2EE1">
      <w:pPr>
        <w:ind w:right="-136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3</w:t>
      </w:r>
      <w:r w:rsidRPr="005E761F">
        <w:rPr>
          <w:rFonts w:ascii="Comic Sans MS" w:hAnsi="Comic Sans MS" w:cs="Comic Sans MS"/>
        </w:rPr>
        <w:t>. Roger goes online ………………… nine o’clock every evening.</w:t>
      </w:r>
    </w:p>
    <w:p w:rsidR="00A86827" w:rsidRPr="005E761F" w:rsidRDefault="00A86827" w:rsidP="008F2EE1">
      <w:pPr>
        <w:ind w:right="-136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4</w:t>
      </w:r>
      <w:r w:rsidRPr="005E761F">
        <w:rPr>
          <w:rFonts w:ascii="Comic Sans MS" w:hAnsi="Comic Sans MS" w:cs="Comic Sans MS"/>
        </w:rPr>
        <w:t>. My father washes his car ………………… Saturdays.</w:t>
      </w:r>
    </w:p>
    <w:p w:rsidR="00A86827" w:rsidRPr="005E761F" w:rsidRDefault="00A86827" w:rsidP="008F2EE1">
      <w:pPr>
        <w:ind w:right="-136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5</w:t>
      </w:r>
      <w:r w:rsidRPr="005E761F">
        <w:rPr>
          <w:rFonts w:ascii="Comic Sans MS" w:hAnsi="Comic Sans MS" w:cs="Comic Sans MS"/>
        </w:rPr>
        <w:t xml:space="preserve">. Micheal usually combs his hair ………………… the mornings. </w:t>
      </w:r>
    </w:p>
    <w:p w:rsidR="00A86827" w:rsidRPr="008F2EE1" w:rsidRDefault="00A86827" w:rsidP="008F2EE1">
      <w:pPr>
        <w:ind w:right="-1368"/>
        <w:rPr>
          <w:rFonts w:ascii="Comic Sans MS" w:hAnsi="Comic Sans MS" w:cs="Comic Sans MS"/>
          <w:b/>
          <w:bCs/>
        </w:rPr>
      </w:pPr>
      <w:r>
        <w:rPr>
          <w:noProof/>
        </w:rPr>
        <w:pict>
          <v:rect id="_x0000_s1027" style="position:absolute;margin-left:-88.5pt;margin-top:22pt;width:27pt;height:27pt;z-index:251633152"/>
        </w:pict>
      </w:r>
      <w:r>
        <w:rPr>
          <w:noProof/>
        </w:rPr>
        <w:pict>
          <v:rect id="_x0000_s1028" style="position:absolute;margin-left:-81pt;margin-top:3.45pt;width:27pt;height:27pt;z-index:251632128"/>
        </w:pict>
      </w:r>
      <w:r>
        <w:rPr>
          <w:rFonts w:ascii="Comic Sans MS" w:hAnsi="Comic Sans MS" w:cs="Comic Sans MS"/>
          <w:b/>
          <w:bCs/>
        </w:rPr>
        <w:t>B</w:t>
      </w:r>
      <w:r w:rsidRPr="0051480B">
        <w:rPr>
          <w:rFonts w:ascii="Comic Sans MS" w:hAnsi="Comic Sans MS" w:cs="Comic Sans MS"/>
        </w:rPr>
        <w:t xml:space="preserve">. </w:t>
      </w:r>
      <w:r>
        <w:rPr>
          <w:rFonts w:ascii="Comic Sans MS" w:hAnsi="Comic Sans MS" w:cs="Comic Sans MS"/>
          <w:b/>
          <w:bCs/>
        </w:rPr>
        <w:t>Parçayı okuyunuz ve</w:t>
      </w:r>
      <w:r w:rsidRPr="0051480B">
        <w:rPr>
          <w:rFonts w:ascii="Comic Sans MS" w:hAnsi="Comic Sans MS" w:cs="Comic Sans MS"/>
          <w:b/>
          <w:bCs/>
        </w:rPr>
        <w:t xml:space="preserve"> doğru</w:t>
      </w:r>
      <w:r>
        <w:rPr>
          <w:rFonts w:ascii="Comic Sans MS" w:hAnsi="Comic Sans MS" w:cs="Comic Sans MS"/>
          <w:b/>
          <w:bCs/>
        </w:rPr>
        <w:t xml:space="preserve"> olan cümleler için “True”,</w:t>
      </w:r>
      <w:r w:rsidRPr="0051480B">
        <w:rPr>
          <w:rFonts w:ascii="Comic Sans MS" w:hAnsi="Comic Sans MS" w:cs="Comic Sans MS"/>
          <w:b/>
          <w:bCs/>
        </w:rPr>
        <w:t>yanlış</w:t>
      </w:r>
      <w:r>
        <w:rPr>
          <w:rFonts w:ascii="Comic Sans MS" w:hAnsi="Comic Sans MS" w:cs="Comic Sans MS"/>
          <w:b/>
          <w:bCs/>
        </w:rPr>
        <w:t xml:space="preserve"> olan cümleler için “False”</w:t>
      </w:r>
      <w:r w:rsidRPr="0051480B">
        <w:rPr>
          <w:rFonts w:ascii="Comic Sans MS" w:hAnsi="Comic Sans MS" w:cs="Comic Sans MS"/>
          <w:b/>
          <w:bCs/>
        </w:rPr>
        <w:t xml:space="preserve"> yazınız.</w:t>
      </w:r>
      <w:r>
        <w:rPr>
          <w:rFonts w:ascii="Comic Sans MS" w:hAnsi="Comic Sans MS" w:cs="Comic Sans MS"/>
          <w:b/>
          <w:bCs/>
        </w:rPr>
        <w:t>(6x3=18)</w:t>
      </w:r>
      <w:r w:rsidRPr="0051480B">
        <w:rPr>
          <w:rFonts w:ascii="Comic Sans MS" w:hAnsi="Comic Sans MS" w:cs="Comic Sans MS"/>
          <w:b/>
          <w:bCs/>
        </w:rPr>
        <w:t xml:space="preserve"> </w:t>
      </w:r>
    </w:p>
    <w:p w:rsidR="00A86827" w:rsidRPr="0051480B" w:rsidRDefault="00A86827" w:rsidP="00E54F0B">
      <w:pPr>
        <w:rPr>
          <w:rFonts w:ascii="Comic Sans MS" w:hAnsi="Comic Sans MS" w:cs="Comic Sans MS"/>
        </w:rPr>
      </w:pPr>
      <w:r>
        <w:rPr>
          <w:noProof/>
        </w:rPr>
        <w:pict>
          <v:rect id="_x0000_s1029" style="position:absolute;margin-left:18pt;margin-top:6pt;width:441pt;height:66.4pt;z-index:251634176">
            <v:textbox style="mso-next-textbox:#_x0000_s1029">
              <w:txbxContent>
                <w:p w:rsidR="00A86827" w:rsidRPr="0051480B" w:rsidRDefault="00A86827" w:rsidP="00E54F0B">
                  <w:pPr>
                    <w:ind w:firstLine="708"/>
                    <w:rPr>
                      <w:rFonts w:ascii="Comic Sans MS" w:hAnsi="Comic Sans MS" w:cs="Comic Sans MS"/>
                    </w:rPr>
                  </w:pPr>
                  <w:r w:rsidRPr="0051480B">
                    <w:rPr>
                      <w:rFonts w:ascii="Comic Sans MS" w:hAnsi="Comic Sans MS" w:cs="Comic Sans MS"/>
                    </w:rPr>
                    <w:t>Emre gets up at seven o’clock. Then, he has breakfast</w:t>
                  </w:r>
                  <w:r>
                    <w:rPr>
                      <w:rFonts w:ascii="Comic Sans MS" w:hAnsi="Comic Sans MS" w:cs="Comic Sans MS"/>
                    </w:rPr>
                    <w:t xml:space="preserve"> at eight o’clock. After that, h</w:t>
                  </w:r>
                  <w:r w:rsidRPr="0051480B">
                    <w:rPr>
                      <w:rFonts w:ascii="Comic Sans MS" w:hAnsi="Comic Sans MS" w:cs="Comic Sans MS"/>
                    </w:rPr>
                    <w:t>e goes to school at nine o’clock</w:t>
                  </w:r>
                  <w:r>
                    <w:rPr>
                      <w:rFonts w:ascii="Comic Sans MS" w:hAnsi="Comic Sans MS" w:cs="Comic Sans MS"/>
                    </w:rPr>
                    <w:t>.</w:t>
                  </w:r>
                  <w:r w:rsidRPr="0051480B">
                    <w:rPr>
                      <w:rFonts w:ascii="Comic Sans MS" w:hAnsi="Comic Sans MS" w:cs="Comic Sans MS"/>
                    </w:rPr>
                    <w:t xml:space="preserve"> He has lunch at half past twelve. He leaves school at three o’clock</w:t>
                  </w:r>
                  <w:r>
                    <w:rPr>
                      <w:rFonts w:ascii="Comic Sans MS" w:hAnsi="Comic Sans MS" w:cs="Comic Sans MS"/>
                    </w:rPr>
                    <w:t>.</w:t>
                  </w:r>
                  <w:r w:rsidRPr="0051480B">
                    <w:rPr>
                      <w:rFonts w:ascii="Comic Sans MS" w:hAnsi="Comic Sans MS" w:cs="Comic Sans MS"/>
                    </w:rPr>
                    <w:t xml:space="preserve"> He arrives home at half past four.</w:t>
                  </w:r>
                </w:p>
              </w:txbxContent>
            </v:textbox>
          </v:rect>
        </w:pict>
      </w:r>
    </w:p>
    <w:p w:rsidR="00A86827" w:rsidRPr="0051480B" w:rsidRDefault="00A86827" w:rsidP="00E54F0B">
      <w:pPr>
        <w:rPr>
          <w:rFonts w:ascii="Comic Sans MS" w:hAnsi="Comic Sans MS" w:cs="Comic Sans MS"/>
        </w:rPr>
      </w:pPr>
    </w:p>
    <w:p w:rsidR="00A86827" w:rsidRPr="0051480B" w:rsidRDefault="00A86827" w:rsidP="00E54F0B">
      <w:pPr>
        <w:autoSpaceDE w:val="0"/>
        <w:autoSpaceDN w:val="0"/>
        <w:adjustRightInd w:val="0"/>
        <w:rPr>
          <w:rFonts w:ascii="Comic Sans MS" w:eastAsia="SourceSansPro-Regular" w:hAnsi="Comic Sans MS" w:cs="Times New Roman"/>
          <w:color w:val="00000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6" o:spid="_x0000_s1030" type="#_x0000_t75" style="position:absolute;margin-left:442.45pt;margin-top:25.7pt;width:65.3pt;height:126pt;z-index:-251680256;visibility:visible" wrapcoords="-248 0 -248 21471 21600 21471 21600 0 -248 0">
            <v:imagedata r:id="rId5" o:title=""/>
            <w10:wrap type="tight"/>
          </v:shape>
        </w:pict>
      </w:r>
    </w:p>
    <w:p w:rsidR="00A86827" w:rsidRPr="0051480B" w:rsidRDefault="00A86827" w:rsidP="00E54F0B">
      <w:pPr>
        <w:autoSpaceDE w:val="0"/>
        <w:autoSpaceDN w:val="0"/>
        <w:adjustRightInd w:val="0"/>
        <w:rPr>
          <w:rFonts w:ascii="Comic Sans MS" w:eastAsia="SourceSansPro-Regular" w:hAnsi="Comic Sans MS" w:cs="Comic Sans MS"/>
          <w:color w:val="FFFFFF"/>
        </w:rPr>
      </w:pPr>
      <w:r>
        <w:rPr>
          <w:noProof/>
        </w:rPr>
        <w:pict>
          <v:rect id="_x0000_s1031" style="position:absolute;margin-left:23.25pt;margin-top:9.05pt;width:351pt;height:102pt;z-index:251635200">
            <v:textbox style="mso-next-textbox:#_x0000_s1031">
              <w:txbxContent>
                <w:p w:rsidR="00A86827" w:rsidRPr="00F56808" w:rsidRDefault="00A86827" w:rsidP="00E54F0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  <w:r w:rsidRPr="00F56808">
                    <w:rPr>
                      <w:rFonts w:ascii="Comic Sans MS" w:eastAsia="SourceSansPro-Regular" w:hAnsi="Comic Sans MS" w:cs="Comic Sans MS"/>
                      <w:color w:val="000000"/>
                    </w:rPr>
                    <w:t>Emre gets up at 07</w:t>
                  </w:r>
                  <w:r>
                    <w:rPr>
                      <w:rFonts w:ascii="Comic Sans MS" w:eastAsia="SourceSansPro-Regular" w:hAnsi="Comic Sans MS" w:cs="Comic Sans MS"/>
                      <w:color w:val="000000"/>
                    </w:rPr>
                    <w:t xml:space="preserve">:30. </w:t>
                  </w:r>
                  <w:r>
                    <w:rPr>
                      <w:rFonts w:ascii="Comic Sans MS" w:eastAsia="SourceSansPro-Regular" w:hAnsi="Comic Sans MS" w:cs="Comic Sans MS"/>
                      <w:color w:val="000000"/>
                    </w:rPr>
                    <w:tab/>
                  </w:r>
                  <w:r>
                    <w:rPr>
                      <w:rFonts w:ascii="Comic Sans MS" w:eastAsia="SourceSansPro-Regular" w:hAnsi="Comic Sans MS" w:cs="Comic Sans MS"/>
                      <w:color w:val="000000"/>
                    </w:rPr>
                    <w:tab/>
                  </w:r>
                  <w:r>
                    <w:rPr>
                      <w:rFonts w:ascii="Comic Sans MS" w:eastAsia="SourceSansPro-Regular" w:hAnsi="Comic Sans MS" w:cs="Comic Sans MS"/>
                      <w:color w:val="000000"/>
                    </w:rPr>
                    <w:tab/>
                  </w:r>
                  <w:r w:rsidRPr="00F56808">
                    <w:rPr>
                      <w:rFonts w:ascii="Comic Sans MS" w:eastAsia="SourceSansPro-Regular" w:hAnsi="Comic Sans MS" w:cs="Comic Sans MS"/>
                      <w:b/>
                      <w:bCs/>
                      <w:color w:val="000000"/>
                    </w:rPr>
                    <w:t>………………</w:t>
                  </w:r>
                </w:p>
                <w:p w:rsidR="00A86827" w:rsidRPr="00F56808" w:rsidRDefault="00A86827" w:rsidP="00E54F0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  <w:r w:rsidRPr="00F56808">
                    <w:rPr>
                      <w:rFonts w:ascii="Comic Sans MS" w:hAnsi="Comic Sans MS" w:cs="Comic Sans MS"/>
                    </w:rPr>
                    <w:t xml:space="preserve">Emre doesn’t have breakfast. </w:t>
                  </w:r>
                  <w:r w:rsidRPr="00F56808">
                    <w:rPr>
                      <w:rFonts w:ascii="Comic Sans MS" w:hAnsi="Comic Sans MS" w:cs="Comic Sans MS"/>
                    </w:rPr>
                    <w:tab/>
                  </w:r>
                  <w:r w:rsidRPr="00F56808">
                    <w:rPr>
                      <w:rFonts w:ascii="Comic Sans MS" w:hAnsi="Comic Sans MS" w:cs="Comic Sans MS"/>
                    </w:rPr>
                    <w:tab/>
                  </w:r>
                  <w:r w:rsidRPr="00F56808">
                    <w:rPr>
                      <w:rFonts w:ascii="Comic Sans MS" w:eastAsia="SourceSansPro-Regular" w:hAnsi="Comic Sans MS" w:cs="Comic Sans MS"/>
                      <w:b/>
                      <w:bCs/>
                      <w:color w:val="000000"/>
                    </w:rPr>
                    <w:t>………………</w:t>
                  </w:r>
                  <w:r w:rsidRPr="00F56808">
                    <w:rPr>
                      <w:rFonts w:ascii="Comic Sans MS" w:hAnsi="Comic Sans MS" w:cs="Comic Sans MS"/>
                    </w:rPr>
                    <w:tab/>
                  </w:r>
                </w:p>
                <w:p w:rsidR="00A86827" w:rsidRPr="00F56808" w:rsidRDefault="00A86827" w:rsidP="00E54F0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F56808">
                    <w:rPr>
                      <w:rFonts w:ascii="Comic Sans MS" w:hAnsi="Comic Sans MS" w:cs="Comic Sans MS"/>
                    </w:rPr>
                    <w:t xml:space="preserve">Emre has lunch at 12:30. </w:t>
                  </w:r>
                  <w:r w:rsidRPr="00F56808">
                    <w:rPr>
                      <w:rFonts w:ascii="Comic Sans MS" w:hAnsi="Comic Sans MS" w:cs="Comic Sans MS"/>
                    </w:rPr>
                    <w:tab/>
                  </w:r>
                  <w:r w:rsidRPr="00F56808">
                    <w:rPr>
                      <w:rFonts w:ascii="Comic Sans MS" w:hAnsi="Comic Sans MS" w:cs="Comic Sans MS"/>
                    </w:rPr>
                    <w:tab/>
                  </w:r>
                  <w:r w:rsidRPr="00F56808">
                    <w:rPr>
                      <w:rFonts w:ascii="Comic Sans MS" w:hAnsi="Comic Sans MS" w:cs="Comic Sans MS"/>
                    </w:rPr>
                    <w:tab/>
                  </w:r>
                  <w:r w:rsidRPr="00F56808">
                    <w:rPr>
                      <w:rFonts w:ascii="Comic Sans MS" w:eastAsia="SourceSansPro-Regular" w:hAnsi="Comic Sans MS" w:cs="Comic Sans MS"/>
                      <w:b/>
                      <w:bCs/>
                      <w:color w:val="000000"/>
                    </w:rPr>
                    <w:t>………………</w:t>
                  </w:r>
                </w:p>
                <w:p w:rsidR="00A86827" w:rsidRPr="00F56808" w:rsidRDefault="00A86827" w:rsidP="00E54F0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  <w:r w:rsidRPr="00F56808">
                    <w:rPr>
                      <w:rFonts w:ascii="Comic Sans MS" w:hAnsi="Comic Sans MS" w:cs="Comic Sans MS"/>
                    </w:rPr>
                    <w:t xml:space="preserve">Emre goes to school at 10:00 o’clock. </w:t>
                  </w:r>
                  <w:r w:rsidRPr="00F56808">
                    <w:rPr>
                      <w:rFonts w:ascii="Comic Sans MS" w:hAnsi="Comic Sans MS" w:cs="Comic Sans MS"/>
                    </w:rPr>
                    <w:tab/>
                  </w:r>
                  <w:r w:rsidRPr="00F56808">
                    <w:rPr>
                      <w:rFonts w:ascii="Comic Sans MS" w:eastAsia="SourceSansPro-Regular" w:hAnsi="Comic Sans MS" w:cs="Comic Sans MS"/>
                      <w:b/>
                      <w:bCs/>
                      <w:color w:val="000000"/>
                    </w:rPr>
                    <w:t>………………</w:t>
                  </w:r>
                </w:p>
                <w:p w:rsidR="00A86827" w:rsidRPr="00F56808" w:rsidRDefault="00A86827" w:rsidP="00E54F0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Emre arrives home at 04:30. </w:t>
                  </w:r>
                  <w:r>
                    <w:rPr>
                      <w:rFonts w:ascii="Comic Sans MS" w:hAnsi="Comic Sans MS" w:cs="Comic Sans MS"/>
                    </w:rPr>
                    <w:tab/>
                  </w:r>
                  <w:r>
                    <w:rPr>
                      <w:rFonts w:ascii="Comic Sans MS" w:hAnsi="Comic Sans MS" w:cs="Comic Sans MS"/>
                    </w:rPr>
                    <w:tab/>
                  </w:r>
                  <w:r w:rsidRPr="00F56808">
                    <w:rPr>
                      <w:rFonts w:ascii="Comic Sans MS" w:eastAsia="SourceSansPro-Regular" w:hAnsi="Comic Sans MS" w:cs="Comic Sans MS"/>
                      <w:b/>
                      <w:bCs/>
                      <w:color w:val="000000"/>
                    </w:rPr>
                    <w:t>………………</w:t>
                  </w:r>
                </w:p>
                <w:p w:rsidR="00A86827" w:rsidRPr="00F56808" w:rsidRDefault="00A86827" w:rsidP="00E54F0B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 w:cs="Comic Sans MS"/>
                    </w:rPr>
                  </w:pPr>
                  <w:r w:rsidRPr="00F56808">
                    <w:rPr>
                      <w:rFonts w:ascii="Comic Sans MS" w:eastAsia="SourceSansPro-Regular" w:hAnsi="Comic Sans MS" w:cs="Comic Sans MS"/>
                      <w:color w:val="000000"/>
                    </w:rPr>
                    <w:t>Emre leaves school at 03:00 o’clock.</w:t>
                  </w:r>
                  <w:r>
                    <w:rPr>
                      <w:rFonts w:ascii="Comic Sans MS" w:eastAsia="SourceSansPro-Regular" w:hAnsi="Comic Sans MS" w:cs="Comic Sans MS"/>
                      <w:color w:val="000000"/>
                    </w:rPr>
                    <w:t xml:space="preserve">         </w:t>
                  </w:r>
                  <w:r w:rsidRPr="00F56808">
                    <w:rPr>
                      <w:rFonts w:ascii="Comic Sans MS" w:eastAsia="SourceSansPro-Regular" w:hAnsi="Comic Sans MS" w:cs="Comic Sans MS"/>
                      <w:b/>
                      <w:bCs/>
                      <w:color w:val="000000"/>
                    </w:rPr>
                    <w:t>………………</w:t>
                  </w:r>
                </w:p>
              </w:txbxContent>
            </v:textbox>
          </v:rect>
        </w:pict>
      </w:r>
      <w:r w:rsidRPr="0051480B">
        <w:rPr>
          <w:rFonts w:ascii="Comic Sans MS" w:eastAsia="SourceSansPro-Regular" w:hAnsi="Comic Sans MS" w:cs="Comic Sans MS"/>
          <w:color w:val="FFFFFF"/>
        </w:rPr>
        <w:t>1 2</w:t>
      </w:r>
    </w:p>
    <w:p w:rsidR="00A86827" w:rsidRPr="0051480B" w:rsidRDefault="00A86827" w:rsidP="00E54F0B">
      <w:pPr>
        <w:autoSpaceDE w:val="0"/>
        <w:autoSpaceDN w:val="0"/>
        <w:adjustRightInd w:val="0"/>
        <w:rPr>
          <w:rFonts w:ascii="Comic Sans MS" w:eastAsia="SourceSansPro-Regular" w:hAnsi="Comic Sans MS" w:cs="Comic Sans MS"/>
          <w:color w:val="FFFFFF"/>
        </w:rPr>
      </w:pPr>
      <w:r w:rsidRPr="0051480B">
        <w:rPr>
          <w:rFonts w:ascii="Comic Sans MS" w:eastAsia="SourceSansPro-Regular" w:hAnsi="Comic Sans MS" w:cs="Comic Sans MS"/>
          <w:color w:val="FFFFFF"/>
        </w:rPr>
        <w:t xml:space="preserve">4ng </w:t>
      </w:r>
    </w:p>
    <w:p w:rsidR="00A86827" w:rsidRPr="0051480B" w:rsidRDefault="00A86827" w:rsidP="00E54F0B">
      <w:pPr>
        <w:autoSpaceDE w:val="0"/>
        <w:autoSpaceDN w:val="0"/>
        <w:adjustRightInd w:val="0"/>
        <w:rPr>
          <w:rFonts w:ascii="Comic Sans MS" w:eastAsia="SourceSansPro-Regular" w:hAnsi="Comic Sans MS" w:cs="Comic Sans MS"/>
          <w:color w:val="FFFFFF"/>
        </w:rPr>
      </w:pPr>
      <w:r w:rsidRPr="0051480B">
        <w:rPr>
          <w:rFonts w:ascii="Comic Sans MS" w:eastAsia="SourceSansPro-Regular" w:hAnsi="Comic Sans MS" w:cs="Comic Sans MS"/>
          <w:color w:val="FFFFFF"/>
        </w:rPr>
        <w:t>3</w:t>
      </w:r>
    </w:p>
    <w:p w:rsidR="00A86827" w:rsidRPr="0051480B" w:rsidRDefault="00A86827" w:rsidP="00E54F0B">
      <w:pPr>
        <w:rPr>
          <w:rFonts w:ascii="Comic Sans MS" w:hAnsi="Comic Sans MS" w:cs="Comic Sans MS"/>
        </w:rPr>
      </w:pPr>
      <w:r w:rsidRPr="0051480B">
        <w:rPr>
          <w:rFonts w:ascii="Comic Sans MS" w:eastAsia="SourceSansPro-Regular" w:hAnsi="Comic Sans MS" w:cs="Comic Sans MS"/>
          <w:color w:val="FFFFFF"/>
        </w:rPr>
        <w:t>5</w:t>
      </w:r>
    </w:p>
    <w:p w:rsidR="00A86827" w:rsidRDefault="00A86827" w:rsidP="00F56808">
      <w:pPr>
        <w:pStyle w:val="ListeParagraf1"/>
        <w:ind w:left="0" w:right="-426"/>
        <w:rPr>
          <w:rFonts w:ascii="Comic Sans MS" w:hAnsi="Comic Sans MS" w:cs="Times New Roman"/>
          <w:lang w:eastAsia="tr-TR"/>
        </w:rPr>
      </w:pPr>
    </w:p>
    <w:p w:rsidR="00A86827" w:rsidRDefault="00A86827" w:rsidP="00F56808">
      <w:pPr>
        <w:pStyle w:val="ListeParagraf1"/>
        <w:ind w:left="0" w:right="-426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C.Karışık verilen kelimeleri uygun kutucuklara yazınız.(2x22=44)</w:t>
      </w:r>
    </w:p>
    <w:p w:rsidR="00A86827" w:rsidRDefault="00A86827" w:rsidP="00F56808">
      <w:pPr>
        <w:pStyle w:val="ListeParagraf1"/>
        <w:ind w:left="0" w:right="-426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shape id="_x0000_s1032" type="#_x0000_t202" style="position:absolute;margin-left:18pt;margin-top:5.5pt;width:468pt;height:56.25pt;z-index:251640320" stroked="f">
            <v:textbox>
              <w:txbxContent>
                <w:p w:rsidR="00A86827" w:rsidRPr="00C74424" w:rsidRDefault="00A86827">
                  <w:pPr>
                    <w:rPr>
                      <w:sz w:val="24"/>
                      <w:szCs w:val="24"/>
                    </w:rPr>
                  </w:pPr>
                  <w:r w:rsidRPr="00C74424">
                    <w:rPr>
                      <w:sz w:val="24"/>
                      <w:szCs w:val="24"/>
                    </w:rPr>
                    <w:t xml:space="preserve">February, Sunday, March, spring, January, April, Tuesday, July, August, September, Wednesday, winter, June, Monday, Friday, May, summer, October, autumn, November, Thursday, December, Saturday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33" style="position:absolute;margin-left:9pt;margin-top:1.75pt;width:484.5pt;height:64.5pt;z-index:251639296" arcsize="10923f"/>
        </w:pict>
      </w:r>
    </w:p>
    <w:p w:rsidR="00A86827" w:rsidRDefault="00A86827" w:rsidP="00F56808">
      <w:pPr>
        <w:pStyle w:val="ListeParagraf1"/>
        <w:ind w:left="0" w:right="-426"/>
        <w:rPr>
          <w:rFonts w:ascii="Comic Sans MS" w:hAnsi="Comic Sans MS" w:cs="Comic Sans MS"/>
          <w:b/>
          <w:bCs/>
        </w:rPr>
      </w:pPr>
    </w:p>
    <w:p w:rsidR="00A86827" w:rsidRDefault="00A86827" w:rsidP="00F56808">
      <w:pPr>
        <w:pStyle w:val="ListeParagraf1"/>
        <w:ind w:left="0" w:right="-426"/>
        <w:rPr>
          <w:rFonts w:ascii="Comic Sans MS" w:hAnsi="Comic Sans MS" w:cs="Comic Sans MS"/>
          <w:b/>
          <w:bCs/>
        </w:rPr>
      </w:pPr>
    </w:p>
    <w:p w:rsidR="00A86827" w:rsidRDefault="00A86827" w:rsidP="00F56808">
      <w:pPr>
        <w:pStyle w:val="ListeParagraf1"/>
        <w:ind w:left="0" w:right="-426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roundrect id="_x0000_s1034" style="position:absolute;margin-left:9pt;margin-top:13.4pt;width:93.75pt;height:195.65pt;z-index:251641344" arcsize="10923f"/>
        </w:pict>
      </w:r>
    </w:p>
    <w:p w:rsidR="00A86827" w:rsidRDefault="00A86827" w:rsidP="00F56808">
      <w:pPr>
        <w:pStyle w:val="ListeParagraf1"/>
        <w:ind w:left="0" w:right="-426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shape id="_x0000_s1035" type="#_x0000_t202" style="position:absolute;margin-left:249pt;margin-top:4.9pt;width:280.5pt;height:174pt;z-index:251647488" strokecolor="white">
            <v:textbox>
              <w:txbxContent>
                <w:p w:rsidR="00A86827" w:rsidRPr="00E27F77" w:rsidRDefault="00A86827" w:rsidP="00E27F77">
                  <w:pPr>
                    <w:jc w:val="center"/>
                    <w:rPr>
                      <w:b/>
                      <w:bCs/>
                    </w:rPr>
                  </w:pPr>
                  <w:r w:rsidRPr="00E27F77">
                    <w:rPr>
                      <w:b/>
                      <w:bCs/>
                    </w:rPr>
                    <w:t>MONTHS (aylar)</w:t>
                  </w:r>
                </w:p>
                <w:p w:rsidR="00A86827" w:rsidRPr="00E27F77" w:rsidRDefault="00A86827" w:rsidP="00E27F77">
                  <w:pPr>
                    <w:rPr>
                      <w:b/>
                      <w:bCs/>
                    </w:rPr>
                  </w:pPr>
                  <w:r w:rsidRPr="00E27F77">
                    <w:rPr>
                      <w:b/>
                      <w:bCs/>
                    </w:rPr>
                    <w:t>1</w:t>
                  </w:r>
                  <w:r w:rsidRPr="002E667E">
                    <w:t>. January</w:t>
                  </w:r>
                  <w:r w:rsidRPr="00E27F77">
                    <w:rPr>
                      <w:b/>
                      <w:bCs/>
                    </w:rPr>
                    <w:t xml:space="preserve">   </w:t>
                  </w:r>
                  <w:r>
                    <w:rPr>
                      <w:b/>
                      <w:bCs/>
                    </w:rPr>
                    <w:t xml:space="preserve">    </w:t>
                  </w:r>
                  <w:r w:rsidRPr="00E27F77">
                    <w:rPr>
                      <w:b/>
                      <w:bCs/>
                    </w:rPr>
                    <w:t xml:space="preserve">  </w:t>
                  </w:r>
                  <w:r>
                    <w:rPr>
                      <w:b/>
                      <w:bCs/>
                    </w:rPr>
                    <w:t xml:space="preserve">                  </w:t>
                  </w:r>
                  <w:r w:rsidRPr="00E27F77">
                    <w:rPr>
                      <w:b/>
                      <w:bCs/>
                    </w:rPr>
                    <w:t xml:space="preserve">        7.                       </w:t>
                  </w:r>
                </w:p>
                <w:p w:rsidR="00A86827" w:rsidRPr="00E27F77" w:rsidRDefault="00A86827" w:rsidP="00E27F77">
                  <w:pPr>
                    <w:rPr>
                      <w:b/>
                      <w:bCs/>
                    </w:rPr>
                  </w:pPr>
                  <w:r w:rsidRPr="00E27F77">
                    <w:rPr>
                      <w:b/>
                      <w:bCs/>
                    </w:rPr>
                    <w:t>2.                                                  8.</w:t>
                  </w:r>
                </w:p>
                <w:p w:rsidR="00A86827" w:rsidRPr="00E27F77" w:rsidRDefault="00A86827" w:rsidP="00E27F77">
                  <w:pPr>
                    <w:rPr>
                      <w:b/>
                      <w:bCs/>
                    </w:rPr>
                  </w:pPr>
                  <w:r w:rsidRPr="00E27F77">
                    <w:rPr>
                      <w:b/>
                      <w:bCs/>
                    </w:rPr>
                    <w:t>3.                                                  9.</w:t>
                  </w:r>
                </w:p>
                <w:p w:rsidR="00A86827" w:rsidRPr="00E27F77" w:rsidRDefault="00A86827" w:rsidP="00E27F77">
                  <w:pPr>
                    <w:rPr>
                      <w:b/>
                      <w:bCs/>
                    </w:rPr>
                  </w:pPr>
                  <w:r w:rsidRPr="00E27F77">
                    <w:rPr>
                      <w:b/>
                      <w:bCs/>
                    </w:rPr>
                    <w:t>4.                                                 10.</w:t>
                  </w:r>
                </w:p>
                <w:p w:rsidR="00A86827" w:rsidRPr="00E27F77" w:rsidRDefault="00A86827" w:rsidP="00E27F77">
                  <w:pPr>
                    <w:rPr>
                      <w:b/>
                      <w:bCs/>
                    </w:rPr>
                  </w:pPr>
                  <w:r w:rsidRPr="00E27F77">
                    <w:rPr>
                      <w:b/>
                      <w:bCs/>
                    </w:rPr>
                    <w:t>5.                                                 11.</w:t>
                  </w:r>
                </w:p>
                <w:p w:rsidR="00A86827" w:rsidRPr="00E27F77" w:rsidRDefault="00A86827" w:rsidP="00E27F77">
                  <w:pPr>
                    <w:rPr>
                      <w:b/>
                      <w:bCs/>
                    </w:rPr>
                  </w:pPr>
                  <w:r w:rsidRPr="00E27F77">
                    <w:rPr>
                      <w:b/>
                      <w:bCs/>
                    </w:rPr>
                    <w:t>6.                                                 12.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36" style="position:absolute;margin-left:244.5pt;margin-top:.9pt;width:289.5pt;height:184.5pt;z-index:251646464"/>
        </w:pict>
      </w:r>
      <w:r>
        <w:rPr>
          <w:noProof/>
          <w:lang w:eastAsia="tr-TR"/>
        </w:rPr>
        <w:pict>
          <v:oval id="_x0000_s1037" style="position:absolute;margin-left:113.25pt;margin-top:.9pt;width:124.5pt;height:190.5pt;z-index:251644416"/>
        </w:pict>
      </w:r>
      <w:r>
        <w:rPr>
          <w:noProof/>
          <w:lang w:eastAsia="tr-TR"/>
        </w:rPr>
        <w:pict>
          <v:shape id="_x0000_s1038" type="#_x0000_t202" style="position:absolute;margin-left:18pt;margin-top:.9pt;width:78pt;height:184.5pt;z-index:251643392" strokecolor="white">
            <v:textbox>
              <w:txbxContent>
                <w:p w:rsidR="00A86827" w:rsidRPr="00E27F77" w:rsidRDefault="00A86827" w:rsidP="00E27F77">
                  <w:pPr>
                    <w:spacing w:line="240" w:lineRule="auto"/>
                    <w:rPr>
                      <w:b/>
                      <w:bCs/>
                    </w:rPr>
                  </w:pPr>
                  <w:r w:rsidRPr="00E27F77">
                    <w:rPr>
                      <w:b/>
                      <w:bCs/>
                    </w:rPr>
                    <w:t>DAYS(günler)</w:t>
                  </w:r>
                </w:p>
                <w:p w:rsidR="00A86827" w:rsidRPr="00E27F77" w:rsidRDefault="00A86827" w:rsidP="00E27F77">
                  <w:pPr>
                    <w:spacing w:line="240" w:lineRule="auto"/>
                    <w:rPr>
                      <w:b/>
                      <w:bCs/>
                    </w:rPr>
                  </w:pPr>
                  <w:r w:rsidRPr="00E27F77">
                    <w:rPr>
                      <w:b/>
                      <w:bCs/>
                    </w:rPr>
                    <w:t>1.</w:t>
                  </w:r>
                </w:p>
                <w:p w:rsidR="00A86827" w:rsidRPr="00E27F77" w:rsidRDefault="00A86827" w:rsidP="00E27F77">
                  <w:pPr>
                    <w:spacing w:line="240" w:lineRule="auto"/>
                    <w:rPr>
                      <w:b/>
                      <w:bCs/>
                    </w:rPr>
                  </w:pPr>
                  <w:r w:rsidRPr="00E27F77">
                    <w:rPr>
                      <w:b/>
                      <w:bCs/>
                    </w:rPr>
                    <w:t>2.</w:t>
                  </w:r>
                </w:p>
                <w:p w:rsidR="00A86827" w:rsidRPr="00E27F77" w:rsidRDefault="00A86827" w:rsidP="00E27F77">
                  <w:pPr>
                    <w:spacing w:line="240" w:lineRule="auto"/>
                    <w:rPr>
                      <w:b/>
                      <w:bCs/>
                    </w:rPr>
                  </w:pPr>
                  <w:r w:rsidRPr="00E27F77">
                    <w:rPr>
                      <w:b/>
                      <w:bCs/>
                    </w:rPr>
                    <w:t>3.</w:t>
                  </w:r>
                </w:p>
                <w:p w:rsidR="00A86827" w:rsidRPr="00E27F77" w:rsidRDefault="00A86827" w:rsidP="00E27F77">
                  <w:pPr>
                    <w:spacing w:line="240" w:lineRule="auto"/>
                    <w:rPr>
                      <w:b/>
                      <w:bCs/>
                    </w:rPr>
                  </w:pPr>
                  <w:r w:rsidRPr="00E27F77">
                    <w:rPr>
                      <w:b/>
                      <w:bCs/>
                    </w:rPr>
                    <w:t>4.</w:t>
                  </w:r>
                </w:p>
                <w:p w:rsidR="00A86827" w:rsidRPr="00E27F77" w:rsidRDefault="00A86827" w:rsidP="00E27F77">
                  <w:pPr>
                    <w:spacing w:line="240" w:lineRule="auto"/>
                    <w:rPr>
                      <w:b/>
                      <w:bCs/>
                    </w:rPr>
                  </w:pPr>
                  <w:r w:rsidRPr="00E27F77">
                    <w:rPr>
                      <w:b/>
                      <w:bCs/>
                    </w:rPr>
                    <w:t>5.</w:t>
                  </w:r>
                </w:p>
                <w:p w:rsidR="00A86827" w:rsidRPr="00E27F77" w:rsidRDefault="00A86827" w:rsidP="00E27F77">
                  <w:pPr>
                    <w:spacing w:line="240" w:lineRule="auto"/>
                    <w:rPr>
                      <w:b/>
                      <w:bCs/>
                    </w:rPr>
                  </w:pPr>
                  <w:r w:rsidRPr="00E27F77">
                    <w:rPr>
                      <w:b/>
                      <w:bCs/>
                    </w:rPr>
                    <w:t>6.</w:t>
                  </w:r>
                </w:p>
                <w:p w:rsidR="00A86827" w:rsidRDefault="00A86827" w:rsidP="00E27F77">
                  <w:pPr>
                    <w:spacing w:line="240" w:lineRule="auto"/>
                    <w:rPr>
                      <w:rFonts w:cs="Times New Roman"/>
                    </w:rPr>
                  </w:pPr>
                  <w:r w:rsidRPr="00E27F77">
                    <w:rPr>
                      <w:b/>
                      <w:bCs/>
                    </w:rPr>
                    <w:t>7.</w:t>
                  </w:r>
                </w:p>
              </w:txbxContent>
            </v:textbox>
          </v:shape>
        </w:pict>
      </w:r>
    </w:p>
    <w:p w:rsidR="00A86827" w:rsidRDefault="00A86827" w:rsidP="00F56808">
      <w:pPr>
        <w:pStyle w:val="ListeParagraf1"/>
        <w:ind w:left="0" w:right="-426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shape id="_x0000_s1039" type="#_x0000_t202" style="position:absolute;margin-left:136.5pt;margin-top:5.3pt;width:76.5pt;height:143.25pt;z-index:251645440" strokecolor="white">
            <v:textbox>
              <w:txbxContent>
                <w:p w:rsidR="00A86827" w:rsidRPr="00E27F77" w:rsidRDefault="00A86827" w:rsidP="00E27F77">
                  <w:pPr>
                    <w:jc w:val="center"/>
                    <w:rPr>
                      <w:b/>
                      <w:bCs/>
                    </w:rPr>
                  </w:pPr>
                  <w:r w:rsidRPr="00E27F77">
                    <w:rPr>
                      <w:b/>
                      <w:bCs/>
                    </w:rPr>
                    <w:t>SEASONS (mevsimler)</w:t>
                  </w:r>
                </w:p>
                <w:p w:rsidR="00A86827" w:rsidRPr="00E27F77" w:rsidRDefault="00A86827" w:rsidP="00E27F77">
                  <w:pPr>
                    <w:rPr>
                      <w:b/>
                      <w:bCs/>
                    </w:rPr>
                  </w:pPr>
                  <w:r w:rsidRPr="00E27F77">
                    <w:rPr>
                      <w:b/>
                      <w:bCs/>
                    </w:rPr>
                    <w:t>1.</w:t>
                  </w:r>
                </w:p>
                <w:p w:rsidR="00A86827" w:rsidRPr="00E27F77" w:rsidRDefault="00A86827" w:rsidP="00E27F77">
                  <w:pPr>
                    <w:rPr>
                      <w:b/>
                      <w:bCs/>
                    </w:rPr>
                  </w:pPr>
                  <w:r w:rsidRPr="00E27F77">
                    <w:rPr>
                      <w:b/>
                      <w:bCs/>
                    </w:rPr>
                    <w:t>2.</w:t>
                  </w:r>
                </w:p>
                <w:p w:rsidR="00A86827" w:rsidRPr="00E27F77" w:rsidRDefault="00A86827" w:rsidP="00E27F77">
                  <w:pPr>
                    <w:rPr>
                      <w:b/>
                      <w:bCs/>
                    </w:rPr>
                  </w:pPr>
                  <w:r w:rsidRPr="00E27F77">
                    <w:rPr>
                      <w:b/>
                      <w:bCs/>
                    </w:rPr>
                    <w:t>3.</w:t>
                  </w:r>
                </w:p>
                <w:p w:rsidR="00A86827" w:rsidRPr="00E27F77" w:rsidRDefault="00A86827" w:rsidP="00E27F77">
                  <w:pPr>
                    <w:rPr>
                      <w:b/>
                      <w:bCs/>
                    </w:rPr>
                  </w:pPr>
                  <w:r w:rsidRPr="00E27F77">
                    <w:rPr>
                      <w:b/>
                      <w:bCs/>
                    </w:rPr>
                    <w:t>4.</w:t>
                  </w:r>
                </w:p>
              </w:txbxContent>
            </v:textbox>
          </v:shape>
        </w:pict>
      </w:r>
    </w:p>
    <w:p w:rsidR="00A86827" w:rsidRDefault="00A86827" w:rsidP="00F56808">
      <w:pPr>
        <w:pStyle w:val="ListeParagraf1"/>
        <w:ind w:left="0" w:right="-426"/>
        <w:rPr>
          <w:rFonts w:ascii="Comic Sans MS" w:hAnsi="Comic Sans MS" w:cs="Comic Sans MS"/>
          <w:b/>
          <w:bCs/>
        </w:rPr>
      </w:pPr>
    </w:p>
    <w:p w:rsidR="00A86827" w:rsidRDefault="00A86827" w:rsidP="00F56808">
      <w:pPr>
        <w:pStyle w:val="ListeParagraf1"/>
        <w:ind w:left="0" w:right="-426"/>
        <w:rPr>
          <w:rFonts w:ascii="Comic Sans MS" w:hAnsi="Comic Sans MS" w:cs="Comic Sans MS"/>
          <w:b/>
          <w:bCs/>
        </w:rPr>
      </w:pPr>
    </w:p>
    <w:p w:rsidR="00A86827" w:rsidRDefault="00A86827" w:rsidP="00F56808">
      <w:pPr>
        <w:pStyle w:val="ListeParagraf1"/>
        <w:ind w:left="0" w:right="-426"/>
        <w:rPr>
          <w:rFonts w:ascii="Comic Sans MS" w:hAnsi="Comic Sans MS" w:cs="Comic Sans MS"/>
          <w:b/>
          <w:bCs/>
        </w:rPr>
      </w:pPr>
    </w:p>
    <w:p w:rsidR="00A86827" w:rsidRDefault="00A86827" w:rsidP="00F56808">
      <w:pPr>
        <w:pStyle w:val="ListeParagraf1"/>
        <w:ind w:left="0" w:right="-426"/>
        <w:rPr>
          <w:rFonts w:ascii="Comic Sans MS" w:hAnsi="Comic Sans MS" w:cs="Comic Sans MS"/>
          <w:b/>
          <w:bCs/>
        </w:rPr>
      </w:pPr>
    </w:p>
    <w:p w:rsidR="00A86827" w:rsidRDefault="00A86827" w:rsidP="00F56808">
      <w:pPr>
        <w:pStyle w:val="ListeParagraf1"/>
        <w:ind w:left="0" w:right="-426"/>
        <w:rPr>
          <w:rFonts w:ascii="Comic Sans MS" w:hAnsi="Comic Sans MS" w:cs="Comic Sans MS"/>
          <w:b/>
          <w:bCs/>
        </w:rPr>
      </w:pPr>
    </w:p>
    <w:p w:rsidR="00A86827" w:rsidRDefault="00A86827" w:rsidP="00F56808">
      <w:pPr>
        <w:pStyle w:val="ListeParagraf1"/>
        <w:ind w:left="0" w:right="-426"/>
        <w:rPr>
          <w:rFonts w:ascii="Comic Sans MS" w:hAnsi="Comic Sans MS" w:cs="Comic Sans MS"/>
          <w:b/>
          <w:bCs/>
        </w:rPr>
      </w:pPr>
    </w:p>
    <w:p w:rsidR="00A86827" w:rsidRDefault="00A86827" w:rsidP="00F56808">
      <w:pPr>
        <w:spacing w:after="0"/>
        <w:rPr>
          <w:rFonts w:ascii="Comic Sans MS" w:hAnsi="Comic Sans MS" w:cs="Comic Sans MS"/>
          <w:b/>
          <w:bCs/>
        </w:rPr>
      </w:pPr>
    </w:p>
    <w:p w:rsidR="00A86827" w:rsidRDefault="00A86827" w:rsidP="00F56808">
      <w:pPr>
        <w:spacing w:after="0"/>
        <w:rPr>
          <w:rFonts w:ascii="Comic Sans MS" w:hAnsi="Comic Sans MS" w:cs="Comic Sans MS"/>
          <w:b/>
          <w:bCs/>
        </w:rPr>
      </w:pPr>
    </w:p>
    <w:p w:rsidR="00A86827" w:rsidRDefault="00A86827" w:rsidP="00F56808">
      <w:pPr>
        <w:spacing w:after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D. Haritaya bakınız ve soruları haritaya göre cevaplayınız. (2x4=8)</w:t>
      </w:r>
    </w:p>
    <w:p w:rsidR="00A86827" w:rsidRDefault="00A86827" w:rsidP="00F56808">
      <w:pPr>
        <w:spacing w:after="0"/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395.25pt;margin-top:13.5pt;width:0;height:93.75pt;flip:y;z-index:251654656" o:connectortype="straight"/>
        </w:pict>
      </w:r>
      <w:r>
        <w:rPr>
          <w:noProof/>
        </w:rPr>
        <w:pict>
          <v:shape id="_x0000_s1041" type="#_x0000_t32" style="position:absolute;margin-left:354pt;margin-top:13.5pt;width:.05pt;height:36pt;z-index:251662848" o:connectortype="straight"/>
        </w:pict>
      </w:r>
      <w:r>
        <w:rPr>
          <w:noProof/>
        </w:rPr>
        <w:pict>
          <v:shape id="_x0000_s1042" type="#_x0000_t32" style="position:absolute;margin-left:317.25pt;margin-top:13.5pt;width:0;height:93.75pt;flip:y;z-index:251651584" o:connectortype="straight"/>
        </w:pict>
      </w:r>
      <w:r>
        <w:rPr>
          <w:noProof/>
        </w:rPr>
        <w:pict>
          <v:shape id="_x0000_s1043" type="#_x0000_t202" style="position:absolute;margin-left:-5.25pt;margin-top:13.5pt;width:533.25pt;height:243.75pt;z-index:251648512">
            <v:textbox>
              <w:txbxContent>
                <w:p w:rsidR="00A86827" w:rsidRDefault="00A86827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A86827" w:rsidRDefault="00A86827" w:rsidP="00F56808">
      <w:pPr>
        <w:spacing w:after="0"/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 id="_x0000_s1044" type="#_x0000_t202" style="position:absolute;margin-left:322.5pt;margin-top:12.7pt;width:26.25pt;height:211.9pt;z-index:251683328" strokecolor="white">
            <v:textbox style="mso-next-textbox:#_x0000_s1044">
              <w:txbxContent>
                <w:p w:rsidR="00A86827" w:rsidRPr="00B30101" w:rsidRDefault="00A86827" w:rsidP="00B30101">
                  <w:pPr>
                    <w:spacing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30101">
                    <w:rPr>
                      <w:b/>
                      <w:bCs/>
                      <w:sz w:val="20"/>
                      <w:szCs w:val="20"/>
                    </w:rPr>
                    <w:t>M</w:t>
                  </w:r>
                </w:p>
                <w:p w:rsidR="00A86827" w:rsidRPr="00B30101" w:rsidRDefault="00A86827" w:rsidP="00B30101">
                  <w:pPr>
                    <w:spacing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30101">
                    <w:rPr>
                      <w:b/>
                      <w:bCs/>
                      <w:sz w:val="20"/>
                      <w:szCs w:val="20"/>
                    </w:rPr>
                    <w:t>a</w:t>
                  </w:r>
                </w:p>
                <w:p w:rsidR="00A86827" w:rsidRPr="00B30101" w:rsidRDefault="00A86827" w:rsidP="00B30101">
                  <w:pPr>
                    <w:spacing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30101">
                    <w:rPr>
                      <w:b/>
                      <w:bCs/>
                      <w:sz w:val="20"/>
                      <w:szCs w:val="20"/>
                    </w:rPr>
                    <w:t>i</w:t>
                  </w:r>
                </w:p>
                <w:p w:rsidR="00A86827" w:rsidRPr="00B30101" w:rsidRDefault="00A86827" w:rsidP="00B30101">
                  <w:pPr>
                    <w:spacing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30101">
                    <w:rPr>
                      <w:b/>
                      <w:bCs/>
                      <w:sz w:val="20"/>
                      <w:szCs w:val="20"/>
                    </w:rPr>
                    <w:t>n</w:t>
                  </w:r>
                </w:p>
                <w:p w:rsidR="00A86827" w:rsidRPr="00B30101" w:rsidRDefault="00A86827" w:rsidP="00B30101">
                  <w:pPr>
                    <w:spacing w:line="240" w:lineRule="auto"/>
                    <w:rPr>
                      <w:rFonts w:cs="Times New Roman"/>
                      <w:b/>
                      <w:bCs/>
                      <w:sz w:val="20"/>
                      <w:szCs w:val="20"/>
                    </w:rPr>
                  </w:pPr>
                </w:p>
                <w:p w:rsidR="00A86827" w:rsidRPr="00B30101" w:rsidRDefault="00A86827" w:rsidP="00B30101">
                  <w:pPr>
                    <w:spacing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30101">
                    <w:rPr>
                      <w:b/>
                      <w:bCs/>
                      <w:sz w:val="20"/>
                      <w:szCs w:val="20"/>
                    </w:rPr>
                    <w:t>r</w:t>
                  </w:r>
                </w:p>
                <w:p w:rsidR="00A86827" w:rsidRPr="00B30101" w:rsidRDefault="00A86827" w:rsidP="00B30101">
                  <w:pPr>
                    <w:spacing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30101">
                    <w:rPr>
                      <w:b/>
                      <w:bCs/>
                      <w:sz w:val="20"/>
                      <w:szCs w:val="20"/>
                    </w:rPr>
                    <w:t>o</w:t>
                  </w:r>
                </w:p>
                <w:p w:rsidR="00A86827" w:rsidRPr="00B30101" w:rsidRDefault="00A86827" w:rsidP="00B30101">
                  <w:pPr>
                    <w:spacing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30101">
                    <w:rPr>
                      <w:b/>
                      <w:bCs/>
                      <w:sz w:val="20"/>
                      <w:szCs w:val="20"/>
                    </w:rPr>
                    <w:t>a</w:t>
                  </w:r>
                </w:p>
                <w:p w:rsidR="00A86827" w:rsidRPr="00B30101" w:rsidRDefault="00A86827" w:rsidP="00B30101">
                  <w:pPr>
                    <w:spacing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30101">
                    <w:rPr>
                      <w:b/>
                      <w:bCs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403.5pt;margin-top:4.85pt;width:108.75pt;height:73.5pt;z-index:251679232">
            <v:textbox style="mso-next-textbox:#_x0000_s1045">
              <w:txbxContent>
                <w:p w:rsidR="00A86827" w:rsidRDefault="00A86827">
                  <w:pPr>
                    <w:rPr>
                      <w:rFonts w:cs="Times New Roman"/>
                    </w:rPr>
                  </w:pPr>
                </w:p>
                <w:p w:rsidR="00A86827" w:rsidRDefault="00A86827" w:rsidP="00764A75">
                  <w:pPr>
                    <w:jc w:val="center"/>
                  </w:pPr>
                  <w:r>
                    <w:t>mosque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217.5pt;margin-top:8.6pt;width:73.65pt;height:66pt;z-index:251673088">
            <v:textbox style="mso-next-textbox:#_x0000_s1046">
              <w:txbxContent>
                <w:p w:rsidR="00A86827" w:rsidRDefault="00A86827">
                  <w:pPr>
                    <w:rPr>
                      <w:rFonts w:cs="Times New Roman"/>
                    </w:rPr>
                  </w:pPr>
                </w:p>
                <w:p w:rsidR="00A86827" w:rsidRDefault="00A86827" w:rsidP="00764A75">
                  <w:pPr>
                    <w:jc w:val="center"/>
                  </w:pPr>
                  <w:r>
                    <w:t>cinema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123.75pt;margin-top:4.85pt;width:78pt;height:69.75pt;z-index:251672064">
            <v:textbox style="mso-next-textbox:#_x0000_s1047">
              <w:txbxContent>
                <w:p w:rsidR="00A86827" w:rsidRDefault="00A86827">
                  <w:pPr>
                    <w:rPr>
                      <w:rFonts w:cs="Times New Roman"/>
                    </w:rPr>
                  </w:pPr>
                </w:p>
                <w:p w:rsidR="00A86827" w:rsidRDefault="00A86827" w:rsidP="00764A75">
                  <w:pPr>
                    <w:jc w:val="center"/>
                  </w:pPr>
                  <w:r>
                    <w:t>bank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6pt;margin-top:1.1pt;width:105.75pt;height:77.25pt;z-index:251671040">
            <v:textbox style="mso-next-textbox:#_x0000_s1048">
              <w:txbxContent>
                <w:p w:rsidR="00A86827" w:rsidRDefault="00A86827">
                  <w:pPr>
                    <w:rPr>
                      <w:rFonts w:cs="Times New Roman"/>
                    </w:rPr>
                  </w:pPr>
                </w:p>
                <w:p w:rsidR="00A86827" w:rsidRDefault="00A86827" w:rsidP="00764A75">
                  <w:pPr>
                    <w:jc w:val="center"/>
                  </w:pPr>
                  <w:r>
                    <w:t>playground</w:t>
                  </w:r>
                </w:p>
              </w:txbxContent>
            </v:textbox>
          </v:shape>
        </w:pict>
      </w:r>
    </w:p>
    <w:p w:rsidR="00A86827" w:rsidRDefault="00A86827" w:rsidP="00F56808">
      <w:pPr>
        <w:spacing w:after="0"/>
        <w:rPr>
          <w:rFonts w:ascii="Comic Sans MS" w:hAnsi="Comic Sans MS" w:cs="Comic Sans MS"/>
          <w:b/>
          <w:bCs/>
        </w:rPr>
      </w:pPr>
    </w:p>
    <w:p w:rsidR="00A86827" w:rsidRDefault="00A86827" w:rsidP="00F56808">
      <w:pPr>
        <w:spacing w:after="0"/>
        <w:rPr>
          <w:rFonts w:ascii="Comic Sans MS" w:hAnsi="Comic Sans MS" w:cs="Comic Sans MS"/>
          <w:b/>
          <w:bCs/>
        </w:rPr>
      </w:pPr>
    </w:p>
    <w:p w:rsidR="00A86827" w:rsidRDefault="00A86827" w:rsidP="00F56808">
      <w:pPr>
        <w:spacing w:after="0"/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 id="_x0000_s1049" type="#_x0000_t32" style="position:absolute;margin-left:354pt;margin-top:2.25pt;width:0;height:38.25pt;z-index:251663872" o:connectortype="straight"/>
        </w:pict>
      </w:r>
    </w:p>
    <w:p w:rsidR="00A86827" w:rsidRDefault="00A86827" w:rsidP="00F56808">
      <w:pPr>
        <w:spacing w:after="0"/>
        <w:rPr>
          <w:rFonts w:ascii="Comic Sans MS" w:hAnsi="Comic Sans MS" w:cs="Comic Sans MS"/>
          <w:b/>
          <w:bCs/>
        </w:rPr>
      </w:pPr>
    </w:p>
    <w:p w:rsidR="00A86827" w:rsidRDefault="00A86827" w:rsidP="00F56808">
      <w:pPr>
        <w:spacing w:after="0"/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 id="_x0000_s1050" type="#_x0000_t32" style="position:absolute;margin-left:395.25pt;margin-top:1.45pt;width:132.75pt;height:0;z-index:251653632" o:connectortype="straight"/>
        </w:pict>
      </w:r>
      <w:r>
        <w:rPr>
          <w:noProof/>
        </w:rPr>
        <w:pict>
          <v:shape id="_x0000_s1051" type="#_x0000_t32" style="position:absolute;margin-left:-5.25pt;margin-top:1.45pt;width:322.5pt;height:0;z-index:251649536" o:connectortype="straight"/>
        </w:pict>
      </w:r>
    </w:p>
    <w:p w:rsidR="00A86827" w:rsidRDefault="00A86827" w:rsidP="00F56808">
      <w:pPr>
        <w:spacing w:after="0"/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 id="_x0000_s1052" type="#_x0000_t202" style="position:absolute;margin-left:6pt;margin-top:17.55pt;width:301.5pt;height:20.65pt;z-index:251682304" strokecolor="white">
            <v:textbox style="mso-next-textbox:#_x0000_s1052">
              <w:txbxContent>
                <w:p w:rsidR="00A86827" w:rsidRPr="00764A75" w:rsidRDefault="00A86827" w:rsidP="00764A75">
                  <w:pPr>
                    <w:jc w:val="center"/>
                    <w:rPr>
                      <w:b/>
                      <w:bCs/>
                    </w:rPr>
                  </w:pPr>
                  <w:r w:rsidRPr="00764A75">
                    <w:rPr>
                      <w:b/>
                      <w:bCs/>
                    </w:rPr>
                    <w:t>G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764A75">
                    <w:rPr>
                      <w:b/>
                      <w:bCs/>
                    </w:rPr>
                    <w:t>r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764A75">
                    <w:rPr>
                      <w:b/>
                      <w:bCs/>
                    </w:rPr>
                    <w:t>e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764A75">
                    <w:rPr>
                      <w:b/>
                      <w:bCs/>
                    </w:rPr>
                    <w:t>e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764A75">
                    <w:rPr>
                      <w:b/>
                      <w:bCs/>
                    </w:rPr>
                    <w:t>n</w:t>
                  </w:r>
                  <w:r>
                    <w:rPr>
                      <w:b/>
                      <w:bCs/>
                    </w:rPr>
                    <w:t xml:space="preserve">    </w:t>
                  </w:r>
                  <w:r w:rsidRPr="00764A75">
                    <w:rPr>
                      <w:b/>
                      <w:bCs/>
                    </w:rPr>
                    <w:t xml:space="preserve"> s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764A75">
                    <w:rPr>
                      <w:b/>
                      <w:bCs/>
                    </w:rPr>
                    <w:t>t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764A75">
                    <w:rPr>
                      <w:b/>
                      <w:bCs/>
                    </w:rPr>
                    <w:t>r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764A75">
                    <w:rPr>
                      <w:b/>
                      <w:bCs/>
                    </w:rPr>
                    <w:t>e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764A75">
                    <w:rPr>
                      <w:b/>
                      <w:bCs/>
                    </w:rPr>
                    <w:t>e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Pr="00764A75">
                    <w:rPr>
                      <w:b/>
                      <w:bCs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3" type="#_x0000_t32" style="position:absolute;margin-left:371.25pt;margin-top:11.6pt;width:28.5pt;height:0;z-index:251670016" o:connectortype="straight"/>
        </w:pict>
      </w:r>
      <w:r>
        <w:rPr>
          <w:noProof/>
        </w:rPr>
        <w:pict>
          <v:shape id="_x0000_s1054" type="#_x0000_t32" style="position:absolute;margin-left:417pt;margin-top:11.6pt;width:42.75pt;height:0;flip:x;z-index:251665920" o:connectortype="straight"/>
        </w:pict>
      </w:r>
      <w:r>
        <w:rPr>
          <w:noProof/>
        </w:rPr>
        <w:pict>
          <v:shape id="_x0000_s1055" type="#_x0000_t32" style="position:absolute;margin-left:477.75pt;margin-top:11.6pt;width:34.5pt;height:0;flip:x;z-index:251664896" o:connectortype="straight"/>
        </w:pict>
      </w:r>
      <w:r>
        <w:rPr>
          <w:noProof/>
        </w:rPr>
        <w:pict>
          <v:shape id="_x0000_s1056" type="#_x0000_t32" style="position:absolute;margin-left:277.5pt;margin-top:11.6pt;width:45pt;height:0;z-index:251661824" o:connectortype="straight"/>
        </w:pict>
      </w:r>
      <w:r>
        <w:rPr>
          <w:noProof/>
        </w:rPr>
        <w:pict>
          <v:shape id="_x0000_s1057" type="#_x0000_t32" style="position:absolute;margin-left:207pt;margin-top:11.6pt;width:47.25pt;height:0;z-index:251660800" o:connectortype="straight"/>
        </w:pict>
      </w:r>
      <w:r>
        <w:rPr>
          <w:noProof/>
        </w:rPr>
        <w:pict>
          <v:shape id="_x0000_s1058" type="#_x0000_t32" style="position:absolute;margin-left:139.5pt;margin-top:11.6pt;width:45.75pt;height:0;z-index:251659776" o:connectortype="straight"/>
        </w:pict>
      </w:r>
      <w:r>
        <w:rPr>
          <w:noProof/>
        </w:rPr>
        <w:pict>
          <v:shape id="_x0000_s1059" type="#_x0000_t32" style="position:absolute;margin-left:70.5pt;margin-top:11.6pt;width:48.75pt;height:0;z-index:251658752" o:connectortype="straight"/>
        </w:pict>
      </w:r>
      <w:r>
        <w:rPr>
          <w:noProof/>
        </w:rPr>
        <w:pict>
          <v:shape id="_x0000_s1060" type="#_x0000_t32" style="position:absolute;margin-left:6pt;margin-top:11.6pt;width:45pt;height:0;z-index:251657728" o:connectortype="straight"/>
        </w:pict>
      </w:r>
    </w:p>
    <w:p w:rsidR="00A86827" w:rsidRDefault="00A86827" w:rsidP="00F56808">
      <w:pPr>
        <w:spacing w:after="0"/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 id="_x0000_s1061" type="#_x0000_t32" style="position:absolute;margin-left:354pt;margin-top:-.05pt;width:0;height:38.25pt;flip:y;z-index:251668992" o:connectortype="straight"/>
        </w:pict>
      </w:r>
    </w:p>
    <w:p w:rsidR="00A86827" w:rsidRDefault="00A86827" w:rsidP="00F56808">
      <w:pPr>
        <w:spacing w:after="0"/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 id="_x0000_s1062" type="#_x0000_t202" style="position:absolute;margin-left:403.5pt;margin-top:16.85pt;width:117.75pt;height:73.5pt;z-index:251680256">
            <v:textbox style="mso-next-textbox:#_x0000_s1062">
              <w:txbxContent>
                <w:p w:rsidR="00A86827" w:rsidRDefault="00A86827" w:rsidP="00764A75">
                  <w:pPr>
                    <w:jc w:val="center"/>
                  </w:pPr>
                  <w:r>
                    <w:t>bakery</w:t>
                  </w:r>
                </w:p>
                <w:p w:rsidR="00A86827" w:rsidRDefault="00A86827">
                  <w:pPr>
                    <w:rPr>
                      <w:rFonts w:cs="Times New Roman"/>
                    </w:rPr>
                  </w:pPr>
                </w:p>
                <w:p w:rsidR="00A86827" w:rsidRDefault="00A86827" w:rsidP="00764A75">
                  <w:pPr>
                    <w:jc w:val="center"/>
                  </w:pPr>
                  <w:r>
                    <w:t>bookshop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3" type="#_x0000_t202" style="position:absolute;margin-left:111.75pt;margin-top:16.85pt;width:90pt;height:36pt;z-index:251675136">
            <v:textbox style="mso-next-textbox:#_x0000_s1063">
              <w:txbxContent>
                <w:p w:rsidR="00A86827" w:rsidRDefault="00A86827" w:rsidP="00764A75">
                  <w:pPr>
                    <w:jc w:val="center"/>
                  </w:pPr>
                  <w:r>
                    <w:t>stationary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202" style="position:absolute;margin-left:213.75pt;margin-top:16.85pt;width:93.75pt;height:73.5pt;z-index:251674112">
            <v:textbox style="mso-next-textbox:#_x0000_s1064">
              <w:txbxContent>
                <w:p w:rsidR="00A86827" w:rsidRDefault="00A86827">
                  <w:pPr>
                    <w:rPr>
                      <w:rFonts w:cs="Times New Roman"/>
                    </w:rPr>
                  </w:pPr>
                </w:p>
                <w:p w:rsidR="00A86827" w:rsidRDefault="00A86827" w:rsidP="00764A75">
                  <w:pPr>
                    <w:jc w:val="center"/>
                  </w:pPr>
                  <w:r>
                    <w:t>school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5" type="#_x0000_t32" style="position:absolute;margin-left:395.25pt;margin-top:7.85pt;width:0;height:90.75pt;z-index:251655680" o:connectortype="straight"/>
        </w:pict>
      </w:r>
      <w:r>
        <w:rPr>
          <w:noProof/>
        </w:rPr>
        <w:pict>
          <v:shape id="_x0000_s1066" type="#_x0000_t32" style="position:absolute;margin-left:317.25pt;margin-top:7.85pt;width:0;height:90.75pt;z-index:251652608" o:connectortype="straight"/>
        </w:pict>
      </w:r>
      <w:r>
        <w:rPr>
          <w:noProof/>
        </w:rPr>
        <w:pict>
          <v:shape id="_x0000_s1067" type="#_x0000_t32" style="position:absolute;margin-left:395.25pt;margin-top:7.85pt;width:132.75pt;height:0;z-index:251656704" o:connectortype="straight"/>
        </w:pict>
      </w:r>
      <w:r>
        <w:rPr>
          <w:noProof/>
        </w:rPr>
        <w:pict>
          <v:shape id="_x0000_s1068" type="#_x0000_t32" style="position:absolute;margin-left:-5.25pt;margin-top:7.85pt;width:322.5pt;height:0;z-index:251650560" o:connectortype="straight"/>
        </w:pict>
      </w:r>
    </w:p>
    <w:p w:rsidR="00A86827" w:rsidRDefault="00A86827" w:rsidP="00F56808">
      <w:pPr>
        <w:spacing w:after="0"/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 id="_x0000_s1069" type="#_x0000_t202" style="position:absolute;margin-left:1.5pt;margin-top:2.95pt;width:102pt;height:63pt;z-index:251677184">
            <v:textbox style="mso-next-textbox:#_x0000_s1069">
              <w:txbxContent>
                <w:p w:rsidR="00A86827" w:rsidRDefault="00A86827" w:rsidP="00764A75">
                  <w:pPr>
                    <w:jc w:val="center"/>
                  </w:pPr>
                  <w:r>
                    <w:t>hospital</w:t>
                  </w:r>
                </w:p>
                <w:p w:rsidR="00A86827" w:rsidRDefault="00A86827" w:rsidP="00764A75">
                  <w:pPr>
                    <w:jc w:val="center"/>
                  </w:pPr>
                  <w:r>
                    <w:t>post office</w:t>
                  </w:r>
                </w:p>
                <w:p w:rsidR="00A86827" w:rsidRDefault="00A86827" w:rsidP="00764A75">
                  <w:pPr>
                    <w:jc w:val="center"/>
                  </w:pPr>
                </w:p>
              </w:txbxContent>
            </v:textbox>
          </v:shape>
        </w:pict>
      </w:r>
    </w:p>
    <w:p w:rsidR="00A86827" w:rsidRDefault="00A86827" w:rsidP="00F56808">
      <w:pPr>
        <w:spacing w:after="0"/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 id="_x0000_s1070" type="#_x0000_t32" style="position:absolute;margin-left:1.5pt;margin-top:10.85pt;width:102pt;height:.05pt;z-index:251678208" o:connectortype="straight"/>
        </w:pict>
      </w:r>
      <w:r>
        <w:rPr>
          <w:noProof/>
        </w:rPr>
        <w:pict>
          <v:shape id="_x0000_s1071" type="#_x0000_t32" style="position:absolute;margin-left:354pt;margin-top:3.35pt;width:0;height:36pt;flip:y;z-index:251667968" o:connectortype="straight"/>
        </w:pict>
      </w:r>
    </w:p>
    <w:p w:rsidR="00A86827" w:rsidRDefault="00A86827" w:rsidP="00F56808">
      <w:pPr>
        <w:spacing w:after="0"/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 id="_x0000_s1072" type="#_x0000_t32" style="position:absolute;margin-left:403.5pt;margin-top:-.05pt;width:117.75pt;height:0;z-index:251681280" o:connectortype="straight"/>
        </w:pict>
      </w:r>
      <w:r>
        <w:rPr>
          <w:noProof/>
        </w:rPr>
        <w:pict>
          <v:shape id="_x0000_s1073" type="#_x0000_t202" style="position:absolute;margin-left:111.75pt;margin-top:-.05pt;width:90pt;height:37.5pt;z-index:251676160">
            <v:textbox>
              <w:txbxContent>
                <w:p w:rsidR="00A86827" w:rsidRDefault="00A86827" w:rsidP="00764A75">
                  <w:pPr>
                    <w:jc w:val="center"/>
                  </w:pPr>
                  <w:r>
                    <w:t>library</w:t>
                  </w:r>
                </w:p>
              </w:txbxContent>
            </v:textbox>
          </v:shape>
        </w:pict>
      </w:r>
    </w:p>
    <w:p w:rsidR="00A86827" w:rsidRDefault="00A86827" w:rsidP="00F56808">
      <w:pPr>
        <w:spacing w:after="0"/>
        <w:rPr>
          <w:rFonts w:ascii="Comic Sans MS" w:hAnsi="Comic Sans MS" w:cs="Comic Sans MS"/>
          <w:b/>
          <w:bCs/>
        </w:rPr>
      </w:pPr>
    </w:p>
    <w:p w:rsidR="00A86827" w:rsidRDefault="00A86827" w:rsidP="00F56808">
      <w:pPr>
        <w:spacing w:after="0"/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 id="_x0000_s1074" type="#_x0000_t32" style="position:absolute;margin-left:354pt;margin-top:2.2pt;width:.05pt;height:8.25pt;flip:y;z-index:251666944" o:connectortype="straight"/>
        </w:pict>
      </w:r>
    </w:p>
    <w:p w:rsidR="00A86827" w:rsidRPr="008C1299" w:rsidRDefault="00A86827" w:rsidP="00F56808">
      <w:pPr>
        <w:spacing w:after="0"/>
        <w:rPr>
          <w:rFonts w:ascii="Comic Sans MS" w:hAnsi="Comic Sans MS" w:cs="Comic Sans MS"/>
        </w:rPr>
      </w:pPr>
      <w:r w:rsidRPr="008C1299">
        <w:rPr>
          <w:rFonts w:ascii="Comic Sans MS" w:hAnsi="Comic Sans MS" w:cs="Comic Sans MS"/>
        </w:rPr>
        <w:t>1. Where is the bank?</w:t>
      </w:r>
    </w:p>
    <w:p w:rsidR="00A86827" w:rsidRPr="008C1299" w:rsidRDefault="00A86827" w:rsidP="00F56808">
      <w:pPr>
        <w:spacing w:after="0"/>
        <w:rPr>
          <w:rFonts w:ascii="Comic Sans MS" w:hAnsi="Comic Sans MS" w:cs="Comic Sans MS"/>
        </w:rPr>
      </w:pPr>
    </w:p>
    <w:p w:rsidR="00A86827" w:rsidRPr="008C1299" w:rsidRDefault="00A86827" w:rsidP="00F56808">
      <w:pPr>
        <w:spacing w:after="0"/>
        <w:rPr>
          <w:rFonts w:ascii="Comic Sans MS" w:hAnsi="Comic Sans MS" w:cs="Comic Sans MS"/>
        </w:rPr>
      </w:pPr>
      <w:r w:rsidRPr="008C1299">
        <w:rPr>
          <w:rFonts w:ascii="Comic Sans MS" w:hAnsi="Comic Sans MS" w:cs="Comic Sans MS"/>
        </w:rPr>
        <w:t>2. Where is the library?</w:t>
      </w:r>
    </w:p>
    <w:p w:rsidR="00A86827" w:rsidRPr="008C1299" w:rsidRDefault="00A86827" w:rsidP="00F56808">
      <w:pPr>
        <w:spacing w:after="0"/>
        <w:rPr>
          <w:rFonts w:ascii="Comic Sans MS" w:hAnsi="Comic Sans MS" w:cs="Comic Sans MS"/>
        </w:rPr>
      </w:pPr>
    </w:p>
    <w:p w:rsidR="00A86827" w:rsidRPr="008C1299" w:rsidRDefault="00A86827" w:rsidP="00F56808">
      <w:pPr>
        <w:spacing w:after="0"/>
        <w:rPr>
          <w:rFonts w:ascii="Comic Sans MS" w:hAnsi="Comic Sans MS" w:cs="Comic Sans MS"/>
        </w:rPr>
      </w:pPr>
      <w:r w:rsidRPr="008C1299">
        <w:rPr>
          <w:rFonts w:ascii="Comic Sans MS" w:hAnsi="Comic Sans MS" w:cs="Comic Sans MS"/>
        </w:rPr>
        <w:t>3. How can I go to the</w:t>
      </w:r>
      <w:r>
        <w:rPr>
          <w:rFonts w:ascii="Comic Sans MS" w:hAnsi="Comic Sans MS" w:cs="Comic Sans MS"/>
        </w:rPr>
        <w:t xml:space="preserve"> </w:t>
      </w:r>
      <w:r w:rsidRPr="008C1299">
        <w:rPr>
          <w:rFonts w:ascii="Comic Sans MS" w:hAnsi="Comic Sans MS" w:cs="Comic Sans MS"/>
        </w:rPr>
        <w:t>hospital?</w:t>
      </w:r>
    </w:p>
    <w:p w:rsidR="00A86827" w:rsidRPr="008C1299" w:rsidRDefault="00A86827" w:rsidP="00F56808">
      <w:pPr>
        <w:spacing w:after="0"/>
        <w:rPr>
          <w:rFonts w:ascii="Comic Sans MS" w:hAnsi="Comic Sans MS" w:cs="Comic Sans MS"/>
        </w:rPr>
      </w:pPr>
    </w:p>
    <w:p w:rsidR="00A86827" w:rsidRPr="008C1299" w:rsidRDefault="00A86827" w:rsidP="00F56808">
      <w:pPr>
        <w:spacing w:after="0"/>
        <w:rPr>
          <w:rFonts w:ascii="Comic Sans MS" w:hAnsi="Comic Sans MS" w:cs="Comic Sans MS"/>
        </w:rPr>
      </w:pPr>
      <w:r w:rsidRPr="008C1299">
        <w:rPr>
          <w:rFonts w:ascii="Comic Sans MS" w:hAnsi="Comic Sans MS" w:cs="Comic Sans MS"/>
        </w:rPr>
        <w:t>4. How can I go to the bookshop?</w:t>
      </w:r>
    </w:p>
    <w:p w:rsidR="00A86827" w:rsidRDefault="00A86827" w:rsidP="00F56808">
      <w:pPr>
        <w:spacing w:after="0"/>
        <w:rPr>
          <w:rFonts w:ascii="Comic Sans MS" w:hAnsi="Comic Sans MS" w:cs="Comic Sans MS"/>
          <w:b/>
          <w:bCs/>
        </w:rPr>
      </w:pPr>
    </w:p>
    <w:p w:rsidR="00A86827" w:rsidRDefault="00A86827" w:rsidP="00F56808">
      <w:pPr>
        <w:spacing w:after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</w:t>
      </w:r>
    </w:p>
    <w:p w:rsidR="00A86827" w:rsidRDefault="00A86827" w:rsidP="00F56808">
      <w:pPr>
        <w:spacing w:after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E.Yandaki kelimeleri boşluklara yerleştiriniz.(2x10=20)</w:t>
      </w:r>
    </w:p>
    <w:p w:rsidR="00A86827" w:rsidRPr="00F56808" w:rsidRDefault="00A86827" w:rsidP="00F56808">
      <w:pPr>
        <w:spacing w:after="0"/>
        <w:rPr>
          <w:rFonts w:ascii="Comic Sans MS" w:hAnsi="Comic Sans MS" w:cs="Comic Sans MS"/>
          <w:b/>
          <w:bCs/>
        </w:rPr>
      </w:pPr>
    </w:p>
    <w:tbl>
      <w:tblPr>
        <w:tblW w:w="9743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17"/>
        <w:gridCol w:w="4726"/>
      </w:tblGrid>
      <w:tr w:rsidR="00A86827" w:rsidRPr="00E85017">
        <w:trPr>
          <w:trHeight w:val="2811"/>
        </w:trPr>
        <w:tc>
          <w:tcPr>
            <w:tcW w:w="5017" w:type="dxa"/>
          </w:tcPr>
          <w:p w:rsidR="00A86827" w:rsidRPr="0051480B" w:rsidRDefault="00A86827" w:rsidP="004B5736">
            <w:pPr>
              <w:spacing w:after="0"/>
              <w:rPr>
                <w:rFonts w:ascii="Comic Sans MS" w:hAnsi="Comic Sans MS" w:cs="Times New Roman"/>
              </w:rPr>
            </w:pPr>
            <w:r w:rsidRPr="00E85017">
              <w:rPr>
                <w:rFonts w:ascii="Comic Sans MS" w:hAnsi="Comic Sans MS" w:cs="Times New Roman"/>
                <w:b/>
                <w:bCs/>
              </w:rPr>
              <w:t>1</w:t>
            </w:r>
            <w:r w:rsidRPr="00E85017">
              <w:rPr>
                <w:rFonts w:ascii="Comic Sans MS" w:hAnsi="Comic Sans MS" w:cs="Times New Roman"/>
              </w:rPr>
              <w:t xml:space="preserve">.  </w:t>
            </w:r>
            <w:r w:rsidRPr="0051480B">
              <w:rPr>
                <w:rFonts w:ascii="Comic Sans MS" w:hAnsi="Comic Sans MS" w:cs="Times New Roman"/>
              </w:rPr>
              <w:t>I ________________ my hair.</w:t>
            </w:r>
          </w:p>
          <w:p w:rsidR="00A86827" w:rsidRPr="0051480B" w:rsidRDefault="00A86827" w:rsidP="004B5736">
            <w:pPr>
              <w:spacing w:after="0"/>
              <w:rPr>
                <w:rFonts w:ascii="Comic Sans MS" w:hAnsi="Comic Sans MS" w:cs="Times New Roman"/>
              </w:rPr>
            </w:pPr>
            <w:r w:rsidRPr="00F56808">
              <w:rPr>
                <w:rFonts w:ascii="Comic Sans MS" w:hAnsi="Comic Sans MS" w:cs="Times New Roman"/>
                <w:b/>
                <w:bCs/>
              </w:rPr>
              <w:t>2.</w:t>
            </w:r>
            <w:r w:rsidRPr="0051480B">
              <w:rPr>
                <w:rFonts w:ascii="Comic Sans MS" w:hAnsi="Comic Sans MS" w:cs="Times New Roman"/>
              </w:rPr>
              <w:t xml:space="preserve"> </w:t>
            </w:r>
            <w:r w:rsidRPr="00E85017">
              <w:rPr>
                <w:rFonts w:ascii="Comic Sans MS" w:hAnsi="Comic Sans MS" w:cs="Times New Roman"/>
              </w:rPr>
              <w:t>I ________________ my face and hands</w:t>
            </w:r>
            <w:r w:rsidRPr="0051480B">
              <w:rPr>
                <w:rFonts w:ascii="Comic Sans MS" w:hAnsi="Comic Sans MS" w:cs="Times New Roman"/>
              </w:rPr>
              <w:t xml:space="preserve"> </w:t>
            </w:r>
          </w:p>
          <w:p w:rsidR="00A86827" w:rsidRPr="0051480B" w:rsidRDefault="00A86827" w:rsidP="004B5736">
            <w:pPr>
              <w:spacing w:after="0"/>
              <w:rPr>
                <w:rFonts w:ascii="Comic Sans MS" w:hAnsi="Comic Sans MS" w:cs="Times New Roman"/>
              </w:rPr>
            </w:pPr>
            <w:r w:rsidRPr="00F56808">
              <w:rPr>
                <w:rFonts w:ascii="Comic Sans MS" w:hAnsi="Comic Sans MS" w:cs="Times New Roman"/>
                <w:b/>
                <w:bCs/>
              </w:rPr>
              <w:t>3</w:t>
            </w:r>
            <w:r w:rsidRPr="0051480B">
              <w:rPr>
                <w:rFonts w:ascii="Comic Sans MS" w:hAnsi="Comic Sans MS" w:cs="Times New Roman"/>
              </w:rPr>
              <w:t xml:space="preserve">. </w:t>
            </w:r>
            <w:r>
              <w:rPr>
                <w:rFonts w:ascii="Comic Sans MS" w:hAnsi="Comic Sans MS" w:cs="Times New Roman"/>
              </w:rPr>
              <w:t>She</w:t>
            </w:r>
            <w:r w:rsidRPr="0051480B">
              <w:rPr>
                <w:rFonts w:ascii="Comic Sans MS" w:hAnsi="Comic Sans MS" w:cs="Times New Roman"/>
              </w:rPr>
              <w:t xml:space="preserve"> ________________ up early. </w:t>
            </w:r>
          </w:p>
          <w:p w:rsidR="00A86827" w:rsidRPr="0051480B" w:rsidRDefault="00A86827" w:rsidP="004B5736">
            <w:pPr>
              <w:spacing w:after="0"/>
              <w:rPr>
                <w:rFonts w:ascii="Comic Sans MS" w:hAnsi="Comic Sans MS" w:cs="Times New Roman"/>
              </w:rPr>
            </w:pPr>
            <w:r w:rsidRPr="00F56808">
              <w:rPr>
                <w:rFonts w:ascii="Comic Sans MS" w:hAnsi="Comic Sans MS" w:cs="Times New Roman"/>
                <w:b/>
                <w:bCs/>
              </w:rPr>
              <w:t>4.</w:t>
            </w:r>
            <w:r w:rsidRPr="0051480B">
              <w:rPr>
                <w:rFonts w:ascii="Comic Sans MS" w:hAnsi="Comic Sans MS" w:cs="Times New Roman"/>
              </w:rPr>
              <w:t xml:space="preserve"> </w:t>
            </w:r>
            <w:r>
              <w:rPr>
                <w:rFonts w:ascii="Comic Sans MS" w:hAnsi="Comic Sans MS" w:cs="Times New Roman"/>
              </w:rPr>
              <w:t xml:space="preserve"> </w:t>
            </w:r>
            <w:r w:rsidRPr="0051480B">
              <w:rPr>
                <w:rFonts w:ascii="Comic Sans MS" w:hAnsi="Comic Sans MS" w:cs="Times New Roman"/>
              </w:rPr>
              <w:t xml:space="preserve">I ________________ my clothes. </w:t>
            </w:r>
          </w:p>
          <w:p w:rsidR="00A86827" w:rsidRPr="00E85017" w:rsidRDefault="00A86827" w:rsidP="004B5736">
            <w:pPr>
              <w:spacing w:after="0"/>
              <w:rPr>
                <w:rFonts w:ascii="Comic Sans MS" w:hAnsi="Comic Sans MS" w:cs="Times New Roman"/>
              </w:rPr>
            </w:pPr>
            <w:r w:rsidRPr="00F56808">
              <w:rPr>
                <w:rFonts w:ascii="Comic Sans MS" w:hAnsi="Comic Sans MS" w:cs="Times New Roman"/>
                <w:b/>
                <w:bCs/>
              </w:rPr>
              <w:t>5.</w:t>
            </w:r>
            <w:r w:rsidRPr="0051480B">
              <w:rPr>
                <w:rFonts w:ascii="Comic Sans MS" w:hAnsi="Comic Sans MS" w:cs="Times New Roman"/>
              </w:rPr>
              <w:t xml:space="preserve"> </w:t>
            </w:r>
            <w:r>
              <w:rPr>
                <w:rFonts w:ascii="Comic Sans MS" w:hAnsi="Comic Sans MS" w:cs="Times New Roman"/>
              </w:rPr>
              <w:t xml:space="preserve"> </w:t>
            </w:r>
            <w:r w:rsidRPr="0051480B">
              <w:rPr>
                <w:rFonts w:ascii="Comic Sans MS" w:hAnsi="Comic Sans MS" w:cs="Times New Roman"/>
              </w:rPr>
              <w:t xml:space="preserve">I ________________ my teeth. </w:t>
            </w:r>
          </w:p>
          <w:p w:rsidR="00A86827" w:rsidRPr="0051480B" w:rsidRDefault="00A86827" w:rsidP="004B5736">
            <w:pPr>
              <w:pStyle w:val="TableContents"/>
              <w:rPr>
                <w:rFonts w:ascii="Comic Sans MS" w:hAnsi="Comic Sans MS" w:cs="Comic Sans MS"/>
                <w:sz w:val="22"/>
                <w:szCs w:val="22"/>
              </w:rPr>
            </w:pPr>
            <w:r w:rsidRPr="00F56808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6</w:t>
            </w:r>
            <w:r>
              <w:rPr>
                <w:rFonts w:ascii="Comic Sans MS" w:hAnsi="Comic Sans MS" w:cs="Comic Sans MS"/>
                <w:sz w:val="22"/>
                <w:szCs w:val="22"/>
              </w:rPr>
              <w:t>. You</w:t>
            </w:r>
            <w:r w:rsidRPr="0051480B">
              <w:rPr>
                <w:rFonts w:ascii="Comic Sans MS" w:hAnsi="Comic Sans MS" w:cs="Comic Sans MS"/>
                <w:sz w:val="22"/>
                <w:szCs w:val="22"/>
              </w:rPr>
              <w:t xml:space="preserve"> _______________ TV in the evenings.</w:t>
            </w:r>
          </w:p>
          <w:p w:rsidR="00A86827" w:rsidRPr="0051480B" w:rsidRDefault="00A86827" w:rsidP="004B5736">
            <w:pPr>
              <w:pStyle w:val="TableContents"/>
              <w:rPr>
                <w:rFonts w:ascii="Comic Sans MS" w:hAnsi="Comic Sans MS" w:cs="Comic Sans MS"/>
                <w:sz w:val="22"/>
                <w:szCs w:val="22"/>
              </w:rPr>
            </w:pPr>
            <w:r w:rsidRPr="00F56808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7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. </w:t>
            </w:r>
            <w:r w:rsidRPr="008C1299">
              <w:rPr>
                <w:rFonts w:ascii="Comic Sans MS" w:hAnsi="Comic Sans MS" w:cs="Comic Sans MS"/>
                <w:sz w:val="22"/>
                <w:szCs w:val="22"/>
              </w:rPr>
              <w:t>He</w:t>
            </w:r>
            <w:r w:rsidRPr="0051480B">
              <w:rPr>
                <w:rFonts w:ascii="Comic Sans MS" w:hAnsi="Comic Sans MS" w:cs="Comic Sans MS"/>
                <w:sz w:val="22"/>
                <w:szCs w:val="22"/>
              </w:rPr>
              <w:t xml:space="preserve"> _______________  to bed at 10 o’clock. </w:t>
            </w:r>
          </w:p>
          <w:p w:rsidR="00A86827" w:rsidRPr="0051480B" w:rsidRDefault="00A86827" w:rsidP="004B5736">
            <w:pPr>
              <w:pStyle w:val="TableContents"/>
              <w:rPr>
                <w:rFonts w:ascii="Comic Sans MS" w:hAnsi="Comic Sans MS" w:cs="Comic Sans MS"/>
                <w:sz w:val="22"/>
                <w:szCs w:val="22"/>
              </w:rPr>
            </w:pPr>
            <w:r w:rsidRPr="00F56808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8.</w:t>
            </w:r>
            <w:r>
              <w:rPr>
                <w:rFonts w:ascii="Comic Sans MS" w:hAnsi="Comic Sans MS" w:cs="Comic Sans MS"/>
                <w:sz w:val="22"/>
                <w:szCs w:val="22"/>
              </w:rPr>
              <w:t xml:space="preserve"> </w:t>
            </w:r>
            <w:r w:rsidRPr="0051480B">
              <w:rPr>
                <w:rFonts w:ascii="Comic Sans MS" w:hAnsi="Comic Sans MS" w:cs="Comic Sans MS"/>
                <w:sz w:val="22"/>
                <w:szCs w:val="22"/>
              </w:rPr>
              <w:t xml:space="preserve"> I _______________ my homework. </w:t>
            </w:r>
          </w:p>
          <w:p w:rsidR="00A86827" w:rsidRPr="0051480B" w:rsidRDefault="00A86827" w:rsidP="004B5736">
            <w:pPr>
              <w:pStyle w:val="TableContents"/>
              <w:rPr>
                <w:rFonts w:ascii="Comic Sans MS" w:hAnsi="Comic Sans MS" w:cs="Comic Sans MS"/>
                <w:sz w:val="22"/>
                <w:szCs w:val="22"/>
              </w:rPr>
            </w:pPr>
            <w:r w:rsidRPr="00F56808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9.</w:t>
            </w:r>
            <w:r>
              <w:rPr>
                <w:rFonts w:ascii="Comic Sans MS" w:hAnsi="Comic Sans MS" w:cs="Comic Sans MS"/>
                <w:sz w:val="22"/>
                <w:szCs w:val="22"/>
              </w:rPr>
              <w:t xml:space="preserve"> </w:t>
            </w:r>
            <w:r w:rsidRPr="0051480B">
              <w:rPr>
                <w:rFonts w:ascii="Comic Sans MS" w:hAnsi="Comic Sans MS" w:cs="Comic Sans MS"/>
                <w:sz w:val="22"/>
                <w:szCs w:val="22"/>
              </w:rPr>
              <w:t xml:space="preserve"> I _______________ dinner with my family</w:t>
            </w:r>
          </w:p>
          <w:p w:rsidR="00A86827" w:rsidRDefault="00A86827" w:rsidP="004B5736">
            <w:pPr>
              <w:spacing w:after="0"/>
              <w:rPr>
                <w:rFonts w:ascii="Comic Sans MS" w:hAnsi="Comic Sans MS" w:cs="Times New Roman"/>
              </w:rPr>
            </w:pPr>
            <w:r w:rsidRPr="00F56808">
              <w:rPr>
                <w:rFonts w:ascii="Comic Sans MS" w:hAnsi="Comic Sans MS" w:cs="Times New Roman"/>
                <w:b/>
                <w:bCs/>
              </w:rPr>
              <w:t>10.</w:t>
            </w:r>
            <w:r>
              <w:rPr>
                <w:rFonts w:ascii="Comic Sans MS" w:hAnsi="Comic Sans MS" w:cs="Times New Roman"/>
              </w:rPr>
              <w:t xml:space="preserve"> We</w:t>
            </w:r>
            <w:r w:rsidRPr="0051480B">
              <w:rPr>
                <w:rFonts w:ascii="Comic Sans MS" w:hAnsi="Comic Sans MS" w:cs="Times New Roman"/>
              </w:rPr>
              <w:t xml:space="preserve"> _______________ a book.</w:t>
            </w:r>
          </w:p>
          <w:p w:rsidR="00A86827" w:rsidRDefault="00A86827" w:rsidP="004B5736">
            <w:pPr>
              <w:spacing w:after="0"/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A86827" w:rsidRPr="0051480B" w:rsidRDefault="00A86827" w:rsidP="004B5736">
            <w:pPr>
              <w:spacing w:after="0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4726" w:type="dxa"/>
          </w:tcPr>
          <w:p w:rsidR="00A86827" w:rsidRPr="0051480B" w:rsidRDefault="00A86827" w:rsidP="004B5736">
            <w:pPr>
              <w:pStyle w:val="TableContents"/>
              <w:rPr>
                <w:rFonts w:ascii="Comic Sans MS" w:hAnsi="Comic Sans MS" w:cs="Comic Sans MS"/>
              </w:rPr>
            </w:pPr>
            <w:r>
              <w:rPr>
                <w:noProof/>
                <w:lang w:eastAsia="tr-TR" w:bidi="ar-SA"/>
              </w:rPr>
              <w:pict>
                <v:rect id="_x0000_s1075" style="position:absolute;margin-left:40.3pt;margin-top:11.1pt;width:198pt;height:143.25pt;z-index:251637248;mso-position-horizontal-relative:text;mso-position-vertical-relative:text">
                  <v:textbox>
                    <w:txbxContent>
                      <w:p w:rsidR="00A86827" w:rsidRPr="008C1299" w:rsidRDefault="00A86827" w:rsidP="0051480B">
                        <w:pPr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 w:rsidRPr="008C1299"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 xml:space="preserve">     read             brush </w:t>
                        </w:r>
                      </w:p>
                      <w:p w:rsidR="00A86827" w:rsidRPr="008C1299" w:rsidRDefault="00A86827" w:rsidP="0051480B">
                        <w:pPr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 w:rsidRPr="008C1299"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 xml:space="preserve">               do               get</w:t>
                        </w:r>
                      </w:p>
                      <w:p w:rsidR="00A86827" w:rsidRPr="008C1299" w:rsidRDefault="00A86827" w:rsidP="0051480B">
                        <w:pPr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 w:rsidRPr="008C1299"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 xml:space="preserve">     go               have</w:t>
                        </w:r>
                      </w:p>
                      <w:p w:rsidR="00A86827" w:rsidRPr="008C1299" w:rsidRDefault="00A86827" w:rsidP="0051480B">
                        <w:pPr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 w:rsidRPr="008C1299"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 xml:space="preserve">           watch              comb</w:t>
                        </w:r>
                      </w:p>
                      <w:p w:rsidR="00A86827" w:rsidRPr="008C1299" w:rsidRDefault="00A86827" w:rsidP="0051480B">
                        <w:pPr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 w:rsidRPr="008C1299">
                          <w:rPr>
                            <w:rFonts w:ascii="Comic Sans MS" w:hAnsi="Comic Sans MS" w:cs="Comic Sans MS"/>
                            <w:b/>
                            <w:bCs/>
                          </w:rPr>
                          <w:t xml:space="preserve"> put on                wash                                         </w:t>
                        </w:r>
                      </w:p>
                    </w:txbxContent>
                  </v:textbox>
                </v:rect>
              </w:pict>
            </w:r>
          </w:p>
        </w:tc>
      </w:tr>
    </w:tbl>
    <w:p w:rsidR="00A86827" w:rsidRDefault="00A86827" w:rsidP="0058480B">
      <w:pPr>
        <w:rPr>
          <w:rFonts w:ascii="Comic Sans MS" w:hAnsi="Comic Sans MS" w:cs="Comic Sans MS"/>
        </w:rPr>
      </w:pPr>
      <w:r>
        <w:rPr>
          <w:noProof/>
        </w:rPr>
        <w:pict>
          <v:shape id="Resim 28" o:spid="_x0000_s1076" type="#_x0000_t75" style="position:absolute;margin-left:450pt;margin-top:12.6pt;width:47.25pt;height:34.5pt;z-index:-251678208;visibility:visible;mso-position-horizontal-relative:text;mso-position-vertical-relative:text">
            <v:imagedata r:id="rId6" o:title=""/>
          </v:shape>
        </w:pict>
      </w:r>
      <w:r>
        <w:rPr>
          <w:rFonts w:ascii="Comic Sans MS" w:hAnsi="Comic Sans MS" w:cs="Comic Sans MS"/>
        </w:rPr>
        <w:t xml:space="preserve">                                                                                                       </w:t>
      </w:r>
    </w:p>
    <w:p w:rsidR="00A86827" w:rsidRPr="0058480B" w:rsidRDefault="00A86827" w:rsidP="0058480B">
      <w:pPr>
        <w:jc w:val="center"/>
        <w:rPr>
          <w:rFonts w:ascii="Comic Sans MS" w:hAnsi="Comic Sans MS" w:cs="Comic Sans MS"/>
          <w:b/>
          <w:bCs/>
        </w:rPr>
      </w:pPr>
      <w:r w:rsidRPr="0058480B">
        <w:rPr>
          <w:rFonts w:ascii="Comic Sans MS" w:hAnsi="Comic Sans MS" w:cs="Comic Sans MS"/>
          <w:b/>
          <w:bCs/>
        </w:rPr>
        <w:t>English teacher</w:t>
      </w:r>
    </w:p>
    <w:p w:rsidR="00A86827" w:rsidRPr="00B9765E" w:rsidRDefault="00A86827" w:rsidP="0058480B">
      <w:pPr>
        <w:jc w:val="center"/>
        <w:rPr>
          <w:rFonts w:ascii="Comic Sans MS" w:hAnsi="Comic Sans MS" w:cs="Comic Sans MS"/>
        </w:rPr>
      </w:pPr>
      <w:r w:rsidRPr="0058480B">
        <w:rPr>
          <w:rFonts w:ascii="Comic Sans MS" w:hAnsi="Comic Sans MS" w:cs="Comic Sans MS"/>
          <w:b/>
          <w:bCs/>
        </w:rPr>
        <w:t xml:space="preserve">        </w:t>
      </w:r>
      <w:r>
        <w:rPr>
          <w:rFonts w:ascii="Comic Sans MS" w:hAnsi="Comic Sans MS" w:cs="Comic Sans MS"/>
          <w:b/>
          <w:bCs/>
        </w:rPr>
        <w:t xml:space="preserve">                    </w:t>
      </w:r>
      <w:r w:rsidRPr="0058480B">
        <w:rPr>
          <w:rFonts w:ascii="Comic Sans MS" w:hAnsi="Comic Sans MS" w:cs="Comic Sans MS"/>
          <w:b/>
          <w:bCs/>
        </w:rPr>
        <w:t xml:space="preserve">          Pınar AKÇURU</w:t>
      </w:r>
      <w:r>
        <w:rPr>
          <w:rFonts w:ascii="Comic Sans MS" w:hAnsi="Comic Sans MS" w:cs="Comic Sans MS"/>
        </w:rPr>
        <w:t xml:space="preserve">                                       Good luck!                                                                                                                                          </w:t>
      </w:r>
    </w:p>
    <w:sectPr w:rsidR="00A86827" w:rsidRPr="00B9765E" w:rsidSect="001236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ourceSans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34CD7"/>
    <w:multiLevelType w:val="hybridMultilevel"/>
    <w:tmpl w:val="79F631E8"/>
    <w:lvl w:ilvl="0" w:tplc="CCF21DBE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630028"/>
    <w:multiLevelType w:val="hybridMultilevel"/>
    <w:tmpl w:val="EB584AC4"/>
    <w:lvl w:ilvl="0" w:tplc="D9AE66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26308F"/>
    <w:multiLevelType w:val="hybridMultilevel"/>
    <w:tmpl w:val="D5D49D1A"/>
    <w:lvl w:ilvl="0" w:tplc="6812D826">
      <w:start w:val="1"/>
      <w:numFmt w:val="decimal"/>
      <w:lvlText w:val="%1)"/>
      <w:lvlJc w:val="left"/>
      <w:pPr>
        <w:ind w:left="540" w:hanging="360"/>
      </w:pPr>
      <w:rPr>
        <w:rFonts w:ascii="Tahoma" w:hAnsi="Tahoma" w:cs="Tahoma" w:hint="default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260" w:hanging="360"/>
      </w:pPr>
    </w:lvl>
    <w:lvl w:ilvl="2" w:tplc="041F001B">
      <w:start w:val="1"/>
      <w:numFmt w:val="lowerRoman"/>
      <w:lvlText w:val="%3."/>
      <w:lvlJc w:val="right"/>
      <w:pPr>
        <w:ind w:left="1980" w:hanging="180"/>
      </w:pPr>
    </w:lvl>
    <w:lvl w:ilvl="3" w:tplc="041F000F">
      <w:start w:val="1"/>
      <w:numFmt w:val="decimal"/>
      <w:lvlText w:val="%4."/>
      <w:lvlJc w:val="left"/>
      <w:pPr>
        <w:ind w:left="2700" w:hanging="360"/>
      </w:pPr>
    </w:lvl>
    <w:lvl w:ilvl="4" w:tplc="041F0019">
      <w:start w:val="1"/>
      <w:numFmt w:val="lowerLetter"/>
      <w:lvlText w:val="%5."/>
      <w:lvlJc w:val="left"/>
      <w:pPr>
        <w:ind w:left="3420" w:hanging="360"/>
      </w:pPr>
    </w:lvl>
    <w:lvl w:ilvl="5" w:tplc="041F001B">
      <w:start w:val="1"/>
      <w:numFmt w:val="lowerRoman"/>
      <w:lvlText w:val="%6."/>
      <w:lvlJc w:val="right"/>
      <w:pPr>
        <w:ind w:left="4140" w:hanging="180"/>
      </w:pPr>
    </w:lvl>
    <w:lvl w:ilvl="6" w:tplc="041F000F">
      <w:start w:val="1"/>
      <w:numFmt w:val="decimal"/>
      <w:lvlText w:val="%7."/>
      <w:lvlJc w:val="left"/>
      <w:pPr>
        <w:ind w:left="4860" w:hanging="360"/>
      </w:pPr>
    </w:lvl>
    <w:lvl w:ilvl="7" w:tplc="041F0019">
      <w:start w:val="1"/>
      <w:numFmt w:val="lowerLetter"/>
      <w:lvlText w:val="%8."/>
      <w:lvlJc w:val="left"/>
      <w:pPr>
        <w:ind w:left="5580" w:hanging="360"/>
      </w:pPr>
    </w:lvl>
    <w:lvl w:ilvl="8" w:tplc="041F001B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542143E4"/>
    <w:multiLevelType w:val="hybridMultilevel"/>
    <w:tmpl w:val="D5D49D1A"/>
    <w:lvl w:ilvl="0" w:tplc="6812D826">
      <w:start w:val="1"/>
      <w:numFmt w:val="decimal"/>
      <w:lvlText w:val="%1)"/>
      <w:lvlJc w:val="left"/>
      <w:pPr>
        <w:ind w:left="540" w:hanging="360"/>
      </w:pPr>
      <w:rPr>
        <w:rFonts w:ascii="Tahoma" w:hAnsi="Tahoma" w:cs="Tahoma" w:hint="default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260" w:hanging="360"/>
      </w:pPr>
    </w:lvl>
    <w:lvl w:ilvl="2" w:tplc="041F001B">
      <w:start w:val="1"/>
      <w:numFmt w:val="lowerRoman"/>
      <w:lvlText w:val="%3."/>
      <w:lvlJc w:val="right"/>
      <w:pPr>
        <w:ind w:left="1980" w:hanging="180"/>
      </w:pPr>
    </w:lvl>
    <w:lvl w:ilvl="3" w:tplc="041F000F">
      <w:start w:val="1"/>
      <w:numFmt w:val="decimal"/>
      <w:lvlText w:val="%4."/>
      <w:lvlJc w:val="left"/>
      <w:pPr>
        <w:ind w:left="2700" w:hanging="360"/>
      </w:pPr>
    </w:lvl>
    <w:lvl w:ilvl="4" w:tplc="041F0019">
      <w:start w:val="1"/>
      <w:numFmt w:val="lowerLetter"/>
      <w:lvlText w:val="%5."/>
      <w:lvlJc w:val="left"/>
      <w:pPr>
        <w:ind w:left="3420" w:hanging="360"/>
      </w:pPr>
    </w:lvl>
    <w:lvl w:ilvl="5" w:tplc="041F001B">
      <w:start w:val="1"/>
      <w:numFmt w:val="lowerRoman"/>
      <w:lvlText w:val="%6."/>
      <w:lvlJc w:val="right"/>
      <w:pPr>
        <w:ind w:left="4140" w:hanging="180"/>
      </w:pPr>
    </w:lvl>
    <w:lvl w:ilvl="6" w:tplc="041F000F">
      <w:start w:val="1"/>
      <w:numFmt w:val="decimal"/>
      <w:lvlText w:val="%7."/>
      <w:lvlJc w:val="left"/>
      <w:pPr>
        <w:ind w:left="4860" w:hanging="360"/>
      </w:pPr>
    </w:lvl>
    <w:lvl w:ilvl="7" w:tplc="041F0019">
      <w:start w:val="1"/>
      <w:numFmt w:val="lowerLetter"/>
      <w:lvlText w:val="%8."/>
      <w:lvlJc w:val="left"/>
      <w:pPr>
        <w:ind w:left="5580" w:hanging="360"/>
      </w:pPr>
    </w:lvl>
    <w:lvl w:ilvl="8" w:tplc="041F001B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749555EC"/>
    <w:multiLevelType w:val="hybridMultilevel"/>
    <w:tmpl w:val="770A331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13627F"/>
    <w:multiLevelType w:val="hybridMultilevel"/>
    <w:tmpl w:val="79F631E8"/>
    <w:lvl w:ilvl="0" w:tplc="CCF21DBE">
      <w:start w:val="4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7B93D3B"/>
    <w:multiLevelType w:val="hybridMultilevel"/>
    <w:tmpl w:val="D5D49D1A"/>
    <w:lvl w:ilvl="0" w:tplc="6812D826">
      <w:start w:val="1"/>
      <w:numFmt w:val="decimal"/>
      <w:lvlText w:val="%1)"/>
      <w:lvlJc w:val="left"/>
      <w:pPr>
        <w:ind w:left="540" w:hanging="360"/>
      </w:pPr>
      <w:rPr>
        <w:rFonts w:ascii="Tahoma" w:hAnsi="Tahoma" w:cs="Tahoma" w:hint="default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260" w:hanging="360"/>
      </w:pPr>
    </w:lvl>
    <w:lvl w:ilvl="2" w:tplc="041F001B">
      <w:start w:val="1"/>
      <w:numFmt w:val="lowerRoman"/>
      <w:lvlText w:val="%3."/>
      <w:lvlJc w:val="right"/>
      <w:pPr>
        <w:ind w:left="1980" w:hanging="180"/>
      </w:pPr>
    </w:lvl>
    <w:lvl w:ilvl="3" w:tplc="041F000F">
      <w:start w:val="1"/>
      <w:numFmt w:val="decimal"/>
      <w:lvlText w:val="%4."/>
      <w:lvlJc w:val="left"/>
      <w:pPr>
        <w:ind w:left="2700" w:hanging="360"/>
      </w:pPr>
    </w:lvl>
    <w:lvl w:ilvl="4" w:tplc="041F0019">
      <w:start w:val="1"/>
      <w:numFmt w:val="lowerLetter"/>
      <w:lvlText w:val="%5."/>
      <w:lvlJc w:val="left"/>
      <w:pPr>
        <w:ind w:left="3420" w:hanging="360"/>
      </w:pPr>
    </w:lvl>
    <w:lvl w:ilvl="5" w:tplc="041F001B">
      <w:start w:val="1"/>
      <w:numFmt w:val="lowerRoman"/>
      <w:lvlText w:val="%6."/>
      <w:lvlJc w:val="right"/>
      <w:pPr>
        <w:ind w:left="4140" w:hanging="180"/>
      </w:pPr>
    </w:lvl>
    <w:lvl w:ilvl="6" w:tplc="041F000F">
      <w:start w:val="1"/>
      <w:numFmt w:val="decimal"/>
      <w:lvlText w:val="%7."/>
      <w:lvlJc w:val="left"/>
      <w:pPr>
        <w:ind w:left="4860" w:hanging="360"/>
      </w:pPr>
    </w:lvl>
    <w:lvl w:ilvl="7" w:tplc="041F0019">
      <w:start w:val="1"/>
      <w:numFmt w:val="lowerLetter"/>
      <w:lvlText w:val="%8."/>
      <w:lvlJc w:val="left"/>
      <w:pPr>
        <w:ind w:left="5580" w:hanging="360"/>
      </w:pPr>
    </w:lvl>
    <w:lvl w:ilvl="8" w:tplc="041F001B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3659"/>
    <w:rsid w:val="00000519"/>
    <w:rsid w:val="0000065E"/>
    <w:rsid w:val="00000B33"/>
    <w:rsid w:val="00000DAE"/>
    <w:rsid w:val="00001E9C"/>
    <w:rsid w:val="00002708"/>
    <w:rsid w:val="000028B0"/>
    <w:rsid w:val="000033C5"/>
    <w:rsid w:val="000034F1"/>
    <w:rsid w:val="00005C1B"/>
    <w:rsid w:val="00006DE3"/>
    <w:rsid w:val="0001015E"/>
    <w:rsid w:val="00011BCC"/>
    <w:rsid w:val="00013FDC"/>
    <w:rsid w:val="00014104"/>
    <w:rsid w:val="00014A48"/>
    <w:rsid w:val="00014EE5"/>
    <w:rsid w:val="00015020"/>
    <w:rsid w:val="00016FCE"/>
    <w:rsid w:val="000174EF"/>
    <w:rsid w:val="00017F65"/>
    <w:rsid w:val="000213FB"/>
    <w:rsid w:val="0002337A"/>
    <w:rsid w:val="00023724"/>
    <w:rsid w:val="00023775"/>
    <w:rsid w:val="00024211"/>
    <w:rsid w:val="00024BCE"/>
    <w:rsid w:val="000252CC"/>
    <w:rsid w:val="000265E7"/>
    <w:rsid w:val="0002745E"/>
    <w:rsid w:val="000276E2"/>
    <w:rsid w:val="0003025D"/>
    <w:rsid w:val="000309A9"/>
    <w:rsid w:val="00031BC6"/>
    <w:rsid w:val="00032629"/>
    <w:rsid w:val="00032741"/>
    <w:rsid w:val="00032A22"/>
    <w:rsid w:val="00034230"/>
    <w:rsid w:val="00035F81"/>
    <w:rsid w:val="00036F1D"/>
    <w:rsid w:val="0003761E"/>
    <w:rsid w:val="0004034C"/>
    <w:rsid w:val="00040914"/>
    <w:rsid w:val="00041EDC"/>
    <w:rsid w:val="0004201F"/>
    <w:rsid w:val="00042187"/>
    <w:rsid w:val="00042325"/>
    <w:rsid w:val="00042641"/>
    <w:rsid w:val="00042C8C"/>
    <w:rsid w:val="00042D37"/>
    <w:rsid w:val="000444FD"/>
    <w:rsid w:val="000447F5"/>
    <w:rsid w:val="000458C0"/>
    <w:rsid w:val="00045A40"/>
    <w:rsid w:val="00045CBA"/>
    <w:rsid w:val="0004638F"/>
    <w:rsid w:val="000468FC"/>
    <w:rsid w:val="0004787C"/>
    <w:rsid w:val="00047A02"/>
    <w:rsid w:val="00047BEC"/>
    <w:rsid w:val="000509BA"/>
    <w:rsid w:val="000527F1"/>
    <w:rsid w:val="00053040"/>
    <w:rsid w:val="000544F8"/>
    <w:rsid w:val="00054540"/>
    <w:rsid w:val="000548C8"/>
    <w:rsid w:val="000561FE"/>
    <w:rsid w:val="00056744"/>
    <w:rsid w:val="00057AA8"/>
    <w:rsid w:val="00061599"/>
    <w:rsid w:val="00061C49"/>
    <w:rsid w:val="000624F3"/>
    <w:rsid w:val="00062F91"/>
    <w:rsid w:val="000633AB"/>
    <w:rsid w:val="00063629"/>
    <w:rsid w:val="00063F5E"/>
    <w:rsid w:val="00064379"/>
    <w:rsid w:val="00064FBC"/>
    <w:rsid w:val="00065CB3"/>
    <w:rsid w:val="00065FDA"/>
    <w:rsid w:val="0006618A"/>
    <w:rsid w:val="00066454"/>
    <w:rsid w:val="00066B3A"/>
    <w:rsid w:val="000673C2"/>
    <w:rsid w:val="00067D35"/>
    <w:rsid w:val="000700DF"/>
    <w:rsid w:val="00070763"/>
    <w:rsid w:val="00071973"/>
    <w:rsid w:val="00072AA6"/>
    <w:rsid w:val="00073233"/>
    <w:rsid w:val="0007368A"/>
    <w:rsid w:val="0007381C"/>
    <w:rsid w:val="000767F1"/>
    <w:rsid w:val="0007694B"/>
    <w:rsid w:val="00076B92"/>
    <w:rsid w:val="00077C28"/>
    <w:rsid w:val="000807D4"/>
    <w:rsid w:val="000817FC"/>
    <w:rsid w:val="0008307B"/>
    <w:rsid w:val="00083555"/>
    <w:rsid w:val="00084486"/>
    <w:rsid w:val="000847FE"/>
    <w:rsid w:val="00086143"/>
    <w:rsid w:val="0008693E"/>
    <w:rsid w:val="000901EA"/>
    <w:rsid w:val="000910A5"/>
    <w:rsid w:val="0009222B"/>
    <w:rsid w:val="00092B6E"/>
    <w:rsid w:val="000933EB"/>
    <w:rsid w:val="00095188"/>
    <w:rsid w:val="000951F7"/>
    <w:rsid w:val="00095561"/>
    <w:rsid w:val="00096ACD"/>
    <w:rsid w:val="00096BF5"/>
    <w:rsid w:val="00097340"/>
    <w:rsid w:val="00097E68"/>
    <w:rsid w:val="000A0F9F"/>
    <w:rsid w:val="000A1C21"/>
    <w:rsid w:val="000A1EBF"/>
    <w:rsid w:val="000A2AD6"/>
    <w:rsid w:val="000A42B2"/>
    <w:rsid w:val="000A4631"/>
    <w:rsid w:val="000A4D5E"/>
    <w:rsid w:val="000A4F65"/>
    <w:rsid w:val="000A561F"/>
    <w:rsid w:val="000A68DB"/>
    <w:rsid w:val="000A7642"/>
    <w:rsid w:val="000B0B4F"/>
    <w:rsid w:val="000B1D47"/>
    <w:rsid w:val="000B25F1"/>
    <w:rsid w:val="000B5E1F"/>
    <w:rsid w:val="000B5F15"/>
    <w:rsid w:val="000B6674"/>
    <w:rsid w:val="000B6C77"/>
    <w:rsid w:val="000C034F"/>
    <w:rsid w:val="000C0F5F"/>
    <w:rsid w:val="000C33DE"/>
    <w:rsid w:val="000C3E20"/>
    <w:rsid w:val="000C4253"/>
    <w:rsid w:val="000C42BD"/>
    <w:rsid w:val="000C4BDC"/>
    <w:rsid w:val="000C4ED6"/>
    <w:rsid w:val="000C4EF4"/>
    <w:rsid w:val="000C520D"/>
    <w:rsid w:val="000C5575"/>
    <w:rsid w:val="000C5723"/>
    <w:rsid w:val="000C7C33"/>
    <w:rsid w:val="000C7DAD"/>
    <w:rsid w:val="000D0AFF"/>
    <w:rsid w:val="000D15AD"/>
    <w:rsid w:val="000D1A8A"/>
    <w:rsid w:val="000D2C47"/>
    <w:rsid w:val="000D3060"/>
    <w:rsid w:val="000D3530"/>
    <w:rsid w:val="000D4BAF"/>
    <w:rsid w:val="000D4D82"/>
    <w:rsid w:val="000D5F02"/>
    <w:rsid w:val="000D6A7A"/>
    <w:rsid w:val="000D78F8"/>
    <w:rsid w:val="000D7B44"/>
    <w:rsid w:val="000E0385"/>
    <w:rsid w:val="000E178E"/>
    <w:rsid w:val="000E17EE"/>
    <w:rsid w:val="000E1B14"/>
    <w:rsid w:val="000E24E6"/>
    <w:rsid w:val="000E2F32"/>
    <w:rsid w:val="000E349A"/>
    <w:rsid w:val="000E34B4"/>
    <w:rsid w:val="000E3A6A"/>
    <w:rsid w:val="000E40B5"/>
    <w:rsid w:val="000E5488"/>
    <w:rsid w:val="000E670D"/>
    <w:rsid w:val="000F02F8"/>
    <w:rsid w:val="000F06B9"/>
    <w:rsid w:val="000F17C1"/>
    <w:rsid w:val="000F2AC1"/>
    <w:rsid w:val="000F3367"/>
    <w:rsid w:val="000F59CD"/>
    <w:rsid w:val="000F651E"/>
    <w:rsid w:val="000F68A1"/>
    <w:rsid w:val="000F7ACD"/>
    <w:rsid w:val="00102283"/>
    <w:rsid w:val="00104176"/>
    <w:rsid w:val="00104782"/>
    <w:rsid w:val="00104F8A"/>
    <w:rsid w:val="001051D6"/>
    <w:rsid w:val="00105937"/>
    <w:rsid w:val="00105B1A"/>
    <w:rsid w:val="00106920"/>
    <w:rsid w:val="001075D7"/>
    <w:rsid w:val="001100B4"/>
    <w:rsid w:val="0011041C"/>
    <w:rsid w:val="00110699"/>
    <w:rsid w:val="00110748"/>
    <w:rsid w:val="001109F8"/>
    <w:rsid w:val="00113D1E"/>
    <w:rsid w:val="00114254"/>
    <w:rsid w:val="00115939"/>
    <w:rsid w:val="00115B3C"/>
    <w:rsid w:val="00116352"/>
    <w:rsid w:val="0011743B"/>
    <w:rsid w:val="00120954"/>
    <w:rsid w:val="00121191"/>
    <w:rsid w:val="00121389"/>
    <w:rsid w:val="001215FB"/>
    <w:rsid w:val="00122B2C"/>
    <w:rsid w:val="00122EC4"/>
    <w:rsid w:val="00123659"/>
    <w:rsid w:val="0012521C"/>
    <w:rsid w:val="0012546D"/>
    <w:rsid w:val="00127440"/>
    <w:rsid w:val="001277E7"/>
    <w:rsid w:val="0013037A"/>
    <w:rsid w:val="00130958"/>
    <w:rsid w:val="00131720"/>
    <w:rsid w:val="00131BA8"/>
    <w:rsid w:val="00132538"/>
    <w:rsid w:val="00133315"/>
    <w:rsid w:val="001346A2"/>
    <w:rsid w:val="001352A9"/>
    <w:rsid w:val="0013617F"/>
    <w:rsid w:val="00137FDE"/>
    <w:rsid w:val="00142CC6"/>
    <w:rsid w:val="001449BA"/>
    <w:rsid w:val="00144B04"/>
    <w:rsid w:val="00144E86"/>
    <w:rsid w:val="00145482"/>
    <w:rsid w:val="0014684A"/>
    <w:rsid w:val="00146ADC"/>
    <w:rsid w:val="00147621"/>
    <w:rsid w:val="00147C8F"/>
    <w:rsid w:val="001501E1"/>
    <w:rsid w:val="00150EF2"/>
    <w:rsid w:val="00150EF3"/>
    <w:rsid w:val="001516FD"/>
    <w:rsid w:val="00151F88"/>
    <w:rsid w:val="0015226B"/>
    <w:rsid w:val="00153843"/>
    <w:rsid w:val="00153980"/>
    <w:rsid w:val="00153B21"/>
    <w:rsid w:val="00155233"/>
    <w:rsid w:val="001558D4"/>
    <w:rsid w:val="00161AE5"/>
    <w:rsid w:val="00162946"/>
    <w:rsid w:val="00162DAC"/>
    <w:rsid w:val="00163A22"/>
    <w:rsid w:val="00163FE1"/>
    <w:rsid w:val="00164694"/>
    <w:rsid w:val="00165303"/>
    <w:rsid w:val="00165987"/>
    <w:rsid w:val="00170802"/>
    <w:rsid w:val="00171B89"/>
    <w:rsid w:val="0017345A"/>
    <w:rsid w:val="0017361D"/>
    <w:rsid w:val="00173CDE"/>
    <w:rsid w:val="00173D1C"/>
    <w:rsid w:val="00173F87"/>
    <w:rsid w:val="001756CE"/>
    <w:rsid w:val="00176230"/>
    <w:rsid w:val="0017647D"/>
    <w:rsid w:val="00176730"/>
    <w:rsid w:val="001771B3"/>
    <w:rsid w:val="00180091"/>
    <w:rsid w:val="001806A6"/>
    <w:rsid w:val="00181753"/>
    <w:rsid w:val="00181FAB"/>
    <w:rsid w:val="00182A2F"/>
    <w:rsid w:val="00185243"/>
    <w:rsid w:val="001859B6"/>
    <w:rsid w:val="00186E36"/>
    <w:rsid w:val="001914A7"/>
    <w:rsid w:val="00192A16"/>
    <w:rsid w:val="00193DE2"/>
    <w:rsid w:val="00194116"/>
    <w:rsid w:val="00194D2C"/>
    <w:rsid w:val="00196AA8"/>
    <w:rsid w:val="001A03D6"/>
    <w:rsid w:val="001A085F"/>
    <w:rsid w:val="001A08CD"/>
    <w:rsid w:val="001A3B0A"/>
    <w:rsid w:val="001A3F48"/>
    <w:rsid w:val="001A5B87"/>
    <w:rsid w:val="001A785B"/>
    <w:rsid w:val="001B006C"/>
    <w:rsid w:val="001B0ACC"/>
    <w:rsid w:val="001B1438"/>
    <w:rsid w:val="001B346E"/>
    <w:rsid w:val="001B356C"/>
    <w:rsid w:val="001B3D5A"/>
    <w:rsid w:val="001B614A"/>
    <w:rsid w:val="001B6635"/>
    <w:rsid w:val="001B6A18"/>
    <w:rsid w:val="001B70BC"/>
    <w:rsid w:val="001C0A4F"/>
    <w:rsid w:val="001C0DD2"/>
    <w:rsid w:val="001C0EB9"/>
    <w:rsid w:val="001C20CB"/>
    <w:rsid w:val="001C216E"/>
    <w:rsid w:val="001C2E22"/>
    <w:rsid w:val="001C3FE6"/>
    <w:rsid w:val="001C49D1"/>
    <w:rsid w:val="001C650E"/>
    <w:rsid w:val="001C7BA6"/>
    <w:rsid w:val="001C7D87"/>
    <w:rsid w:val="001D05D5"/>
    <w:rsid w:val="001D0619"/>
    <w:rsid w:val="001D0A87"/>
    <w:rsid w:val="001D2674"/>
    <w:rsid w:val="001D2964"/>
    <w:rsid w:val="001D2EB0"/>
    <w:rsid w:val="001D3219"/>
    <w:rsid w:val="001D3CAC"/>
    <w:rsid w:val="001D4AFB"/>
    <w:rsid w:val="001D5225"/>
    <w:rsid w:val="001D6576"/>
    <w:rsid w:val="001D7D1A"/>
    <w:rsid w:val="001E1183"/>
    <w:rsid w:val="001E2548"/>
    <w:rsid w:val="001E3410"/>
    <w:rsid w:val="001E3AC8"/>
    <w:rsid w:val="001E466B"/>
    <w:rsid w:val="001E474E"/>
    <w:rsid w:val="001E4B0A"/>
    <w:rsid w:val="001E50F9"/>
    <w:rsid w:val="001E519D"/>
    <w:rsid w:val="001E6A18"/>
    <w:rsid w:val="001E7057"/>
    <w:rsid w:val="001E7224"/>
    <w:rsid w:val="001E779F"/>
    <w:rsid w:val="001E7FDF"/>
    <w:rsid w:val="001F3FE0"/>
    <w:rsid w:val="001F408F"/>
    <w:rsid w:val="001F48B7"/>
    <w:rsid w:val="001F5C7E"/>
    <w:rsid w:val="001F6D4D"/>
    <w:rsid w:val="001F7068"/>
    <w:rsid w:val="001F779F"/>
    <w:rsid w:val="00200072"/>
    <w:rsid w:val="002004CA"/>
    <w:rsid w:val="0020085E"/>
    <w:rsid w:val="00200D3C"/>
    <w:rsid w:val="002010BE"/>
    <w:rsid w:val="00201860"/>
    <w:rsid w:val="00204714"/>
    <w:rsid w:val="00206495"/>
    <w:rsid w:val="00206760"/>
    <w:rsid w:val="002068F8"/>
    <w:rsid w:val="00206C19"/>
    <w:rsid w:val="00206CC4"/>
    <w:rsid w:val="002077AB"/>
    <w:rsid w:val="00207B50"/>
    <w:rsid w:val="00210E09"/>
    <w:rsid w:val="0021140B"/>
    <w:rsid w:val="00211842"/>
    <w:rsid w:val="00211CF9"/>
    <w:rsid w:val="0021367A"/>
    <w:rsid w:val="00214741"/>
    <w:rsid w:val="00214E41"/>
    <w:rsid w:val="002158F7"/>
    <w:rsid w:val="00217294"/>
    <w:rsid w:val="00217657"/>
    <w:rsid w:val="002207FA"/>
    <w:rsid w:val="00221918"/>
    <w:rsid w:val="002221DA"/>
    <w:rsid w:val="00223439"/>
    <w:rsid w:val="002253DE"/>
    <w:rsid w:val="0022609F"/>
    <w:rsid w:val="002268E5"/>
    <w:rsid w:val="00227B4C"/>
    <w:rsid w:val="00227D76"/>
    <w:rsid w:val="00227E74"/>
    <w:rsid w:val="00230FBC"/>
    <w:rsid w:val="0023225E"/>
    <w:rsid w:val="0023253F"/>
    <w:rsid w:val="00232B3A"/>
    <w:rsid w:val="00235102"/>
    <w:rsid w:val="00236657"/>
    <w:rsid w:val="002372E0"/>
    <w:rsid w:val="00240BD3"/>
    <w:rsid w:val="00240ED4"/>
    <w:rsid w:val="002418B5"/>
    <w:rsid w:val="00241E4C"/>
    <w:rsid w:val="0024309D"/>
    <w:rsid w:val="00243FFB"/>
    <w:rsid w:val="00245414"/>
    <w:rsid w:val="00245904"/>
    <w:rsid w:val="00245A44"/>
    <w:rsid w:val="002462C6"/>
    <w:rsid w:val="00246B66"/>
    <w:rsid w:val="00246D98"/>
    <w:rsid w:val="00247D97"/>
    <w:rsid w:val="00247DB4"/>
    <w:rsid w:val="002505C2"/>
    <w:rsid w:val="0025140D"/>
    <w:rsid w:val="002514C9"/>
    <w:rsid w:val="002530F8"/>
    <w:rsid w:val="002535A2"/>
    <w:rsid w:val="002541CD"/>
    <w:rsid w:val="00255A43"/>
    <w:rsid w:val="002562B4"/>
    <w:rsid w:val="002575E2"/>
    <w:rsid w:val="00260D18"/>
    <w:rsid w:val="0026196C"/>
    <w:rsid w:val="00261E7C"/>
    <w:rsid w:val="002626A0"/>
    <w:rsid w:val="00262A83"/>
    <w:rsid w:val="00263962"/>
    <w:rsid w:val="0026422C"/>
    <w:rsid w:val="0026577B"/>
    <w:rsid w:val="00267488"/>
    <w:rsid w:val="002676A3"/>
    <w:rsid w:val="00270251"/>
    <w:rsid w:val="00272BE3"/>
    <w:rsid w:val="00273037"/>
    <w:rsid w:val="002764CA"/>
    <w:rsid w:val="00276B3A"/>
    <w:rsid w:val="00276E53"/>
    <w:rsid w:val="002801A9"/>
    <w:rsid w:val="00282465"/>
    <w:rsid w:val="00282A34"/>
    <w:rsid w:val="00282BA5"/>
    <w:rsid w:val="002832AB"/>
    <w:rsid w:val="0028584A"/>
    <w:rsid w:val="00285F85"/>
    <w:rsid w:val="002874AF"/>
    <w:rsid w:val="00287D52"/>
    <w:rsid w:val="0029005C"/>
    <w:rsid w:val="0029131D"/>
    <w:rsid w:val="0029220C"/>
    <w:rsid w:val="00292FE5"/>
    <w:rsid w:val="00295182"/>
    <w:rsid w:val="002A07C7"/>
    <w:rsid w:val="002A0821"/>
    <w:rsid w:val="002A0907"/>
    <w:rsid w:val="002A16DC"/>
    <w:rsid w:val="002A37D2"/>
    <w:rsid w:val="002A3EC1"/>
    <w:rsid w:val="002A42A0"/>
    <w:rsid w:val="002A42F6"/>
    <w:rsid w:val="002A46A9"/>
    <w:rsid w:val="002A52D6"/>
    <w:rsid w:val="002B0445"/>
    <w:rsid w:val="002B0AF0"/>
    <w:rsid w:val="002B0FAF"/>
    <w:rsid w:val="002B1761"/>
    <w:rsid w:val="002B1B98"/>
    <w:rsid w:val="002B1CDA"/>
    <w:rsid w:val="002B2C44"/>
    <w:rsid w:val="002B3AE5"/>
    <w:rsid w:val="002B3DBF"/>
    <w:rsid w:val="002B460E"/>
    <w:rsid w:val="002B5CF2"/>
    <w:rsid w:val="002B6513"/>
    <w:rsid w:val="002B6BE5"/>
    <w:rsid w:val="002B6D74"/>
    <w:rsid w:val="002B6E9A"/>
    <w:rsid w:val="002B7B7F"/>
    <w:rsid w:val="002C0DDD"/>
    <w:rsid w:val="002C1886"/>
    <w:rsid w:val="002C5103"/>
    <w:rsid w:val="002C582D"/>
    <w:rsid w:val="002C59BA"/>
    <w:rsid w:val="002D0064"/>
    <w:rsid w:val="002D04EB"/>
    <w:rsid w:val="002D184F"/>
    <w:rsid w:val="002D1DAF"/>
    <w:rsid w:val="002D2C87"/>
    <w:rsid w:val="002D4AF0"/>
    <w:rsid w:val="002D4DB7"/>
    <w:rsid w:val="002D52DD"/>
    <w:rsid w:val="002D5EFF"/>
    <w:rsid w:val="002D6270"/>
    <w:rsid w:val="002D6998"/>
    <w:rsid w:val="002D72B7"/>
    <w:rsid w:val="002E22C1"/>
    <w:rsid w:val="002E2CA6"/>
    <w:rsid w:val="002E347C"/>
    <w:rsid w:val="002E42B9"/>
    <w:rsid w:val="002E5C75"/>
    <w:rsid w:val="002E667E"/>
    <w:rsid w:val="002E71BC"/>
    <w:rsid w:val="002F04AC"/>
    <w:rsid w:val="002F0B3F"/>
    <w:rsid w:val="002F1889"/>
    <w:rsid w:val="002F1B44"/>
    <w:rsid w:val="002F251D"/>
    <w:rsid w:val="002F2D72"/>
    <w:rsid w:val="002F2E82"/>
    <w:rsid w:val="002F2EC7"/>
    <w:rsid w:val="002F3E01"/>
    <w:rsid w:val="002F5A72"/>
    <w:rsid w:val="002F69E2"/>
    <w:rsid w:val="003009BA"/>
    <w:rsid w:val="003011C7"/>
    <w:rsid w:val="00301C12"/>
    <w:rsid w:val="00301C90"/>
    <w:rsid w:val="00302FEB"/>
    <w:rsid w:val="0030472B"/>
    <w:rsid w:val="00304CC3"/>
    <w:rsid w:val="003050FA"/>
    <w:rsid w:val="003053D1"/>
    <w:rsid w:val="0030569E"/>
    <w:rsid w:val="00307216"/>
    <w:rsid w:val="00307F93"/>
    <w:rsid w:val="00310A88"/>
    <w:rsid w:val="0031387B"/>
    <w:rsid w:val="00313EFD"/>
    <w:rsid w:val="00314E0F"/>
    <w:rsid w:val="00316191"/>
    <w:rsid w:val="0031715E"/>
    <w:rsid w:val="00317173"/>
    <w:rsid w:val="0031721A"/>
    <w:rsid w:val="00317457"/>
    <w:rsid w:val="003202EF"/>
    <w:rsid w:val="00321081"/>
    <w:rsid w:val="00323992"/>
    <w:rsid w:val="00323BC7"/>
    <w:rsid w:val="00324BCE"/>
    <w:rsid w:val="003261B5"/>
    <w:rsid w:val="003266D1"/>
    <w:rsid w:val="00330175"/>
    <w:rsid w:val="00330A36"/>
    <w:rsid w:val="00330AC8"/>
    <w:rsid w:val="00330E98"/>
    <w:rsid w:val="003340F1"/>
    <w:rsid w:val="003348B6"/>
    <w:rsid w:val="003355CA"/>
    <w:rsid w:val="00335754"/>
    <w:rsid w:val="003364CD"/>
    <w:rsid w:val="00336B55"/>
    <w:rsid w:val="00336F48"/>
    <w:rsid w:val="003375DC"/>
    <w:rsid w:val="003410EF"/>
    <w:rsid w:val="00341EE9"/>
    <w:rsid w:val="00343B91"/>
    <w:rsid w:val="00343C69"/>
    <w:rsid w:val="00345BF3"/>
    <w:rsid w:val="0034699C"/>
    <w:rsid w:val="003479E6"/>
    <w:rsid w:val="00347F3B"/>
    <w:rsid w:val="00350B0D"/>
    <w:rsid w:val="00351749"/>
    <w:rsid w:val="00351C31"/>
    <w:rsid w:val="00351F2D"/>
    <w:rsid w:val="003534CB"/>
    <w:rsid w:val="00353D6D"/>
    <w:rsid w:val="003552F0"/>
    <w:rsid w:val="0035589F"/>
    <w:rsid w:val="00356F8D"/>
    <w:rsid w:val="0036024B"/>
    <w:rsid w:val="00360310"/>
    <w:rsid w:val="00360CC1"/>
    <w:rsid w:val="0036715C"/>
    <w:rsid w:val="00367DC0"/>
    <w:rsid w:val="00371C85"/>
    <w:rsid w:val="00371DD7"/>
    <w:rsid w:val="003723D5"/>
    <w:rsid w:val="003731A4"/>
    <w:rsid w:val="00373F6B"/>
    <w:rsid w:val="0037466C"/>
    <w:rsid w:val="0037560F"/>
    <w:rsid w:val="0037605C"/>
    <w:rsid w:val="003774B9"/>
    <w:rsid w:val="00377C76"/>
    <w:rsid w:val="00381A5F"/>
    <w:rsid w:val="00383AB5"/>
    <w:rsid w:val="00384C01"/>
    <w:rsid w:val="00385DCF"/>
    <w:rsid w:val="0038659C"/>
    <w:rsid w:val="00386AEE"/>
    <w:rsid w:val="003876FA"/>
    <w:rsid w:val="00387818"/>
    <w:rsid w:val="00391D84"/>
    <w:rsid w:val="003920E9"/>
    <w:rsid w:val="00392816"/>
    <w:rsid w:val="00392FAA"/>
    <w:rsid w:val="003932A3"/>
    <w:rsid w:val="00394028"/>
    <w:rsid w:val="00394509"/>
    <w:rsid w:val="00394529"/>
    <w:rsid w:val="00394959"/>
    <w:rsid w:val="00395D2A"/>
    <w:rsid w:val="00396B26"/>
    <w:rsid w:val="0039711B"/>
    <w:rsid w:val="00397D6E"/>
    <w:rsid w:val="003A06EC"/>
    <w:rsid w:val="003A1287"/>
    <w:rsid w:val="003A54E3"/>
    <w:rsid w:val="003A561B"/>
    <w:rsid w:val="003B2939"/>
    <w:rsid w:val="003C016F"/>
    <w:rsid w:val="003C1D3E"/>
    <w:rsid w:val="003C1E26"/>
    <w:rsid w:val="003C320D"/>
    <w:rsid w:val="003C7405"/>
    <w:rsid w:val="003D0103"/>
    <w:rsid w:val="003D072E"/>
    <w:rsid w:val="003D07AC"/>
    <w:rsid w:val="003D12B5"/>
    <w:rsid w:val="003D2A17"/>
    <w:rsid w:val="003D3968"/>
    <w:rsid w:val="003D463C"/>
    <w:rsid w:val="003D6E72"/>
    <w:rsid w:val="003D75C4"/>
    <w:rsid w:val="003E0AFF"/>
    <w:rsid w:val="003E2071"/>
    <w:rsid w:val="003E20C2"/>
    <w:rsid w:val="003E2512"/>
    <w:rsid w:val="003E3118"/>
    <w:rsid w:val="003E3F76"/>
    <w:rsid w:val="003E5602"/>
    <w:rsid w:val="003E598C"/>
    <w:rsid w:val="003E5C4F"/>
    <w:rsid w:val="003E6EAC"/>
    <w:rsid w:val="003F0008"/>
    <w:rsid w:val="003F0B90"/>
    <w:rsid w:val="003F2070"/>
    <w:rsid w:val="003F264A"/>
    <w:rsid w:val="003F40ED"/>
    <w:rsid w:val="003F6F9C"/>
    <w:rsid w:val="003F7FD6"/>
    <w:rsid w:val="00400CBF"/>
    <w:rsid w:val="00402730"/>
    <w:rsid w:val="00402A8C"/>
    <w:rsid w:val="004045E2"/>
    <w:rsid w:val="00404996"/>
    <w:rsid w:val="00406CAB"/>
    <w:rsid w:val="00407CA7"/>
    <w:rsid w:val="004128DD"/>
    <w:rsid w:val="00412C16"/>
    <w:rsid w:val="004132E2"/>
    <w:rsid w:val="004157FB"/>
    <w:rsid w:val="00416CFC"/>
    <w:rsid w:val="00417D9B"/>
    <w:rsid w:val="00420DD3"/>
    <w:rsid w:val="00422799"/>
    <w:rsid w:val="00422AC9"/>
    <w:rsid w:val="00422CF0"/>
    <w:rsid w:val="004230B4"/>
    <w:rsid w:val="00423EFF"/>
    <w:rsid w:val="004257A4"/>
    <w:rsid w:val="0042595E"/>
    <w:rsid w:val="00425B6B"/>
    <w:rsid w:val="00426225"/>
    <w:rsid w:val="00430E74"/>
    <w:rsid w:val="0043104E"/>
    <w:rsid w:val="00431C8D"/>
    <w:rsid w:val="00432033"/>
    <w:rsid w:val="00432538"/>
    <w:rsid w:val="00432C43"/>
    <w:rsid w:val="00433354"/>
    <w:rsid w:val="0043427D"/>
    <w:rsid w:val="004348A0"/>
    <w:rsid w:val="0044019C"/>
    <w:rsid w:val="00441952"/>
    <w:rsid w:val="00441996"/>
    <w:rsid w:val="004426C6"/>
    <w:rsid w:val="00442EB1"/>
    <w:rsid w:val="0044405C"/>
    <w:rsid w:val="0044480E"/>
    <w:rsid w:val="0044696D"/>
    <w:rsid w:val="00447650"/>
    <w:rsid w:val="00450B8F"/>
    <w:rsid w:val="004515D4"/>
    <w:rsid w:val="00451937"/>
    <w:rsid w:val="0045218D"/>
    <w:rsid w:val="00452780"/>
    <w:rsid w:val="0045377E"/>
    <w:rsid w:val="00453EAE"/>
    <w:rsid w:val="0045405C"/>
    <w:rsid w:val="00455087"/>
    <w:rsid w:val="00455F7A"/>
    <w:rsid w:val="00457273"/>
    <w:rsid w:val="00461A7B"/>
    <w:rsid w:val="00461B44"/>
    <w:rsid w:val="00461D5E"/>
    <w:rsid w:val="00462F17"/>
    <w:rsid w:val="00463DD5"/>
    <w:rsid w:val="00464C95"/>
    <w:rsid w:val="00464E35"/>
    <w:rsid w:val="00465EE8"/>
    <w:rsid w:val="0046691A"/>
    <w:rsid w:val="004673CD"/>
    <w:rsid w:val="004675EA"/>
    <w:rsid w:val="004678B0"/>
    <w:rsid w:val="00474110"/>
    <w:rsid w:val="00474FD9"/>
    <w:rsid w:val="0047611A"/>
    <w:rsid w:val="004766E5"/>
    <w:rsid w:val="00480580"/>
    <w:rsid w:val="004806DD"/>
    <w:rsid w:val="00480B06"/>
    <w:rsid w:val="00480F00"/>
    <w:rsid w:val="0048129B"/>
    <w:rsid w:val="004823B2"/>
    <w:rsid w:val="00482919"/>
    <w:rsid w:val="004844E8"/>
    <w:rsid w:val="00484C84"/>
    <w:rsid w:val="004851BE"/>
    <w:rsid w:val="004859C8"/>
    <w:rsid w:val="0048799E"/>
    <w:rsid w:val="00487C4C"/>
    <w:rsid w:val="00487E98"/>
    <w:rsid w:val="004902EC"/>
    <w:rsid w:val="0049082D"/>
    <w:rsid w:val="00491B45"/>
    <w:rsid w:val="00492E71"/>
    <w:rsid w:val="0049345B"/>
    <w:rsid w:val="0049381A"/>
    <w:rsid w:val="00493ED9"/>
    <w:rsid w:val="00494AD8"/>
    <w:rsid w:val="00495A51"/>
    <w:rsid w:val="00495D30"/>
    <w:rsid w:val="00496255"/>
    <w:rsid w:val="00496535"/>
    <w:rsid w:val="00496560"/>
    <w:rsid w:val="00496753"/>
    <w:rsid w:val="00496E3C"/>
    <w:rsid w:val="004979F2"/>
    <w:rsid w:val="004A1CE3"/>
    <w:rsid w:val="004A1DDA"/>
    <w:rsid w:val="004A1F43"/>
    <w:rsid w:val="004A1FEC"/>
    <w:rsid w:val="004A32DE"/>
    <w:rsid w:val="004A407A"/>
    <w:rsid w:val="004A5019"/>
    <w:rsid w:val="004A625C"/>
    <w:rsid w:val="004A65FA"/>
    <w:rsid w:val="004B009B"/>
    <w:rsid w:val="004B0119"/>
    <w:rsid w:val="004B0514"/>
    <w:rsid w:val="004B079C"/>
    <w:rsid w:val="004B10C7"/>
    <w:rsid w:val="004B11CF"/>
    <w:rsid w:val="004B2C61"/>
    <w:rsid w:val="004B3986"/>
    <w:rsid w:val="004B4942"/>
    <w:rsid w:val="004B5243"/>
    <w:rsid w:val="004B5736"/>
    <w:rsid w:val="004B7D50"/>
    <w:rsid w:val="004C0640"/>
    <w:rsid w:val="004C074A"/>
    <w:rsid w:val="004C080E"/>
    <w:rsid w:val="004C16F7"/>
    <w:rsid w:val="004C33F0"/>
    <w:rsid w:val="004C4F84"/>
    <w:rsid w:val="004C5108"/>
    <w:rsid w:val="004C5688"/>
    <w:rsid w:val="004C5CD5"/>
    <w:rsid w:val="004C6229"/>
    <w:rsid w:val="004C6647"/>
    <w:rsid w:val="004C6C57"/>
    <w:rsid w:val="004D1DA2"/>
    <w:rsid w:val="004D24E7"/>
    <w:rsid w:val="004E1B0D"/>
    <w:rsid w:val="004E279A"/>
    <w:rsid w:val="004E2EB4"/>
    <w:rsid w:val="004E5347"/>
    <w:rsid w:val="004E5ED5"/>
    <w:rsid w:val="004E64AA"/>
    <w:rsid w:val="004E6D7F"/>
    <w:rsid w:val="004E7817"/>
    <w:rsid w:val="004E7E07"/>
    <w:rsid w:val="004F169E"/>
    <w:rsid w:val="004F2B07"/>
    <w:rsid w:val="004F4559"/>
    <w:rsid w:val="004F4E1B"/>
    <w:rsid w:val="004F5D56"/>
    <w:rsid w:val="004F679D"/>
    <w:rsid w:val="004F7D45"/>
    <w:rsid w:val="00501626"/>
    <w:rsid w:val="00506280"/>
    <w:rsid w:val="00506C41"/>
    <w:rsid w:val="00507593"/>
    <w:rsid w:val="00510E52"/>
    <w:rsid w:val="00511320"/>
    <w:rsid w:val="00511E9D"/>
    <w:rsid w:val="0051480B"/>
    <w:rsid w:val="00514F13"/>
    <w:rsid w:val="005155EE"/>
    <w:rsid w:val="00516065"/>
    <w:rsid w:val="0051631F"/>
    <w:rsid w:val="00517B4F"/>
    <w:rsid w:val="0052038E"/>
    <w:rsid w:val="00520565"/>
    <w:rsid w:val="00520F33"/>
    <w:rsid w:val="00521288"/>
    <w:rsid w:val="00522234"/>
    <w:rsid w:val="0052225C"/>
    <w:rsid w:val="00522C16"/>
    <w:rsid w:val="00523401"/>
    <w:rsid w:val="005238BE"/>
    <w:rsid w:val="00524853"/>
    <w:rsid w:val="00524EBE"/>
    <w:rsid w:val="005273A3"/>
    <w:rsid w:val="005277F9"/>
    <w:rsid w:val="00530A85"/>
    <w:rsid w:val="00531344"/>
    <w:rsid w:val="005326DF"/>
    <w:rsid w:val="0053307F"/>
    <w:rsid w:val="00533D33"/>
    <w:rsid w:val="00534405"/>
    <w:rsid w:val="0053563E"/>
    <w:rsid w:val="00536BF4"/>
    <w:rsid w:val="00537B51"/>
    <w:rsid w:val="00537C0D"/>
    <w:rsid w:val="005404C7"/>
    <w:rsid w:val="0054105D"/>
    <w:rsid w:val="005411A3"/>
    <w:rsid w:val="00541D10"/>
    <w:rsid w:val="00545681"/>
    <w:rsid w:val="00546BE7"/>
    <w:rsid w:val="00546DB8"/>
    <w:rsid w:val="00546E5D"/>
    <w:rsid w:val="00547773"/>
    <w:rsid w:val="005478FD"/>
    <w:rsid w:val="005500AC"/>
    <w:rsid w:val="00550BDC"/>
    <w:rsid w:val="005519DB"/>
    <w:rsid w:val="00551AA1"/>
    <w:rsid w:val="00551F1B"/>
    <w:rsid w:val="00552932"/>
    <w:rsid w:val="005539E5"/>
    <w:rsid w:val="00554549"/>
    <w:rsid w:val="005547E7"/>
    <w:rsid w:val="005557D6"/>
    <w:rsid w:val="005565C8"/>
    <w:rsid w:val="00557B77"/>
    <w:rsid w:val="0056069A"/>
    <w:rsid w:val="00560874"/>
    <w:rsid w:val="00563990"/>
    <w:rsid w:val="00565F4E"/>
    <w:rsid w:val="005663E4"/>
    <w:rsid w:val="00566426"/>
    <w:rsid w:val="0056700D"/>
    <w:rsid w:val="00570395"/>
    <w:rsid w:val="005712F0"/>
    <w:rsid w:val="0057572B"/>
    <w:rsid w:val="00576084"/>
    <w:rsid w:val="00576841"/>
    <w:rsid w:val="005811D2"/>
    <w:rsid w:val="00581B50"/>
    <w:rsid w:val="005821BF"/>
    <w:rsid w:val="00583394"/>
    <w:rsid w:val="005837C5"/>
    <w:rsid w:val="00583A6C"/>
    <w:rsid w:val="0058480B"/>
    <w:rsid w:val="00585584"/>
    <w:rsid w:val="005867E2"/>
    <w:rsid w:val="00587B79"/>
    <w:rsid w:val="00587D26"/>
    <w:rsid w:val="00590470"/>
    <w:rsid w:val="00590E3A"/>
    <w:rsid w:val="00590FC6"/>
    <w:rsid w:val="00591C2F"/>
    <w:rsid w:val="00592F9D"/>
    <w:rsid w:val="00592FFE"/>
    <w:rsid w:val="00593951"/>
    <w:rsid w:val="00593CF0"/>
    <w:rsid w:val="0059484E"/>
    <w:rsid w:val="005954C0"/>
    <w:rsid w:val="00595DF2"/>
    <w:rsid w:val="00596085"/>
    <w:rsid w:val="005960B5"/>
    <w:rsid w:val="00597657"/>
    <w:rsid w:val="00597C26"/>
    <w:rsid w:val="005A064B"/>
    <w:rsid w:val="005A16DB"/>
    <w:rsid w:val="005A173B"/>
    <w:rsid w:val="005A181E"/>
    <w:rsid w:val="005A1847"/>
    <w:rsid w:val="005A4023"/>
    <w:rsid w:val="005A468F"/>
    <w:rsid w:val="005A484E"/>
    <w:rsid w:val="005A5A3C"/>
    <w:rsid w:val="005A5A95"/>
    <w:rsid w:val="005A67B0"/>
    <w:rsid w:val="005B0EC9"/>
    <w:rsid w:val="005B1DC8"/>
    <w:rsid w:val="005B370E"/>
    <w:rsid w:val="005B39DB"/>
    <w:rsid w:val="005B43DF"/>
    <w:rsid w:val="005B45AB"/>
    <w:rsid w:val="005B488C"/>
    <w:rsid w:val="005B4A02"/>
    <w:rsid w:val="005B4C16"/>
    <w:rsid w:val="005B5F51"/>
    <w:rsid w:val="005B6C60"/>
    <w:rsid w:val="005B7BFD"/>
    <w:rsid w:val="005C07B3"/>
    <w:rsid w:val="005C134F"/>
    <w:rsid w:val="005C306D"/>
    <w:rsid w:val="005C3256"/>
    <w:rsid w:val="005C66EF"/>
    <w:rsid w:val="005D036E"/>
    <w:rsid w:val="005D08C4"/>
    <w:rsid w:val="005D0B10"/>
    <w:rsid w:val="005D0C19"/>
    <w:rsid w:val="005D3160"/>
    <w:rsid w:val="005D3320"/>
    <w:rsid w:val="005D48DA"/>
    <w:rsid w:val="005D5F97"/>
    <w:rsid w:val="005D629C"/>
    <w:rsid w:val="005D766A"/>
    <w:rsid w:val="005E11DF"/>
    <w:rsid w:val="005E194E"/>
    <w:rsid w:val="005E1FA8"/>
    <w:rsid w:val="005E3932"/>
    <w:rsid w:val="005E607F"/>
    <w:rsid w:val="005E74E0"/>
    <w:rsid w:val="005E761F"/>
    <w:rsid w:val="005E7D53"/>
    <w:rsid w:val="005F0B2D"/>
    <w:rsid w:val="005F2C93"/>
    <w:rsid w:val="005F3515"/>
    <w:rsid w:val="005F3A36"/>
    <w:rsid w:val="005F3B22"/>
    <w:rsid w:val="005F458B"/>
    <w:rsid w:val="005F4598"/>
    <w:rsid w:val="005F4740"/>
    <w:rsid w:val="005F5E7B"/>
    <w:rsid w:val="005F6086"/>
    <w:rsid w:val="005F671C"/>
    <w:rsid w:val="006011CA"/>
    <w:rsid w:val="006015CF"/>
    <w:rsid w:val="00601C2F"/>
    <w:rsid w:val="00602CCA"/>
    <w:rsid w:val="00602D74"/>
    <w:rsid w:val="00603C02"/>
    <w:rsid w:val="00605C11"/>
    <w:rsid w:val="00605CF0"/>
    <w:rsid w:val="0060662A"/>
    <w:rsid w:val="0060663E"/>
    <w:rsid w:val="006073C0"/>
    <w:rsid w:val="00607C22"/>
    <w:rsid w:val="00607D70"/>
    <w:rsid w:val="006102A8"/>
    <w:rsid w:val="00610656"/>
    <w:rsid w:val="00610D34"/>
    <w:rsid w:val="00610F68"/>
    <w:rsid w:val="006111A5"/>
    <w:rsid w:val="00611747"/>
    <w:rsid w:val="00611FF3"/>
    <w:rsid w:val="006125C7"/>
    <w:rsid w:val="006130C0"/>
    <w:rsid w:val="00614B07"/>
    <w:rsid w:val="006175DD"/>
    <w:rsid w:val="006177C2"/>
    <w:rsid w:val="00620431"/>
    <w:rsid w:val="00621685"/>
    <w:rsid w:val="0062209A"/>
    <w:rsid w:val="006247E2"/>
    <w:rsid w:val="006253CB"/>
    <w:rsid w:val="006300AB"/>
    <w:rsid w:val="00630310"/>
    <w:rsid w:val="006303B6"/>
    <w:rsid w:val="00630F57"/>
    <w:rsid w:val="006314FA"/>
    <w:rsid w:val="00631886"/>
    <w:rsid w:val="00633943"/>
    <w:rsid w:val="00633BD8"/>
    <w:rsid w:val="00633CDD"/>
    <w:rsid w:val="00633E99"/>
    <w:rsid w:val="0063412F"/>
    <w:rsid w:val="00634CE1"/>
    <w:rsid w:val="00636861"/>
    <w:rsid w:val="00636E97"/>
    <w:rsid w:val="00636FCA"/>
    <w:rsid w:val="006375A1"/>
    <w:rsid w:val="00637AF8"/>
    <w:rsid w:val="00640AA2"/>
    <w:rsid w:val="00640B4A"/>
    <w:rsid w:val="00640C60"/>
    <w:rsid w:val="0064184B"/>
    <w:rsid w:val="00641B1E"/>
    <w:rsid w:val="006420D3"/>
    <w:rsid w:val="006467FD"/>
    <w:rsid w:val="00654DE7"/>
    <w:rsid w:val="00655F55"/>
    <w:rsid w:val="006600C7"/>
    <w:rsid w:val="006619F2"/>
    <w:rsid w:val="0066201A"/>
    <w:rsid w:val="006625AF"/>
    <w:rsid w:val="0066380A"/>
    <w:rsid w:val="0066388A"/>
    <w:rsid w:val="00665E81"/>
    <w:rsid w:val="00666D6B"/>
    <w:rsid w:val="006675A3"/>
    <w:rsid w:val="006703B2"/>
    <w:rsid w:val="006703DC"/>
    <w:rsid w:val="00671390"/>
    <w:rsid w:val="006720A6"/>
    <w:rsid w:val="006733C0"/>
    <w:rsid w:val="0067363A"/>
    <w:rsid w:val="006738BD"/>
    <w:rsid w:val="00673C83"/>
    <w:rsid w:val="00674264"/>
    <w:rsid w:val="0067465B"/>
    <w:rsid w:val="00674CC2"/>
    <w:rsid w:val="00676A46"/>
    <w:rsid w:val="006770AD"/>
    <w:rsid w:val="0067710F"/>
    <w:rsid w:val="00677A07"/>
    <w:rsid w:val="00680BC2"/>
    <w:rsid w:val="00681A5F"/>
    <w:rsid w:val="00681E44"/>
    <w:rsid w:val="00682AFC"/>
    <w:rsid w:val="006836FA"/>
    <w:rsid w:val="00683BF3"/>
    <w:rsid w:val="00683E52"/>
    <w:rsid w:val="00684057"/>
    <w:rsid w:val="006939B5"/>
    <w:rsid w:val="00693D84"/>
    <w:rsid w:val="00695612"/>
    <w:rsid w:val="006960C7"/>
    <w:rsid w:val="006962EA"/>
    <w:rsid w:val="006A148F"/>
    <w:rsid w:val="006A1655"/>
    <w:rsid w:val="006A17AA"/>
    <w:rsid w:val="006A28BF"/>
    <w:rsid w:val="006A2D3C"/>
    <w:rsid w:val="006A39B9"/>
    <w:rsid w:val="006A58EE"/>
    <w:rsid w:val="006A633E"/>
    <w:rsid w:val="006A6386"/>
    <w:rsid w:val="006A6E69"/>
    <w:rsid w:val="006B104E"/>
    <w:rsid w:val="006B1317"/>
    <w:rsid w:val="006B14CB"/>
    <w:rsid w:val="006B1674"/>
    <w:rsid w:val="006B1ADB"/>
    <w:rsid w:val="006B2788"/>
    <w:rsid w:val="006B2DE5"/>
    <w:rsid w:val="006B5B8D"/>
    <w:rsid w:val="006B60D6"/>
    <w:rsid w:val="006C05F1"/>
    <w:rsid w:val="006C185D"/>
    <w:rsid w:val="006C21AC"/>
    <w:rsid w:val="006C26B8"/>
    <w:rsid w:val="006C4062"/>
    <w:rsid w:val="006C4250"/>
    <w:rsid w:val="006C4C43"/>
    <w:rsid w:val="006C6CBD"/>
    <w:rsid w:val="006D00A8"/>
    <w:rsid w:val="006D2AD4"/>
    <w:rsid w:val="006D3819"/>
    <w:rsid w:val="006D44F1"/>
    <w:rsid w:val="006D45D0"/>
    <w:rsid w:val="006D5CA9"/>
    <w:rsid w:val="006D5E0D"/>
    <w:rsid w:val="006D6F36"/>
    <w:rsid w:val="006D759E"/>
    <w:rsid w:val="006D7D93"/>
    <w:rsid w:val="006D7E7B"/>
    <w:rsid w:val="006E0C8E"/>
    <w:rsid w:val="006E13FC"/>
    <w:rsid w:val="006E16B8"/>
    <w:rsid w:val="006E2A75"/>
    <w:rsid w:val="006E36E2"/>
    <w:rsid w:val="006E3AE0"/>
    <w:rsid w:val="006E494A"/>
    <w:rsid w:val="006E4C97"/>
    <w:rsid w:val="006E603A"/>
    <w:rsid w:val="006E6A26"/>
    <w:rsid w:val="006E6D03"/>
    <w:rsid w:val="006E6DDB"/>
    <w:rsid w:val="006F05C1"/>
    <w:rsid w:val="006F1B35"/>
    <w:rsid w:val="006F2AE0"/>
    <w:rsid w:val="006F3084"/>
    <w:rsid w:val="006F37D0"/>
    <w:rsid w:val="006F3FBF"/>
    <w:rsid w:val="006F4BE3"/>
    <w:rsid w:val="006F5245"/>
    <w:rsid w:val="006F6BB6"/>
    <w:rsid w:val="00701B87"/>
    <w:rsid w:val="007041CB"/>
    <w:rsid w:val="00704EC3"/>
    <w:rsid w:val="00706236"/>
    <w:rsid w:val="00706573"/>
    <w:rsid w:val="00706B24"/>
    <w:rsid w:val="00706DD1"/>
    <w:rsid w:val="0070730D"/>
    <w:rsid w:val="00707A69"/>
    <w:rsid w:val="00707C15"/>
    <w:rsid w:val="00707DBA"/>
    <w:rsid w:val="00711674"/>
    <w:rsid w:val="007130AD"/>
    <w:rsid w:val="0071488A"/>
    <w:rsid w:val="007160EF"/>
    <w:rsid w:val="00717384"/>
    <w:rsid w:val="007216FF"/>
    <w:rsid w:val="00721A6E"/>
    <w:rsid w:val="00721AFA"/>
    <w:rsid w:val="007237FB"/>
    <w:rsid w:val="00723C12"/>
    <w:rsid w:val="007242EF"/>
    <w:rsid w:val="00724540"/>
    <w:rsid w:val="00724E60"/>
    <w:rsid w:val="0072550F"/>
    <w:rsid w:val="00725D03"/>
    <w:rsid w:val="00725F8E"/>
    <w:rsid w:val="0072698F"/>
    <w:rsid w:val="00730D19"/>
    <w:rsid w:val="00733840"/>
    <w:rsid w:val="00733962"/>
    <w:rsid w:val="0073488C"/>
    <w:rsid w:val="00735A49"/>
    <w:rsid w:val="00736158"/>
    <w:rsid w:val="00736B9A"/>
    <w:rsid w:val="00736D51"/>
    <w:rsid w:val="007370A5"/>
    <w:rsid w:val="0073798D"/>
    <w:rsid w:val="00740387"/>
    <w:rsid w:val="00740398"/>
    <w:rsid w:val="00741A4C"/>
    <w:rsid w:val="00742056"/>
    <w:rsid w:val="00742803"/>
    <w:rsid w:val="00742A96"/>
    <w:rsid w:val="00742EF9"/>
    <w:rsid w:val="00744C20"/>
    <w:rsid w:val="00744FDD"/>
    <w:rsid w:val="00746B14"/>
    <w:rsid w:val="0075077C"/>
    <w:rsid w:val="0075131A"/>
    <w:rsid w:val="00751724"/>
    <w:rsid w:val="00753762"/>
    <w:rsid w:val="00754B77"/>
    <w:rsid w:val="007559B3"/>
    <w:rsid w:val="00755CE7"/>
    <w:rsid w:val="007577CB"/>
    <w:rsid w:val="00757AEF"/>
    <w:rsid w:val="00757DC7"/>
    <w:rsid w:val="00757E0E"/>
    <w:rsid w:val="007605B3"/>
    <w:rsid w:val="00761DEF"/>
    <w:rsid w:val="007626FA"/>
    <w:rsid w:val="00763716"/>
    <w:rsid w:val="00763B15"/>
    <w:rsid w:val="00764A75"/>
    <w:rsid w:val="0076612C"/>
    <w:rsid w:val="0076618B"/>
    <w:rsid w:val="00771A22"/>
    <w:rsid w:val="00772A03"/>
    <w:rsid w:val="00773EE8"/>
    <w:rsid w:val="0077437E"/>
    <w:rsid w:val="00775536"/>
    <w:rsid w:val="007756DF"/>
    <w:rsid w:val="00776D67"/>
    <w:rsid w:val="00781038"/>
    <w:rsid w:val="0078137C"/>
    <w:rsid w:val="00782934"/>
    <w:rsid w:val="007834E7"/>
    <w:rsid w:val="00783FF6"/>
    <w:rsid w:val="00784E1C"/>
    <w:rsid w:val="0078540F"/>
    <w:rsid w:val="007872FC"/>
    <w:rsid w:val="007874F6"/>
    <w:rsid w:val="007903BE"/>
    <w:rsid w:val="007904F7"/>
    <w:rsid w:val="007922F9"/>
    <w:rsid w:val="00792C45"/>
    <w:rsid w:val="00794F80"/>
    <w:rsid w:val="00795C25"/>
    <w:rsid w:val="00795C67"/>
    <w:rsid w:val="00795FE8"/>
    <w:rsid w:val="007A0374"/>
    <w:rsid w:val="007A132A"/>
    <w:rsid w:val="007A16D8"/>
    <w:rsid w:val="007A1818"/>
    <w:rsid w:val="007A2CFF"/>
    <w:rsid w:val="007A3432"/>
    <w:rsid w:val="007A35BB"/>
    <w:rsid w:val="007A5443"/>
    <w:rsid w:val="007A726A"/>
    <w:rsid w:val="007A74A9"/>
    <w:rsid w:val="007B25DE"/>
    <w:rsid w:val="007B2C9C"/>
    <w:rsid w:val="007B324A"/>
    <w:rsid w:val="007B3985"/>
    <w:rsid w:val="007B3AD4"/>
    <w:rsid w:val="007B3EF6"/>
    <w:rsid w:val="007B4D9B"/>
    <w:rsid w:val="007B573F"/>
    <w:rsid w:val="007C0ABA"/>
    <w:rsid w:val="007C27A9"/>
    <w:rsid w:val="007C29F5"/>
    <w:rsid w:val="007C2FE5"/>
    <w:rsid w:val="007C35D6"/>
    <w:rsid w:val="007C53B2"/>
    <w:rsid w:val="007C5AFA"/>
    <w:rsid w:val="007C5F2F"/>
    <w:rsid w:val="007C6351"/>
    <w:rsid w:val="007C77D7"/>
    <w:rsid w:val="007C7D0E"/>
    <w:rsid w:val="007D091D"/>
    <w:rsid w:val="007D1052"/>
    <w:rsid w:val="007D1EBF"/>
    <w:rsid w:val="007D2688"/>
    <w:rsid w:val="007D3C4F"/>
    <w:rsid w:val="007D3FE6"/>
    <w:rsid w:val="007D418F"/>
    <w:rsid w:val="007D4649"/>
    <w:rsid w:val="007E02A6"/>
    <w:rsid w:val="007E121F"/>
    <w:rsid w:val="007E57D7"/>
    <w:rsid w:val="007E63C4"/>
    <w:rsid w:val="007F053A"/>
    <w:rsid w:val="007F0675"/>
    <w:rsid w:val="007F0AA7"/>
    <w:rsid w:val="007F0B72"/>
    <w:rsid w:val="007F0CD9"/>
    <w:rsid w:val="007F221A"/>
    <w:rsid w:val="007F2390"/>
    <w:rsid w:val="007F3D8A"/>
    <w:rsid w:val="007F5604"/>
    <w:rsid w:val="007F70D2"/>
    <w:rsid w:val="007F7BA2"/>
    <w:rsid w:val="007F7D43"/>
    <w:rsid w:val="00800EBA"/>
    <w:rsid w:val="00802551"/>
    <w:rsid w:val="008032C4"/>
    <w:rsid w:val="00804A44"/>
    <w:rsid w:val="008060BD"/>
    <w:rsid w:val="00806ECF"/>
    <w:rsid w:val="00807049"/>
    <w:rsid w:val="008107A4"/>
    <w:rsid w:val="0081250A"/>
    <w:rsid w:val="0081435B"/>
    <w:rsid w:val="00815520"/>
    <w:rsid w:val="008156B3"/>
    <w:rsid w:val="00815759"/>
    <w:rsid w:val="00816549"/>
    <w:rsid w:val="008166EF"/>
    <w:rsid w:val="0081677D"/>
    <w:rsid w:val="00817FF9"/>
    <w:rsid w:val="0082196B"/>
    <w:rsid w:val="00822A85"/>
    <w:rsid w:val="0082300B"/>
    <w:rsid w:val="00826C59"/>
    <w:rsid w:val="0082772A"/>
    <w:rsid w:val="0082774C"/>
    <w:rsid w:val="0082799C"/>
    <w:rsid w:val="00827FBA"/>
    <w:rsid w:val="00830108"/>
    <w:rsid w:val="00831E10"/>
    <w:rsid w:val="008323D1"/>
    <w:rsid w:val="00832A41"/>
    <w:rsid w:val="00832CCF"/>
    <w:rsid w:val="00833687"/>
    <w:rsid w:val="008337CC"/>
    <w:rsid w:val="00834B04"/>
    <w:rsid w:val="00834FBF"/>
    <w:rsid w:val="008407C7"/>
    <w:rsid w:val="008440D9"/>
    <w:rsid w:val="00844CF0"/>
    <w:rsid w:val="0084509A"/>
    <w:rsid w:val="00845F84"/>
    <w:rsid w:val="0084663C"/>
    <w:rsid w:val="0084703E"/>
    <w:rsid w:val="00847C9C"/>
    <w:rsid w:val="00850F8A"/>
    <w:rsid w:val="00852FE6"/>
    <w:rsid w:val="00853413"/>
    <w:rsid w:val="008547BF"/>
    <w:rsid w:val="008553E2"/>
    <w:rsid w:val="008554B8"/>
    <w:rsid w:val="0085784E"/>
    <w:rsid w:val="008619A3"/>
    <w:rsid w:val="0086448D"/>
    <w:rsid w:val="00864CDB"/>
    <w:rsid w:val="008651F1"/>
    <w:rsid w:val="008654C7"/>
    <w:rsid w:val="0086651D"/>
    <w:rsid w:val="00866E6B"/>
    <w:rsid w:val="00866EB5"/>
    <w:rsid w:val="008709F5"/>
    <w:rsid w:val="00870A31"/>
    <w:rsid w:val="00872A1E"/>
    <w:rsid w:val="00872EF7"/>
    <w:rsid w:val="00873021"/>
    <w:rsid w:val="008730CD"/>
    <w:rsid w:val="00874B5C"/>
    <w:rsid w:val="00874BBC"/>
    <w:rsid w:val="0087509C"/>
    <w:rsid w:val="00875BE8"/>
    <w:rsid w:val="00876027"/>
    <w:rsid w:val="00880411"/>
    <w:rsid w:val="008806D2"/>
    <w:rsid w:val="00880B60"/>
    <w:rsid w:val="00880E6A"/>
    <w:rsid w:val="00881FE1"/>
    <w:rsid w:val="008825A3"/>
    <w:rsid w:val="00883360"/>
    <w:rsid w:val="008835CD"/>
    <w:rsid w:val="008836D7"/>
    <w:rsid w:val="008860BF"/>
    <w:rsid w:val="00886BB2"/>
    <w:rsid w:val="00887E8D"/>
    <w:rsid w:val="00887F16"/>
    <w:rsid w:val="00890F24"/>
    <w:rsid w:val="00891A5B"/>
    <w:rsid w:val="008925F6"/>
    <w:rsid w:val="00892941"/>
    <w:rsid w:val="00893EAD"/>
    <w:rsid w:val="00894558"/>
    <w:rsid w:val="008946E5"/>
    <w:rsid w:val="00894F91"/>
    <w:rsid w:val="00894FE6"/>
    <w:rsid w:val="008954EF"/>
    <w:rsid w:val="0089610A"/>
    <w:rsid w:val="00896149"/>
    <w:rsid w:val="00896E1E"/>
    <w:rsid w:val="00897913"/>
    <w:rsid w:val="008A0721"/>
    <w:rsid w:val="008A1449"/>
    <w:rsid w:val="008A1ADC"/>
    <w:rsid w:val="008A2108"/>
    <w:rsid w:val="008A2ECD"/>
    <w:rsid w:val="008A3925"/>
    <w:rsid w:val="008A4101"/>
    <w:rsid w:val="008A564A"/>
    <w:rsid w:val="008A5815"/>
    <w:rsid w:val="008A58A7"/>
    <w:rsid w:val="008B0C57"/>
    <w:rsid w:val="008B1DBC"/>
    <w:rsid w:val="008B2942"/>
    <w:rsid w:val="008B3453"/>
    <w:rsid w:val="008B3DD9"/>
    <w:rsid w:val="008B405D"/>
    <w:rsid w:val="008B6C75"/>
    <w:rsid w:val="008C0A3E"/>
    <w:rsid w:val="008C0A62"/>
    <w:rsid w:val="008C1299"/>
    <w:rsid w:val="008C1F70"/>
    <w:rsid w:val="008C3119"/>
    <w:rsid w:val="008C4FF9"/>
    <w:rsid w:val="008C5B31"/>
    <w:rsid w:val="008C69E5"/>
    <w:rsid w:val="008C6CDC"/>
    <w:rsid w:val="008C6DC9"/>
    <w:rsid w:val="008C7971"/>
    <w:rsid w:val="008D1C59"/>
    <w:rsid w:val="008D1F9A"/>
    <w:rsid w:val="008D2C1A"/>
    <w:rsid w:val="008D2DC9"/>
    <w:rsid w:val="008D34CB"/>
    <w:rsid w:val="008D3CBA"/>
    <w:rsid w:val="008D4BF4"/>
    <w:rsid w:val="008D4D3D"/>
    <w:rsid w:val="008D5371"/>
    <w:rsid w:val="008D54BD"/>
    <w:rsid w:val="008D5F8C"/>
    <w:rsid w:val="008D6284"/>
    <w:rsid w:val="008D62E3"/>
    <w:rsid w:val="008D78FA"/>
    <w:rsid w:val="008E11D8"/>
    <w:rsid w:val="008E28EF"/>
    <w:rsid w:val="008E36E9"/>
    <w:rsid w:val="008E3842"/>
    <w:rsid w:val="008E3AD4"/>
    <w:rsid w:val="008E3B06"/>
    <w:rsid w:val="008E4C69"/>
    <w:rsid w:val="008E5045"/>
    <w:rsid w:val="008E5805"/>
    <w:rsid w:val="008E7BC7"/>
    <w:rsid w:val="008E7FE3"/>
    <w:rsid w:val="008F0CD3"/>
    <w:rsid w:val="008F2197"/>
    <w:rsid w:val="008F2EE1"/>
    <w:rsid w:val="008F4197"/>
    <w:rsid w:val="008F6E8A"/>
    <w:rsid w:val="008F6EE4"/>
    <w:rsid w:val="008F756B"/>
    <w:rsid w:val="00901A3E"/>
    <w:rsid w:val="009025AD"/>
    <w:rsid w:val="0090374D"/>
    <w:rsid w:val="00904245"/>
    <w:rsid w:val="00904322"/>
    <w:rsid w:val="009048E9"/>
    <w:rsid w:val="00904A73"/>
    <w:rsid w:val="00907028"/>
    <w:rsid w:val="00910486"/>
    <w:rsid w:val="00910515"/>
    <w:rsid w:val="009105F7"/>
    <w:rsid w:val="009106DC"/>
    <w:rsid w:val="00910F67"/>
    <w:rsid w:val="00911521"/>
    <w:rsid w:val="00913F71"/>
    <w:rsid w:val="00914E26"/>
    <w:rsid w:val="00915676"/>
    <w:rsid w:val="00916B7D"/>
    <w:rsid w:val="00916DBE"/>
    <w:rsid w:val="00917192"/>
    <w:rsid w:val="00917DB6"/>
    <w:rsid w:val="009207E2"/>
    <w:rsid w:val="00920F40"/>
    <w:rsid w:val="00920F4E"/>
    <w:rsid w:val="00922834"/>
    <w:rsid w:val="009242D0"/>
    <w:rsid w:val="00924A79"/>
    <w:rsid w:val="00924B7B"/>
    <w:rsid w:val="00925639"/>
    <w:rsid w:val="00925AAD"/>
    <w:rsid w:val="00925D95"/>
    <w:rsid w:val="00925E0C"/>
    <w:rsid w:val="00926647"/>
    <w:rsid w:val="00927589"/>
    <w:rsid w:val="00927A8A"/>
    <w:rsid w:val="00927FFA"/>
    <w:rsid w:val="009301C3"/>
    <w:rsid w:val="00930DF2"/>
    <w:rsid w:val="0093242B"/>
    <w:rsid w:val="00933356"/>
    <w:rsid w:val="00933A18"/>
    <w:rsid w:val="00934271"/>
    <w:rsid w:val="009355E2"/>
    <w:rsid w:val="00935A08"/>
    <w:rsid w:val="0093681D"/>
    <w:rsid w:val="00936CEB"/>
    <w:rsid w:val="00936FEF"/>
    <w:rsid w:val="00937ABD"/>
    <w:rsid w:val="00941BB5"/>
    <w:rsid w:val="00942E0D"/>
    <w:rsid w:val="00944368"/>
    <w:rsid w:val="0094456E"/>
    <w:rsid w:val="00946C46"/>
    <w:rsid w:val="00946CE9"/>
    <w:rsid w:val="009475E8"/>
    <w:rsid w:val="00947D4A"/>
    <w:rsid w:val="009508B5"/>
    <w:rsid w:val="00950A4A"/>
    <w:rsid w:val="00951AEA"/>
    <w:rsid w:val="00953307"/>
    <w:rsid w:val="00953497"/>
    <w:rsid w:val="00953A84"/>
    <w:rsid w:val="00954493"/>
    <w:rsid w:val="00954D62"/>
    <w:rsid w:val="009560AF"/>
    <w:rsid w:val="0096262F"/>
    <w:rsid w:val="0096387A"/>
    <w:rsid w:val="009652A8"/>
    <w:rsid w:val="00965EED"/>
    <w:rsid w:val="0096604D"/>
    <w:rsid w:val="009677EE"/>
    <w:rsid w:val="00967B3E"/>
    <w:rsid w:val="00970945"/>
    <w:rsid w:val="0097115B"/>
    <w:rsid w:val="0097131A"/>
    <w:rsid w:val="00971CA0"/>
    <w:rsid w:val="00971E7C"/>
    <w:rsid w:val="00972A1F"/>
    <w:rsid w:val="009733EA"/>
    <w:rsid w:val="00974E5A"/>
    <w:rsid w:val="0097691A"/>
    <w:rsid w:val="009770B2"/>
    <w:rsid w:val="00977526"/>
    <w:rsid w:val="00980DAD"/>
    <w:rsid w:val="0098142B"/>
    <w:rsid w:val="00981A69"/>
    <w:rsid w:val="00981DE3"/>
    <w:rsid w:val="009824A7"/>
    <w:rsid w:val="009825DA"/>
    <w:rsid w:val="00984306"/>
    <w:rsid w:val="0098434E"/>
    <w:rsid w:val="00985532"/>
    <w:rsid w:val="00985573"/>
    <w:rsid w:val="00986CBD"/>
    <w:rsid w:val="00986F3A"/>
    <w:rsid w:val="00990CB2"/>
    <w:rsid w:val="0099217C"/>
    <w:rsid w:val="00992F44"/>
    <w:rsid w:val="00994B7F"/>
    <w:rsid w:val="00994C28"/>
    <w:rsid w:val="00995609"/>
    <w:rsid w:val="0099720F"/>
    <w:rsid w:val="009974DB"/>
    <w:rsid w:val="009A0D2F"/>
    <w:rsid w:val="009A1D7D"/>
    <w:rsid w:val="009A4080"/>
    <w:rsid w:val="009A5315"/>
    <w:rsid w:val="009A66F1"/>
    <w:rsid w:val="009B0F4B"/>
    <w:rsid w:val="009B369B"/>
    <w:rsid w:val="009B404F"/>
    <w:rsid w:val="009B6A1C"/>
    <w:rsid w:val="009C07A3"/>
    <w:rsid w:val="009C07C5"/>
    <w:rsid w:val="009C0CE2"/>
    <w:rsid w:val="009C2C86"/>
    <w:rsid w:val="009C2D4A"/>
    <w:rsid w:val="009C3A55"/>
    <w:rsid w:val="009C3E29"/>
    <w:rsid w:val="009C3F24"/>
    <w:rsid w:val="009C41F5"/>
    <w:rsid w:val="009C5601"/>
    <w:rsid w:val="009C5896"/>
    <w:rsid w:val="009C64F9"/>
    <w:rsid w:val="009C6B19"/>
    <w:rsid w:val="009C6C5D"/>
    <w:rsid w:val="009C7611"/>
    <w:rsid w:val="009D23AB"/>
    <w:rsid w:val="009D349F"/>
    <w:rsid w:val="009D3919"/>
    <w:rsid w:val="009D3A68"/>
    <w:rsid w:val="009D470C"/>
    <w:rsid w:val="009D6BA6"/>
    <w:rsid w:val="009D6F66"/>
    <w:rsid w:val="009D711B"/>
    <w:rsid w:val="009D7262"/>
    <w:rsid w:val="009D7A6B"/>
    <w:rsid w:val="009E0A51"/>
    <w:rsid w:val="009E22D9"/>
    <w:rsid w:val="009E230E"/>
    <w:rsid w:val="009E2E46"/>
    <w:rsid w:val="009E44E4"/>
    <w:rsid w:val="009E5CB2"/>
    <w:rsid w:val="009E5DBE"/>
    <w:rsid w:val="009F03B8"/>
    <w:rsid w:val="009F0F23"/>
    <w:rsid w:val="009F13D2"/>
    <w:rsid w:val="009F1BE4"/>
    <w:rsid w:val="009F2CDE"/>
    <w:rsid w:val="009F2EE8"/>
    <w:rsid w:val="009F640C"/>
    <w:rsid w:val="009F6EFF"/>
    <w:rsid w:val="009F77D5"/>
    <w:rsid w:val="00A0015D"/>
    <w:rsid w:val="00A020EF"/>
    <w:rsid w:val="00A026C0"/>
    <w:rsid w:val="00A0385D"/>
    <w:rsid w:val="00A03F87"/>
    <w:rsid w:val="00A05B00"/>
    <w:rsid w:val="00A05C36"/>
    <w:rsid w:val="00A101DB"/>
    <w:rsid w:val="00A10CB9"/>
    <w:rsid w:val="00A12B3B"/>
    <w:rsid w:val="00A12F53"/>
    <w:rsid w:val="00A13152"/>
    <w:rsid w:val="00A13659"/>
    <w:rsid w:val="00A13E19"/>
    <w:rsid w:val="00A14570"/>
    <w:rsid w:val="00A1752C"/>
    <w:rsid w:val="00A17787"/>
    <w:rsid w:val="00A20337"/>
    <w:rsid w:val="00A2132A"/>
    <w:rsid w:val="00A22F93"/>
    <w:rsid w:val="00A230A9"/>
    <w:rsid w:val="00A23D43"/>
    <w:rsid w:val="00A24E6E"/>
    <w:rsid w:val="00A25C74"/>
    <w:rsid w:val="00A26EE6"/>
    <w:rsid w:val="00A2739E"/>
    <w:rsid w:val="00A303ED"/>
    <w:rsid w:val="00A308BD"/>
    <w:rsid w:val="00A30B8B"/>
    <w:rsid w:val="00A31006"/>
    <w:rsid w:val="00A318D7"/>
    <w:rsid w:val="00A32CAD"/>
    <w:rsid w:val="00A335D6"/>
    <w:rsid w:val="00A337FA"/>
    <w:rsid w:val="00A3415C"/>
    <w:rsid w:val="00A35A6A"/>
    <w:rsid w:val="00A35E04"/>
    <w:rsid w:val="00A35F54"/>
    <w:rsid w:val="00A36906"/>
    <w:rsid w:val="00A40348"/>
    <w:rsid w:val="00A40552"/>
    <w:rsid w:val="00A406A9"/>
    <w:rsid w:val="00A409A0"/>
    <w:rsid w:val="00A40CC3"/>
    <w:rsid w:val="00A41E65"/>
    <w:rsid w:val="00A42A67"/>
    <w:rsid w:val="00A445A8"/>
    <w:rsid w:val="00A44624"/>
    <w:rsid w:val="00A44A15"/>
    <w:rsid w:val="00A45A4C"/>
    <w:rsid w:val="00A45E9F"/>
    <w:rsid w:val="00A4688C"/>
    <w:rsid w:val="00A47DC2"/>
    <w:rsid w:val="00A50C80"/>
    <w:rsid w:val="00A526C6"/>
    <w:rsid w:val="00A5336D"/>
    <w:rsid w:val="00A53731"/>
    <w:rsid w:val="00A55308"/>
    <w:rsid w:val="00A56183"/>
    <w:rsid w:val="00A57D8F"/>
    <w:rsid w:val="00A60171"/>
    <w:rsid w:val="00A61279"/>
    <w:rsid w:val="00A6142A"/>
    <w:rsid w:val="00A61557"/>
    <w:rsid w:val="00A624FC"/>
    <w:rsid w:val="00A62DAC"/>
    <w:rsid w:val="00A62E24"/>
    <w:rsid w:val="00A63186"/>
    <w:rsid w:val="00A644FE"/>
    <w:rsid w:val="00A64D71"/>
    <w:rsid w:val="00A660AF"/>
    <w:rsid w:val="00A67A09"/>
    <w:rsid w:val="00A707E9"/>
    <w:rsid w:val="00A71670"/>
    <w:rsid w:val="00A73D99"/>
    <w:rsid w:val="00A73E7B"/>
    <w:rsid w:val="00A74E62"/>
    <w:rsid w:val="00A764A4"/>
    <w:rsid w:val="00A76E22"/>
    <w:rsid w:val="00A779A1"/>
    <w:rsid w:val="00A80044"/>
    <w:rsid w:val="00A812A1"/>
    <w:rsid w:val="00A81E96"/>
    <w:rsid w:val="00A8270E"/>
    <w:rsid w:val="00A82B14"/>
    <w:rsid w:val="00A83E23"/>
    <w:rsid w:val="00A85B04"/>
    <w:rsid w:val="00A86419"/>
    <w:rsid w:val="00A86827"/>
    <w:rsid w:val="00A9007C"/>
    <w:rsid w:val="00A90736"/>
    <w:rsid w:val="00A90D68"/>
    <w:rsid w:val="00A90F02"/>
    <w:rsid w:val="00A90FD1"/>
    <w:rsid w:val="00A916F4"/>
    <w:rsid w:val="00A91FFA"/>
    <w:rsid w:val="00A926A3"/>
    <w:rsid w:val="00A951FE"/>
    <w:rsid w:val="00A95441"/>
    <w:rsid w:val="00A9678B"/>
    <w:rsid w:val="00A96F93"/>
    <w:rsid w:val="00AA1516"/>
    <w:rsid w:val="00AA19F8"/>
    <w:rsid w:val="00AA2847"/>
    <w:rsid w:val="00AA2B62"/>
    <w:rsid w:val="00AA2C3B"/>
    <w:rsid w:val="00AA33B1"/>
    <w:rsid w:val="00AA45E9"/>
    <w:rsid w:val="00AA56E8"/>
    <w:rsid w:val="00AA6221"/>
    <w:rsid w:val="00AA6387"/>
    <w:rsid w:val="00AB164B"/>
    <w:rsid w:val="00AB22D1"/>
    <w:rsid w:val="00AB25CF"/>
    <w:rsid w:val="00AB3050"/>
    <w:rsid w:val="00AB30DD"/>
    <w:rsid w:val="00AB310E"/>
    <w:rsid w:val="00AB372B"/>
    <w:rsid w:val="00AB4FE1"/>
    <w:rsid w:val="00AB6230"/>
    <w:rsid w:val="00AB6737"/>
    <w:rsid w:val="00AB69DF"/>
    <w:rsid w:val="00AB6D9A"/>
    <w:rsid w:val="00AB74DB"/>
    <w:rsid w:val="00AC07B8"/>
    <w:rsid w:val="00AC3050"/>
    <w:rsid w:val="00AC33BA"/>
    <w:rsid w:val="00AC3EB7"/>
    <w:rsid w:val="00AC4E91"/>
    <w:rsid w:val="00AC5487"/>
    <w:rsid w:val="00AC6588"/>
    <w:rsid w:val="00AC75A9"/>
    <w:rsid w:val="00AC767E"/>
    <w:rsid w:val="00AD0C75"/>
    <w:rsid w:val="00AD1B27"/>
    <w:rsid w:val="00AD1D0A"/>
    <w:rsid w:val="00AD2604"/>
    <w:rsid w:val="00AD300A"/>
    <w:rsid w:val="00AD329C"/>
    <w:rsid w:val="00AD4C76"/>
    <w:rsid w:val="00AD5C0F"/>
    <w:rsid w:val="00AD604E"/>
    <w:rsid w:val="00AD6C5B"/>
    <w:rsid w:val="00AD769A"/>
    <w:rsid w:val="00AE0197"/>
    <w:rsid w:val="00AE0A7C"/>
    <w:rsid w:val="00AE0BD1"/>
    <w:rsid w:val="00AE20F6"/>
    <w:rsid w:val="00AE2910"/>
    <w:rsid w:val="00AE2D6A"/>
    <w:rsid w:val="00AE44DC"/>
    <w:rsid w:val="00AE4C56"/>
    <w:rsid w:val="00AE562C"/>
    <w:rsid w:val="00AE7FC3"/>
    <w:rsid w:val="00AF0100"/>
    <w:rsid w:val="00AF1275"/>
    <w:rsid w:val="00AF143B"/>
    <w:rsid w:val="00AF14AE"/>
    <w:rsid w:val="00AF1E77"/>
    <w:rsid w:val="00AF23A3"/>
    <w:rsid w:val="00AF3164"/>
    <w:rsid w:val="00AF32C5"/>
    <w:rsid w:val="00AF4712"/>
    <w:rsid w:val="00AF4E3D"/>
    <w:rsid w:val="00AF5CEF"/>
    <w:rsid w:val="00AF5D56"/>
    <w:rsid w:val="00AF7D43"/>
    <w:rsid w:val="00B0096D"/>
    <w:rsid w:val="00B0549C"/>
    <w:rsid w:val="00B0562E"/>
    <w:rsid w:val="00B05AD7"/>
    <w:rsid w:val="00B05FD4"/>
    <w:rsid w:val="00B078F1"/>
    <w:rsid w:val="00B07AE3"/>
    <w:rsid w:val="00B10764"/>
    <w:rsid w:val="00B11FF6"/>
    <w:rsid w:val="00B12E08"/>
    <w:rsid w:val="00B13004"/>
    <w:rsid w:val="00B13F71"/>
    <w:rsid w:val="00B14E9B"/>
    <w:rsid w:val="00B20D2F"/>
    <w:rsid w:val="00B22123"/>
    <w:rsid w:val="00B2255F"/>
    <w:rsid w:val="00B2420D"/>
    <w:rsid w:val="00B25646"/>
    <w:rsid w:val="00B258A9"/>
    <w:rsid w:val="00B261EE"/>
    <w:rsid w:val="00B263A0"/>
    <w:rsid w:val="00B27840"/>
    <w:rsid w:val="00B27854"/>
    <w:rsid w:val="00B27ABF"/>
    <w:rsid w:val="00B27CD5"/>
    <w:rsid w:val="00B30101"/>
    <w:rsid w:val="00B3038C"/>
    <w:rsid w:val="00B30DED"/>
    <w:rsid w:val="00B3121D"/>
    <w:rsid w:val="00B313FF"/>
    <w:rsid w:val="00B31B3D"/>
    <w:rsid w:val="00B31BF8"/>
    <w:rsid w:val="00B34983"/>
    <w:rsid w:val="00B3543D"/>
    <w:rsid w:val="00B3549D"/>
    <w:rsid w:val="00B359AD"/>
    <w:rsid w:val="00B35E57"/>
    <w:rsid w:val="00B3663B"/>
    <w:rsid w:val="00B366A6"/>
    <w:rsid w:val="00B374FB"/>
    <w:rsid w:val="00B37EBF"/>
    <w:rsid w:val="00B405B2"/>
    <w:rsid w:val="00B41345"/>
    <w:rsid w:val="00B42666"/>
    <w:rsid w:val="00B44817"/>
    <w:rsid w:val="00B45E4C"/>
    <w:rsid w:val="00B45F38"/>
    <w:rsid w:val="00B47434"/>
    <w:rsid w:val="00B47A80"/>
    <w:rsid w:val="00B52CEA"/>
    <w:rsid w:val="00B52E82"/>
    <w:rsid w:val="00B53A73"/>
    <w:rsid w:val="00B54030"/>
    <w:rsid w:val="00B54733"/>
    <w:rsid w:val="00B54F39"/>
    <w:rsid w:val="00B55D02"/>
    <w:rsid w:val="00B56213"/>
    <w:rsid w:val="00B56298"/>
    <w:rsid w:val="00B56333"/>
    <w:rsid w:val="00B56338"/>
    <w:rsid w:val="00B57F2C"/>
    <w:rsid w:val="00B57F58"/>
    <w:rsid w:val="00B603D5"/>
    <w:rsid w:val="00B60581"/>
    <w:rsid w:val="00B60D6A"/>
    <w:rsid w:val="00B612F9"/>
    <w:rsid w:val="00B61355"/>
    <w:rsid w:val="00B624D5"/>
    <w:rsid w:val="00B62CA9"/>
    <w:rsid w:val="00B63B31"/>
    <w:rsid w:val="00B641E2"/>
    <w:rsid w:val="00B648A3"/>
    <w:rsid w:val="00B652B1"/>
    <w:rsid w:val="00B6540C"/>
    <w:rsid w:val="00B66A4A"/>
    <w:rsid w:val="00B673F7"/>
    <w:rsid w:val="00B71856"/>
    <w:rsid w:val="00B71CD1"/>
    <w:rsid w:val="00B71EC7"/>
    <w:rsid w:val="00B728CC"/>
    <w:rsid w:val="00B72B5A"/>
    <w:rsid w:val="00B72CEE"/>
    <w:rsid w:val="00B7368D"/>
    <w:rsid w:val="00B73D81"/>
    <w:rsid w:val="00B75AAE"/>
    <w:rsid w:val="00B7779A"/>
    <w:rsid w:val="00B77C65"/>
    <w:rsid w:val="00B816A4"/>
    <w:rsid w:val="00B832D9"/>
    <w:rsid w:val="00B8361A"/>
    <w:rsid w:val="00B8652B"/>
    <w:rsid w:val="00B86C0C"/>
    <w:rsid w:val="00B9108B"/>
    <w:rsid w:val="00B91C56"/>
    <w:rsid w:val="00B91F2A"/>
    <w:rsid w:val="00B921BD"/>
    <w:rsid w:val="00B92625"/>
    <w:rsid w:val="00B92AFC"/>
    <w:rsid w:val="00B9354C"/>
    <w:rsid w:val="00B93886"/>
    <w:rsid w:val="00B93B73"/>
    <w:rsid w:val="00B94170"/>
    <w:rsid w:val="00B943CD"/>
    <w:rsid w:val="00B95339"/>
    <w:rsid w:val="00B9547F"/>
    <w:rsid w:val="00B95547"/>
    <w:rsid w:val="00B95A69"/>
    <w:rsid w:val="00B9765E"/>
    <w:rsid w:val="00BA1C91"/>
    <w:rsid w:val="00BA1DD7"/>
    <w:rsid w:val="00BA2123"/>
    <w:rsid w:val="00BA2BD6"/>
    <w:rsid w:val="00BA30F8"/>
    <w:rsid w:val="00BA33FB"/>
    <w:rsid w:val="00BA407A"/>
    <w:rsid w:val="00BA5000"/>
    <w:rsid w:val="00BA5FA1"/>
    <w:rsid w:val="00BA6F3D"/>
    <w:rsid w:val="00BB19A6"/>
    <w:rsid w:val="00BB3BD3"/>
    <w:rsid w:val="00BB5847"/>
    <w:rsid w:val="00BC08F1"/>
    <w:rsid w:val="00BC1650"/>
    <w:rsid w:val="00BC3092"/>
    <w:rsid w:val="00BC3635"/>
    <w:rsid w:val="00BC6744"/>
    <w:rsid w:val="00BC67F2"/>
    <w:rsid w:val="00BC73CC"/>
    <w:rsid w:val="00BC7E66"/>
    <w:rsid w:val="00BD18BC"/>
    <w:rsid w:val="00BD1B78"/>
    <w:rsid w:val="00BD451B"/>
    <w:rsid w:val="00BD466B"/>
    <w:rsid w:val="00BD5965"/>
    <w:rsid w:val="00BD637A"/>
    <w:rsid w:val="00BD6D06"/>
    <w:rsid w:val="00BD7744"/>
    <w:rsid w:val="00BD7784"/>
    <w:rsid w:val="00BE14E1"/>
    <w:rsid w:val="00BE329C"/>
    <w:rsid w:val="00BE3B36"/>
    <w:rsid w:val="00BE534A"/>
    <w:rsid w:val="00BE5809"/>
    <w:rsid w:val="00BE654A"/>
    <w:rsid w:val="00BE7561"/>
    <w:rsid w:val="00BE7AF1"/>
    <w:rsid w:val="00BF05A0"/>
    <w:rsid w:val="00BF087D"/>
    <w:rsid w:val="00BF0B80"/>
    <w:rsid w:val="00BF17C4"/>
    <w:rsid w:val="00BF19AD"/>
    <w:rsid w:val="00BF2790"/>
    <w:rsid w:val="00BF2CC5"/>
    <w:rsid w:val="00BF41BC"/>
    <w:rsid w:val="00BF72F0"/>
    <w:rsid w:val="00BF77A4"/>
    <w:rsid w:val="00BF7D09"/>
    <w:rsid w:val="00C006CE"/>
    <w:rsid w:val="00C00932"/>
    <w:rsid w:val="00C0371B"/>
    <w:rsid w:val="00C0542F"/>
    <w:rsid w:val="00C05485"/>
    <w:rsid w:val="00C05AF0"/>
    <w:rsid w:val="00C05C60"/>
    <w:rsid w:val="00C06C20"/>
    <w:rsid w:val="00C07648"/>
    <w:rsid w:val="00C10414"/>
    <w:rsid w:val="00C107BB"/>
    <w:rsid w:val="00C10F78"/>
    <w:rsid w:val="00C15E78"/>
    <w:rsid w:val="00C16B75"/>
    <w:rsid w:val="00C16F67"/>
    <w:rsid w:val="00C20263"/>
    <w:rsid w:val="00C21086"/>
    <w:rsid w:val="00C218C0"/>
    <w:rsid w:val="00C241B4"/>
    <w:rsid w:val="00C248B6"/>
    <w:rsid w:val="00C250A5"/>
    <w:rsid w:val="00C253A4"/>
    <w:rsid w:val="00C2575D"/>
    <w:rsid w:val="00C269F9"/>
    <w:rsid w:val="00C26FA4"/>
    <w:rsid w:val="00C27176"/>
    <w:rsid w:val="00C31B20"/>
    <w:rsid w:val="00C32F99"/>
    <w:rsid w:val="00C333A9"/>
    <w:rsid w:val="00C33D0C"/>
    <w:rsid w:val="00C34FC0"/>
    <w:rsid w:val="00C35402"/>
    <w:rsid w:val="00C36297"/>
    <w:rsid w:val="00C37E91"/>
    <w:rsid w:val="00C41007"/>
    <w:rsid w:val="00C41009"/>
    <w:rsid w:val="00C4380E"/>
    <w:rsid w:val="00C46192"/>
    <w:rsid w:val="00C46BB5"/>
    <w:rsid w:val="00C47260"/>
    <w:rsid w:val="00C4732A"/>
    <w:rsid w:val="00C47668"/>
    <w:rsid w:val="00C4790A"/>
    <w:rsid w:val="00C50E85"/>
    <w:rsid w:val="00C5176D"/>
    <w:rsid w:val="00C51C04"/>
    <w:rsid w:val="00C52850"/>
    <w:rsid w:val="00C5308B"/>
    <w:rsid w:val="00C53218"/>
    <w:rsid w:val="00C54F45"/>
    <w:rsid w:val="00C54F5A"/>
    <w:rsid w:val="00C552A0"/>
    <w:rsid w:val="00C55472"/>
    <w:rsid w:val="00C55A28"/>
    <w:rsid w:val="00C5610A"/>
    <w:rsid w:val="00C56152"/>
    <w:rsid w:val="00C56324"/>
    <w:rsid w:val="00C56E08"/>
    <w:rsid w:val="00C57571"/>
    <w:rsid w:val="00C619AD"/>
    <w:rsid w:val="00C61CD0"/>
    <w:rsid w:val="00C622E5"/>
    <w:rsid w:val="00C63FF2"/>
    <w:rsid w:val="00C6528F"/>
    <w:rsid w:val="00C65F7C"/>
    <w:rsid w:val="00C67AD1"/>
    <w:rsid w:val="00C7118E"/>
    <w:rsid w:val="00C72220"/>
    <w:rsid w:val="00C72A27"/>
    <w:rsid w:val="00C73447"/>
    <w:rsid w:val="00C74113"/>
    <w:rsid w:val="00C74424"/>
    <w:rsid w:val="00C744B8"/>
    <w:rsid w:val="00C75D7F"/>
    <w:rsid w:val="00C76D12"/>
    <w:rsid w:val="00C7766D"/>
    <w:rsid w:val="00C776B8"/>
    <w:rsid w:val="00C81389"/>
    <w:rsid w:val="00C823F7"/>
    <w:rsid w:val="00C82AEE"/>
    <w:rsid w:val="00C84193"/>
    <w:rsid w:val="00C847ED"/>
    <w:rsid w:val="00C854E3"/>
    <w:rsid w:val="00C85E50"/>
    <w:rsid w:val="00C861B5"/>
    <w:rsid w:val="00C86847"/>
    <w:rsid w:val="00C9155E"/>
    <w:rsid w:val="00C91980"/>
    <w:rsid w:val="00C91D58"/>
    <w:rsid w:val="00C9509D"/>
    <w:rsid w:val="00C95436"/>
    <w:rsid w:val="00C9678A"/>
    <w:rsid w:val="00C9717E"/>
    <w:rsid w:val="00CA0785"/>
    <w:rsid w:val="00CA0955"/>
    <w:rsid w:val="00CA0D89"/>
    <w:rsid w:val="00CA1FF6"/>
    <w:rsid w:val="00CA203F"/>
    <w:rsid w:val="00CA323D"/>
    <w:rsid w:val="00CA4439"/>
    <w:rsid w:val="00CA49EC"/>
    <w:rsid w:val="00CA4BE3"/>
    <w:rsid w:val="00CA54BD"/>
    <w:rsid w:val="00CB00A0"/>
    <w:rsid w:val="00CB1322"/>
    <w:rsid w:val="00CB2539"/>
    <w:rsid w:val="00CB2A5A"/>
    <w:rsid w:val="00CB3341"/>
    <w:rsid w:val="00CB3478"/>
    <w:rsid w:val="00CB388E"/>
    <w:rsid w:val="00CB483F"/>
    <w:rsid w:val="00CB5646"/>
    <w:rsid w:val="00CB589C"/>
    <w:rsid w:val="00CB5FF9"/>
    <w:rsid w:val="00CB7097"/>
    <w:rsid w:val="00CB79DF"/>
    <w:rsid w:val="00CC10FD"/>
    <w:rsid w:val="00CC2844"/>
    <w:rsid w:val="00CC58B9"/>
    <w:rsid w:val="00CD00D1"/>
    <w:rsid w:val="00CD0DC6"/>
    <w:rsid w:val="00CD17A0"/>
    <w:rsid w:val="00CD180A"/>
    <w:rsid w:val="00CD1EE3"/>
    <w:rsid w:val="00CE078F"/>
    <w:rsid w:val="00CE07A9"/>
    <w:rsid w:val="00CE1A01"/>
    <w:rsid w:val="00CE1A39"/>
    <w:rsid w:val="00CE3FD9"/>
    <w:rsid w:val="00CE48E4"/>
    <w:rsid w:val="00CE4AF3"/>
    <w:rsid w:val="00CE60F1"/>
    <w:rsid w:val="00CE62D1"/>
    <w:rsid w:val="00CE73EE"/>
    <w:rsid w:val="00CE7699"/>
    <w:rsid w:val="00CF0FB1"/>
    <w:rsid w:val="00CF3E58"/>
    <w:rsid w:val="00CF531D"/>
    <w:rsid w:val="00CF6819"/>
    <w:rsid w:val="00CF6C45"/>
    <w:rsid w:val="00CF6FB0"/>
    <w:rsid w:val="00CF7EDF"/>
    <w:rsid w:val="00D001AF"/>
    <w:rsid w:val="00D008DD"/>
    <w:rsid w:val="00D00F27"/>
    <w:rsid w:val="00D035AF"/>
    <w:rsid w:val="00D05F61"/>
    <w:rsid w:val="00D0727D"/>
    <w:rsid w:val="00D0775D"/>
    <w:rsid w:val="00D10C17"/>
    <w:rsid w:val="00D11548"/>
    <w:rsid w:val="00D11880"/>
    <w:rsid w:val="00D120B9"/>
    <w:rsid w:val="00D1262F"/>
    <w:rsid w:val="00D14273"/>
    <w:rsid w:val="00D16057"/>
    <w:rsid w:val="00D16876"/>
    <w:rsid w:val="00D17357"/>
    <w:rsid w:val="00D17BFD"/>
    <w:rsid w:val="00D20850"/>
    <w:rsid w:val="00D21F95"/>
    <w:rsid w:val="00D23A2C"/>
    <w:rsid w:val="00D23FD6"/>
    <w:rsid w:val="00D2630C"/>
    <w:rsid w:val="00D3218C"/>
    <w:rsid w:val="00D33915"/>
    <w:rsid w:val="00D34014"/>
    <w:rsid w:val="00D3492E"/>
    <w:rsid w:val="00D35F21"/>
    <w:rsid w:val="00D37314"/>
    <w:rsid w:val="00D40B3E"/>
    <w:rsid w:val="00D411D9"/>
    <w:rsid w:val="00D4154F"/>
    <w:rsid w:val="00D4223E"/>
    <w:rsid w:val="00D436B9"/>
    <w:rsid w:val="00D43F1A"/>
    <w:rsid w:val="00D44D37"/>
    <w:rsid w:val="00D45451"/>
    <w:rsid w:val="00D46327"/>
    <w:rsid w:val="00D46343"/>
    <w:rsid w:val="00D50307"/>
    <w:rsid w:val="00D51397"/>
    <w:rsid w:val="00D5183F"/>
    <w:rsid w:val="00D518CC"/>
    <w:rsid w:val="00D51E91"/>
    <w:rsid w:val="00D5282C"/>
    <w:rsid w:val="00D54669"/>
    <w:rsid w:val="00D5479C"/>
    <w:rsid w:val="00D56499"/>
    <w:rsid w:val="00D570B0"/>
    <w:rsid w:val="00D57230"/>
    <w:rsid w:val="00D60581"/>
    <w:rsid w:val="00D613FD"/>
    <w:rsid w:val="00D620F4"/>
    <w:rsid w:val="00D64E81"/>
    <w:rsid w:val="00D66350"/>
    <w:rsid w:val="00D676ED"/>
    <w:rsid w:val="00D702A6"/>
    <w:rsid w:val="00D70342"/>
    <w:rsid w:val="00D703F8"/>
    <w:rsid w:val="00D74E69"/>
    <w:rsid w:val="00D75A86"/>
    <w:rsid w:val="00D75C05"/>
    <w:rsid w:val="00D76466"/>
    <w:rsid w:val="00D77A9F"/>
    <w:rsid w:val="00D80CD0"/>
    <w:rsid w:val="00D815C2"/>
    <w:rsid w:val="00D8203A"/>
    <w:rsid w:val="00D820F9"/>
    <w:rsid w:val="00D82319"/>
    <w:rsid w:val="00D8298A"/>
    <w:rsid w:val="00D82BD7"/>
    <w:rsid w:val="00D82F96"/>
    <w:rsid w:val="00D846E7"/>
    <w:rsid w:val="00D84FC2"/>
    <w:rsid w:val="00D86AD2"/>
    <w:rsid w:val="00D90A11"/>
    <w:rsid w:val="00D9127E"/>
    <w:rsid w:val="00D91288"/>
    <w:rsid w:val="00D92685"/>
    <w:rsid w:val="00D92BEE"/>
    <w:rsid w:val="00D942B7"/>
    <w:rsid w:val="00D94CFD"/>
    <w:rsid w:val="00D95522"/>
    <w:rsid w:val="00D956C5"/>
    <w:rsid w:val="00D969FD"/>
    <w:rsid w:val="00D96E6D"/>
    <w:rsid w:val="00D97347"/>
    <w:rsid w:val="00D9755A"/>
    <w:rsid w:val="00DA1384"/>
    <w:rsid w:val="00DA1F54"/>
    <w:rsid w:val="00DA3C67"/>
    <w:rsid w:val="00DA4274"/>
    <w:rsid w:val="00DA4E2E"/>
    <w:rsid w:val="00DA5D32"/>
    <w:rsid w:val="00DA66EF"/>
    <w:rsid w:val="00DA7006"/>
    <w:rsid w:val="00DA7222"/>
    <w:rsid w:val="00DA7BB8"/>
    <w:rsid w:val="00DB044B"/>
    <w:rsid w:val="00DB04EC"/>
    <w:rsid w:val="00DB1E47"/>
    <w:rsid w:val="00DB21C0"/>
    <w:rsid w:val="00DB261D"/>
    <w:rsid w:val="00DB2BA8"/>
    <w:rsid w:val="00DB4088"/>
    <w:rsid w:val="00DB40DC"/>
    <w:rsid w:val="00DB7ADA"/>
    <w:rsid w:val="00DC0D76"/>
    <w:rsid w:val="00DC0E8D"/>
    <w:rsid w:val="00DC1639"/>
    <w:rsid w:val="00DC185E"/>
    <w:rsid w:val="00DC2076"/>
    <w:rsid w:val="00DC3175"/>
    <w:rsid w:val="00DC34E8"/>
    <w:rsid w:val="00DC3929"/>
    <w:rsid w:val="00DC3D4E"/>
    <w:rsid w:val="00DC4274"/>
    <w:rsid w:val="00DC4528"/>
    <w:rsid w:val="00DC5160"/>
    <w:rsid w:val="00DC5346"/>
    <w:rsid w:val="00DC617B"/>
    <w:rsid w:val="00DC67A3"/>
    <w:rsid w:val="00DC6961"/>
    <w:rsid w:val="00DC6FED"/>
    <w:rsid w:val="00DC7B27"/>
    <w:rsid w:val="00DC7DA3"/>
    <w:rsid w:val="00DD1450"/>
    <w:rsid w:val="00DD1B84"/>
    <w:rsid w:val="00DD2780"/>
    <w:rsid w:val="00DD3794"/>
    <w:rsid w:val="00DD484C"/>
    <w:rsid w:val="00DD6275"/>
    <w:rsid w:val="00DD663F"/>
    <w:rsid w:val="00DD79A6"/>
    <w:rsid w:val="00DE0703"/>
    <w:rsid w:val="00DE151F"/>
    <w:rsid w:val="00DE1A47"/>
    <w:rsid w:val="00DE25C6"/>
    <w:rsid w:val="00DE35BA"/>
    <w:rsid w:val="00DE520F"/>
    <w:rsid w:val="00DE5F3E"/>
    <w:rsid w:val="00DE64ED"/>
    <w:rsid w:val="00DE714A"/>
    <w:rsid w:val="00DF0D9A"/>
    <w:rsid w:val="00DF1373"/>
    <w:rsid w:val="00DF1487"/>
    <w:rsid w:val="00DF2EC5"/>
    <w:rsid w:val="00DF3370"/>
    <w:rsid w:val="00DF3CA5"/>
    <w:rsid w:val="00DF4ECD"/>
    <w:rsid w:val="00E008C6"/>
    <w:rsid w:val="00E00F77"/>
    <w:rsid w:val="00E0100C"/>
    <w:rsid w:val="00E01C82"/>
    <w:rsid w:val="00E02DFF"/>
    <w:rsid w:val="00E03D2F"/>
    <w:rsid w:val="00E069D6"/>
    <w:rsid w:val="00E077A0"/>
    <w:rsid w:val="00E07AEF"/>
    <w:rsid w:val="00E07EC2"/>
    <w:rsid w:val="00E10188"/>
    <w:rsid w:val="00E1019D"/>
    <w:rsid w:val="00E10947"/>
    <w:rsid w:val="00E10BED"/>
    <w:rsid w:val="00E11862"/>
    <w:rsid w:val="00E12197"/>
    <w:rsid w:val="00E12563"/>
    <w:rsid w:val="00E129AD"/>
    <w:rsid w:val="00E15290"/>
    <w:rsid w:val="00E1585F"/>
    <w:rsid w:val="00E17196"/>
    <w:rsid w:val="00E21534"/>
    <w:rsid w:val="00E21716"/>
    <w:rsid w:val="00E219F0"/>
    <w:rsid w:val="00E2280E"/>
    <w:rsid w:val="00E22E65"/>
    <w:rsid w:val="00E2534E"/>
    <w:rsid w:val="00E256B0"/>
    <w:rsid w:val="00E26D1D"/>
    <w:rsid w:val="00E26F66"/>
    <w:rsid w:val="00E27902"/>
    <w:rsid w:val="00E27F77"/>
    <w:rsid w:val="00E306EB"/>
    <w:rsid w:val="00E30DCF"/>
    <w:rsid w:val="00E318A9"/>
    <w:rsid w:val="00E31960"/>
    <w:rsid w:val="00E329C2"/>
    <w:rsid w:val="00E337FF"/>
    <w:rsid w:val="00E33F94"/>
    <w:rsid w:val="00E3459E"/>
    <w:rsid w:val="00E357C1"/>
    <w:rsid w:val="00E35EDF"/>
    <w:rsid w:val="00E362BC"/>
    <w:rsid w:val="00E367A8"/>
    <w:rsid w:val="00E374C3"/>
    <w:rsid w:val="00E37D18"/>
    <w:rsid w:val="00E4005B"/>
    <w:rsid w:val="00E4021F"/>
    <w:rsid w:val="00E40E2A"/>
    <w:rsid w:val="00E41E4A"/>
    <w:rsid w:val="00E41F21"/>
    <w:rsid w:val="00E44BB7"/>
    <w:rsid w:val="00E45808"/>
    <w:rsid w:val="00E47BBA"/>
    <w:rsid w:val="00E47E01"/>
    <w:rsid w:val="00E5071B"/>
    <w:rsid w:val="00E5084E"/>
    <w:rsid w:val="00E5089D"/>
    <w:rsid w:val="00E50B87"/>
    <w:rsid w:val="00E51D97"/>
    <w:rsid w:val="00E53723"/>
    <w:rsid w:val="00E53FFC"/>
    <w:rsid w:val="00E54ADE"/>
    <w:rsid w:val="00E54F0B"/>
    <w:rsid w:val="00E55A9D"/>
    <w:rsid w:val="00E55F4F"/>
    <w:rsid w:val="00E5631B"/>
    <w:rsid w:val="00E57BD2"/>
    <w:rsid w:val="00E6085E"/>
    <w:rsid w:val="00E60EBB"/>
    <w:rsid w:val="00E63118"/>
    <w:rsid w:val="00E649F1"/>
    <w:rsid w:val="00E64F69"/>
    <w:rsid w:val="00E65717"/>
    <w:rsid w:val="00E66C87"/>
    <w:rsid w:val="00E673F4"/>
    <w:rsid w:val="00E679CD"/>
    <w:rsid w:val="00E7140A"/>
    <w:rsid w:val="00E714D4"/>
    <w:rsid w:val="00E71CFF"/>
    <w:rsid w:val="00E72971"/>
    <w:rsid w:val="00E730F7"/>
    <w:rsid w:val="00E7390E"/>
    <w:rsid w:val="00E740F0"/>
    <w:rsid w:val="00E75912"/>
    <w:rsid w:val="00E75A28"/>
    <w:rsid w:val="00E760EA"/>
    <w:rsid w:val="00E77EDA"/>
    <w:rsid w:val="00E800BD"/>
    <w:rsid w:val="00E806C9"/>
    <w:rsid w:val="00E80D8D"/>
    <w:rsid w:val="00E8127F"/>
    <w:rsid w:val="00E81758"/>
    <w:rsid w:val="00E82F16"/>
    <w:rsid w:val="00E83074"/>
    <w:rsid w:val="00E85017"/>
    <w:rsid w:val="00E900E3"/>
    <w:rsid w:val="00E90B67"/>
    <w:rsid w:val="00E92357"/>
    <w:rsid w:val="00E92801"/>
    <w:rsid w:val="00E92D03"/>
    <w:rsid w:val="00E93004"/>
    <w:rsid w:val="00E938D5"/>
    <w:rsid w:val="00E93BA1"/>
    <w:rsid w:val="00E95908"/>
    <w:rsid w:val="00E971F0"/>
    <w:rsid w:val="00E9757E"/>
    <w:rsid w:val="00E977E6"/>
    <w:rsid w:val="00EA12A0"/>
    <w:rsid w:val="00EA366A"/>
    <w:rsid w:val="00EA3D17"/>
    <w:rsid w:val="00EA43D1"/>
    <w:rsid w:val="00EA5140"/>
    <w:rsid w:val="00EA5A39"/>
    <w:rsid w:val="00EA5CBB"/>
    <w:rsid w:val="00EA5DC6"/>
    <w:rsid w:val="00EA7C3B"/>
    <w:rsid w:val="00EB37B7"/>
    <w:rsid w:val="00EB4D56"/>
    <w:rsid w:val="00EB693B"/>
    <w:rsid w:val="00EB6C5B"/>
    <w:rsid w:val="00EB73C6"/>
    <w:rsid w:val="00EC29F3"/>
    <w:rsid w:val="00EC3E48"/>
    <w:rsid w:val="00EC6993"/>
    <w:rsid w:val="00EC70EB"/>
    <w:rsid w:val="00ED12C4"/>
    <w:rsid w:val="00ED2A6E"/>
    <w:rsid w:val="00ED4566"/>
    <w:rsid w:val="00ED6CDB"/>
    <w:rsid w:val="00ED6F9B"/>
    <w:rsid w:val="00ED7119"/>
    <w:rsid w:val="00EE02E2"/>
    <w:rsid w:val="00EE0F3A"/>
    <w:rsid w:val="00EE26C3"/>
    <w:rsid w:val="00EE3950"/>
    <w:rsid w:val="00EE3CDC"/>
    <w:rsid w:val="00EE55EC"/>
    <w:rsid w:val="00EE5887"/>
    <w:rsid w:val="00EE5E57"/>
    <w:rsid w:val="00EE5E85"/>
    <w:rsid w:val="00EE7911"/>
    <w:rsid w:val="00EF02AC"/>
    <w:rsid w:val="00EF02F1"/>
    <w:rsid w:val="00EF0509"/>
    <w:rsid w:val="00EF0B09"/>
    <w:rsid w:val="00EF0E0F"/>
    <w:rsid w:val="00EF1377"/>
    <w:rsid w:val="00EF186A"/>
    <w:rsid w:val="00EF1C71"/>
    <w:rsid w:val="00EF333D"/>
    <w:rsid w:val="00EF4333"/>
    <w:rsid w:val="00EF4667"/>
    <w:rsid w:val="00EF4741"/>
    <w:rsid w:val="00EF52B0"/>
    <w:rsid w:val="00EF64EA"/>
    <w:rsid w:val="00F01D6D"/>
    <w:rsid w:val="00F01F90"/>
    <w:rsid w:val="00F05774"/>
    <w:rsid w:val="00F077F6"/>
    <w:rsid w:val="00F103B8"/>
    <w:rsid w:val="00F10B91"/>
    <w:rsid w:val="00F10C05"/>
    <w:rsid w:val="00F1266D"/>
    <w:rsid w:val="00F12E5A"/>
    <w:rsid w:val="00F13CA4"/>
    <w:rsid w:val="00F14058"/>
    <w:rsid w:val="00F15041"/>
    <w:rsid w:val="00F16464"/>
    <w:rsid w:val="00F177FE"/>
    <w:rsid w:val="00F17F4D"/>
    <w:rsid w:val="00F2447C"/>
    <w:rsid w:val="00F24A2B"/>
    <w:rsid w:val="00F25C5C"/>
    <w:rsid w:val="00F27774"/>
    <w:rsid w:val="00F27969"/>
    <w:rsid w:val="00F27C76"/>
    <w:rsid w:val="00F3177A"/>
    <w:rsid w:val="00F41883"/>
    <w:rsid w:val="00F4361C"/>
    <w:rsid w:val="00F4386E"/>
    <w:rsid w:val="00F45DDC"/>
    <w:rsid w:val="00F5004E"/>
    <w:rsid w:val="00F507AA"/>
    <w:rsid w:val="00F50C27"/>
    <w:rsid w:val="00F52491"/>
    <w:rsid w:val="00F54B78"/>
    <w:rsid w:val="00F54E12"/>
    <w:rsid w:val="00F553A4"/>
    <w:rsid w:val="00F56214"/>
    <w:rsid w:val="00F56808"/>
    <w:rsid w:val="00F632D3"/>
    <w:rsid w:val="00F633F5"/>
    <w:rsid w:val="00F6366F"/>
    <w:rsid w:val="00F65F78"/>
    <w:rsid w:val="00F70522"/>
    <w:rsid w:val="00F715BC"/>
    <w:rsid w:val="00F71976"/>
    <w:rsid w:val="00F74247"/>
    <w:rsid w:val="00F77199"/>
    <w:rsid w:val="00F8033B"/>
    <w:rsid w:val="00F805E3"/>
    <w:rsid w:val="00F80A0D"/>
    <w:rsid w:val="00F81502"/>
    <w:rsid w:val="00F838A8"/>
    <w:rsid w:val="00F83BA6"/>
    <w:rsid w:val="00F84196"/>
    <w:rsid w:val="00F84DAF"/>
    <w:rsid w:val="00F85DE9"/>
    <w:rsid w:val="00F86305"/>
    <w:rsid w:val="00F868A9"/>
    <w:rsid w:val="00F86BD0"/>
    <w:rsid w:val="00F87FB0"/>
    <w:rsid w:val="00F9015E"/>
    <w:rsid w:val="00F9017D"/>
    <w:rsid w:val="00F90F42"/>
    <w:rsid w:val="00F93A7B"/>
    <w:rsid w:val="00F94654"/>
    <w:rsid w:val="00F961E9"/>
    <w:rsid w:val="00F966C7"/>
    <w:rsid w:val="00F96780"/>
    <w:rsid w:val="00F97F72"/>
    <w:rsid w:val="00FA1F1D"/>
    <w:rsid w:val="00FA2C43"/>
    <w:rsid w:val="00FA6D12"/>
    <w:rsid w:val="00FA798E"/>
    <w:rsid w:val="00FB18B8"/>
    <w:rsid w:val="00FB27E2"/>
    <w:rsid w:val="00FB32C4"/>
    <w:rsid w:val="00FB4637"/>
    <w:rsid w:val="00FB4ED0"/>
    <w:rsid w:val="00FB6098"/>
    <w:rsid w:val="00FB61B3"/>
    <w:rsid w:val="00FB67B1"/>
    <w:rsid w:val="00FB6848"/>
    <w:rsid w:val="00FB6AB5"/>
    <w:rsid w:val="00FB7FAE"/>
    <w:rsid w:val="00FC1BE4"/>
    <w:rsid w:val="00FC350E"/>
    <w:rsid w:val="00FC3547"/>
    <w:rsid w:val="00FC3E99"/>
    <w:rsid w:val="00FC47BA"/>
    <w:rsid w:val="00FC47BB"/>
    <w:rsid w:val="00FC4C73"/>
    <w:rsid w:val="00FC64BF"/>
    <w:rsid w:val="00FC70E0"/>
    <w:rsid w:val="00FD0647"/>
    <w:rsid w:val="00FD0A01"/>
    <w:rsid w:val="00FD1807"/>
    <w:rsid w:val="00FD2189"/>
    <w:rsid w:val="00FD26C7"/>
    <w:rsid w:val="00FD28F6"/>
    <w:rsid w:val="00FD3CB2"/>
    <w:rsid w:val="00FD426A"/>
    <w:rsid w:val="00FD645B"/>
    <w:rsid w:val="00FD6A36"/>
    <w:rsid w:val="00FE0D4C"/>
    <w:rsid w:val="00FE1265"/>
    <w:rsid w:val="00FE1563"/>
    <w:rsid w:val="00FE232B"/>
    <w:rsid w:val="00FE4743"/>
    <w:rsid w:val="00FE47C3"/>
    <w:rsid w:val="00FE5000"/>
    <w:rsid w:val="00FE63ED"/>
    <w:rsid w:val="00FE656B"/>
    <w:rsid w:val="00FE658F"/>
    <w:rsid w:val="00FE7087"/>
    <w:rsid w:val="00FF0117"/>
    <w:rsid w:val="00FF1056"/>
    <w:rsid w:val="00FF16B2"/>
    <w:rsid w:val="00FF171D"/>
    <w:rsid w:val="00FF1988"/>
    <w:rsid w:val="00FF2138"/>
    <w:rsid w:val="00FF278C"/>
    <w:rsid w:val="00FF2B70"/>
    <w:rsid w:val="00FF336A"/>
    <w:rsid w:val="00FF3934"/>
    <w:rsid w:val="00FF3B9A"/>
    <w:rsid w:val="00FF4BDE"/>
    <w:rsid w:val="00FF5BB8"/>
    <w:rsid w:val="00FF633E"/>
    <w:rsid w:val="00FF7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659"/>
    <w:pPr>
      <w:spacing w:after="200" w:line="276" w:lineRule="auto"/>
    </w:pPr>
    <w:rPr>
      <w:rFonts w:eastAsia="Times New Roman"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671C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671C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671C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671C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671C"/>
    <w:pPr>
      <w:keepNext/>
      <w:keepLines/>
      <w:spacing w:before="200" w:after="0"/>
      <w:outlineLvl w:val="4"/>
    </w:pPr>
    <w:rPr>
      <w:rFonts w:ascii="Cambria" w:hAnsi="Cambria" w:cs="Cambria"/>
      <w:color w:val="243F6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F671C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F671C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F671C"/>
    <w:rPr>
      <w:rFonts w:ascii="Cambria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F671C"/>
    <w:rPr>
      <w:rFonts w:ascii="Cambria" w:hAnsi="Cambria" w:cs="Cambria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F671C"/>
    <w:rPr>
      <w:rFonts w:ascii="Cambria" w:hAnsi="Cambria" w:cs="Cambria"/>
      <w:color w:val="243F60"/>
    </w:rPr>
  </w:style>
  <w:style w:type="paragraph" w:styleId="NoSpacing">
    <w:name w:val="No Spacing"/>
    <w:uiPriority w:val="99"/>
    <w:qFormat/>
    <w:rsid w:val="005F671C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5F671C"/>
    <w:pPr>
      <w:ind w:left="720"/>
    </w:pPr>
    <w:rPr>
      <w:rFonts w:eastAsia="Calibri"/>
      <w:lang w:eastAsia="en-US"/>
    </w:rPr>
  </w:style>
  <w:style w:type="character" w:styleId="SubtleReference">
    <w:name w:val="Subtle Reference"/>
    <w:basedOn w:val="DefaultParagraphFont"/>
    <w:uiPriority w:val="99"/>
    <w:qFormat/>
    <w:rsid w:val="005F671C"/>
    <w:rPr>
      <w:smallCaps/>
      <w:color w:val="auto"/>
      <w:u w:val="single"/>
    </w:rPr>
  </w:style>
  <w:style w:type="paragraph" w:customStyle="1" w:styleId="ListeParagraf1">
    <w:name w:val="Liste Paragraf1"/>
    <w:basedOn w:val="Normal"/>
    <w:uiPriority w:val="99"/>
    <w:rsid w:val="00E54F0B"/>
    <w:pPr>
      <w:ind w:left="720"/>
    </w:pPr>
    <w:rPr>
      <w:lang w:eastAsia="en-US"/>
    </w:rPr>
  </w:style>
  <w:style w:type="paragraph" w:customStyle="1" w:styleId="TableContents">
    <w:name w:val="Table Contents"/>
    <w:basedOn w:val="Normal"/>
    <w:uiPriority w:val="99"/>
    <w:rsid w:val="0051480B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styleId="BodyText">
    <w:name w:val="Body Text"/>
    <w:basedOn w:val="Normal"/>
    <w:link w:val="BodyTextChar"/>
    <w:uiPriority w:val="99"/>
    <w:rsid w:val="0051480B"/>
    <w:pPr>
      <w:widowControl w:val="0"/>
      <w:suppressAutoHyphens/>
      <w:spacing w:after="120" w:line="240" w:lineRule="auto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1480B"/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table" w:styleId="TableGrid">
    <w:name w:val="Table Grid"/>
    <w:basedOn w:val="TableNormal"/>
    <w:uiPriority w:val="99"/>
    <w:rsid w:val="00B9765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97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765E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09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368</TotalTime>
  <Pages>3</Pages>
  <Words>263</Words>
  <Characters>1502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 boyali</dc:creator>
  <cp:keywords>sorubak.com</cp:keywords>
  <dc:description/>
  <cp:lastModifiedBy>edanur</cp:lastModifiedBy>
  <cp:revision>11</cp:revision>
  <dcterms:created xsi:type="dcterms:W3CDTF">2015-11-03T16:23:00Z</dcterms:created>
  <dcterms:modified xsi:type="dcterms:W3CDTF">2016-11-07T17:18:00Z</dcterms:modified>
</cp:coreProperties>
</file>