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17" w:rsidRDefault="007A4017" w:rsidP="0045176C">
      <w:pPr>
        <w:spacing w:line="240" w:lineRule="auto"/>
        <w:rPr>
          <w:lang w:val="tr-TR"/>
        </w:rPr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71.45pt;margin-top:1.6pt;width:0;height:22.5pt;z-index:251651072" o:connectortype="straight"/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.3pt;margin-top:1.6pt;width:545.25pt;height:22.5pt;z-index:251650048">
            <v:textbox>
              <w:txbxContent>
                <w:p w:rsidR="007A4017" w:rsidRDefault="007A401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NAME-SURNAME:                                                                         CLASS:                              NUMBER:</w:t>
                  </w:r>
                </w:p>
                <w:p w:rsidR="007A4017" w:rsidRDefault="007A4017">
                  <w:pPr>
                    <w:rPr>
                      <w:lang w:val="tr-TR"/>
                    </w:rPr>
                  </w:pPr>
                </w:p>
                <w:p w:rsidR="007A4017" w:rsidRDefault="007A4017">
                  <w:pPr>
                    <w:rPr>
                      <w:lang w:val="tr-TR"/>
                    </w:rPr>
                  </w:pPr>
                </w:p>
                <w:p w:rsidR="007A4017" w:rsidRDefault="007A4017">
                  <w:pPr>
                    <w:rPr>
                      <w:lang w:val="tr-TR"/>
                    </w:rPr>
                  </w:pPr>
                </w:p>
                <w:p w:rsidR="007A4017" w:rsidRPr="0045176C" w:rsidRDefault="007A4017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4017" w:rsidRPr="00675234" w:rsidRDefault="007A4017" w:rsidP="0045176C">
      <w:pPr>
        <w:spacing w:line="240" w:lineRule="auto"/>
        <w:rPr>
          <w:lang w:val="tr-TR"/>
        </w:rPr>
      </w:pPr>
      <w:r w:rsidRPr="00675234">
        <w:rPr>
          <w:b/>
          <w:bCs/>
          <w:lang w:val="tr-TR"/>
        </w:rPr>
        <w:t>1</w:t>
      </w:r>
      <w:r w:rsidRPr="002E580A">
        <w:rPr>
          <w:b/>
          <w:bCs/>
          <w:lang w:val="tr-TR"/>
        </w:rPr>
        <w:t>. Sue has got Computer ___ half past ten___ Monday.</w:t>
      </w:r>
    </w:p>
    <w:p w:rsidR="007A4017" w:rsidRPr="00675234" w:rsidRDefault="007A4017" w:rsidP="0045176C">
      <w:pPr>
        <w:spacing w:line="240" w:lineRule="auto"/>
        <w:rPr>
          <w:lang w:val="tr-TR"/>
        </w:rPr>
      </w:pPr>
      <w:r w:rsidRPr="00675234">
        <w:rPr>
          <w:lang w:val="tr-TR"/>
        </w:rPr>
        <w:t xml:space="preserve">   A) at / on                    B) on / on</w:t>
      </w:r>
    </w:p>
    <w:p w:rsidR="007A4017" w:rsidRPr="00675234" w:rsidRDefault="007A4017" w:rsidP="0045176C">
      <w:pPr>
        <w:spacing w:line="240" w:lineRule="auto"/>
        <w:rPr>
          <w:lang w:val="tr-TR"/>
        </w:rPr>
      </w:pPr>
      <w:r w:rsidRPr="00675234">
        <w:rPr>
          <w:lang w:val="tr-TR"/>
        </w:rPr>
        <w:t xml:space="preserve">   C) at / at                     D) on / at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2. A: What nationality ___ Yuka and Fai?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B: They are ___.</w:t>
      </w:r>
    </w:p>
    <w:p w:rsidR="007A4017" w:rsidRPr="00675234" w:rsidRDefault="007A4017" w:rsidP="0045176C">
      <w:pPr>
        <w:spacing w:line="240" w:lineRule="auto"/>
        <w:rPr>
          <w:lang w:val="tr-TR"/>
        </w:rPr>
      </w:pPr>
      <w:r w:rsidRPr="00675234">
        <w:rPr>
          <w:lang w:val="tr-TR"/>
        </w:rPr>
        <w:t xml:space="preserve">    A) is / Japan              B) are / China</w:t>
      </w:r>
    </w:p>
    <w:p w:rsidR="007A4017" w:rsidRPr="00675234" w:rsidRDefault="007A4017" w:rsidP="0045176C">
      <w:pPr>
        <w:spacing w:line="240" w:lineRule="auto"/>
        <w:rPr>
          <w:lang w:val="tr-TR"/>
        </w:rPr>
      </w:pPr>
      <w:r w:rsidRPr="00675234">
        <w:rPr>
          <w:lang w:val="tr-TR"/>
        </w:rPr>
        <w:t xml:space="preserve">    C) is / Chinese           D) are / Japanese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3. A: _______. Is there a bank near here?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B: Yes, there is. It’s on Pink Street.</w:t>
      </w:r>
    </w:p>
    <w:p w:rsidR="007A4017" w:rsidRDefault="007A4017" w:rsidP="0045176C">
      <w:pPr>
        <w:spacing w:line="240" w:lineRule="auto"/>
        <w:rPr>
          <w:lang w:val="tr-TR"/>
        </w:rPr>
      </w:pPr>
      <w:r>
        <w:rPr>
          <w:lang w:val="tr-TR"/>
        </w:rPr>
        <w:t xml:space="preserve">    A) You’re welcome      B) Thank you very much</w:t>
      </w:r>
    </w:p>
    <w:p w:rsidR="007A4017" w:rsidRDefault="007A4017" w:rsidP="0045176C">
      <w:pPr>
        <w:spacing w:line="240" w:lineRule="auto"/>
        <w:rPr>
          <w:lang w:val="tr-TR"/>
        </w:rPr>
      </w:pPr>
      <w:r>
        <w:rPr>
          <w:lang w:val="tr-TR"/>
        </w:rPr>
        <w:t xml:space="preserve">    C) Of course                  D) Excuse me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4. A: Excuse me! Can you help me?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B: ___________</w:t>
      </w:r>
    </w:p>
    <w:p w:rsidR="007A4017" w:rsidRPr="002E580A" w:rsidRDefault="007A4017" w:rsidP="0045176C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A: Is there a post offıce near here?</w:t>
      </w:r>
    </w:p>
    <w:p w:rsidR="007A4017" w:rsidRDefault="007A4017" w:rsidP="0045176C">
      <w:pPr>
        <w:spacing w:line="240" w:lineRule="auto"/>
        <w:rPr>
          <w:lang w:val="tr-TR"/>
        </w:rPr>
      </w:pPr>
      <w:r>
        <w:rPr>
          <w:lang w:val="tr-TR"/>
        </w:rPr>
        <w:t xml:space="preserve">    A) Thanks a lot.            B) Of course.</w:t>
      </w:r>
    </w:p>
    <w:p w:rsidR="007A4017" w:rsidRDefault="007A4017" w:rsidP="0045176C">
      <w:pPr>
        <w:spacing w:line="240" w:lineRule="auto"/>
        <w:rPr>
          <w:lang w:val="tr-TR"/>
        </w:rPr>
      </w:pPr>
      <w:r>
        <w:rPr>
          <w:lang w:val="tr-TR"/>
        </w:rPr>
        <w:t xml:space="preserve">    C) You’re right.             D) You’re right.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5. A: Excuse me! Can you tell me the way to the mosque?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B: Go up this road. Then turn right___ Green Street.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     It’s ___ the right.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A) along / at                  B) ahead / in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C) into / on                    D) straight / up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6. In the evening Sam ___ computer games but 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Tom ___ a book.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 A) plays / reads                 B) surfs / watches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 C) does / studies               D) has / listens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7. A: Do you go to school by bus?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B: No, I don’t. My school is near my house and ___.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A) I get up early.       B) I return home at five.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C) I walk there.          D) I’m in the fifth grade.</w:t>
      </w:r>
    </w:p>
    <w:p w:rsidR="007A4017" w:rsidRDefault="007A4017">
      <w:pPr>
        <w:spacing w:line="240" w:lineRule="auto"/>
        <w:rPr>
          <w:lang w:val="tr-TR"/>
        </w:rPr>
      </w:pP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8. I usually get up at 7 a.m. _______. Then I brush my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     teeth. Later, I put on my clothes and go to school.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A) After diner, I do my homework.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B) In the evening, I read a book.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C) First, I have breakfast.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D) Every day I go to bed early.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9. Aşağıdaki ifadelerden hangisi paragrafın anlam bütünlüğünü bozmaktadır.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 xml:space="preserve">(1) I usually get up at eight a.m. on weekdays. (2) I get 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dressed and have breakfast at half past eight. (3) I eat</w:t>
      </w:r>
    </w:p>
    <w:p w:rsidR="007A4017" w:rsidRPr="002E580A" w:rsidRDefault="007A4017">
      <w:pPr>
        <w:spacing w:line="240" w:lineRule="auto"/>
        <w:rPr>
          <w:b/>
          <w:bCs/>
          <w:lang w:val="tr-TR"/>
        </w:rPr>
      </w:pPr>
      <w:r w:rsidRPr="002E580A">
        <w:rPr>
          <w:b/>
          <w:bCs/>
          <w:lang w:val="tr-TR"/>
        </w:rPr>
        <w:t>lunch in the school canteen. (4) Then, I leave home.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 A) 1             B) 2             C) 3             D) 4</w:t>
      </w:r>
    </w:p>
    <w:p w:rsidR="007A4017" w:rsidRDefault="007A4017">
      <w:pPr>
        <w:spacing w:line="240" w:lineRule="auto"/>
        <w:rPr>
          <w:lang w:val="tr-TR"/>
        </w:rPr>
      </w:pPr>
      <w:r>
        <w:rPr>
          <w:noProof/>
          <w:lang w:val="tr-TR" w:eastAsia="tr-TR"/>
        </w:rPr>
        <w:pict>
          <v:shape id="_x0000_s1028" type="#_x0000_t202" style="position:absolute;margin-left:-1.8pt;margin-top:1.05pt;width:258pt;height:20.25pt;z-index:251652096">
            <v:textbox>
              <w:txbxContent>
                <w:p w:rsidR="007A4017" w:rsidRPr="006E0888" w:rsidRDefault="007A4017">
                  <w:pPr>
                    <w:rPr>
                      <w:b/>
                      <w:bCs/>
                      <w:lang w:val="tr-TR"/>
                    </w:rPr>
                  </w:pPr>
                  <w:r w:rsidRPr="006E0888">
                    <w:rPr>
                      <w:b/>
                      <w:bCs/>
                      <w:lang w:val="tr-TR"/>
                    </w:rPr>
                    <w:t>10-12. soruları verilen metne göre yanıtlayınız.</w:t>
                  </w:r>
                </w:p>
              </w:txbxContent>
            </v:textbox>
          </v:shape>
        </w:pic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>My favourite day is Sunday. I usually wake up at ten o’clock and have a shower. I have breakfast with my parents at half past ten. I usually have a toast. Then, I play chess with my sister. My father reads a book in the morning but my mother watches TV. In the afternoon I meet my friendsand we play basketball. In the evening, I do my homework between seven o’clock and half past eight. Later, I surf the Internet. I go to bed at ten o’clock.</w:t>
      </w:r>
    </w:p>
    <w:p w:rsidR="007A4017" w:rsidRPr="006E0888" w:rsidRDefault="007A4017">
      <w:pPr>
        <w:spacing w:line="240" w:lineRule="auto"/>
        <w:rPr>
          <w:b/>
          <w:bCs/>
          <w:lang w:val="tr-TR"/>
        </w:rPr>
      </w:pPr>
      <w:r w:rsidRPr="006E0888">
        <w:rPr>
          <w:b/>
          <w:bCs/>
          <w:lang w:val="tr-TR"/>
        </w:rPr>
        <w:t>10. Who do you have breakfast with?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A) At half past ten.          B) My parents.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C) On Sunday.                  D) A toast.</w:t>
      </w:r>
    </w:p>
    <w:p w:rsidR="007A4017" w:rsidRPr="006E0888" w:rsidRDefault="007A4017">
      <w:pPr>
        <w:spacing w:line="240" w:lineRule="auto"/>
        <w:rPr>
          <w:b/>
          <w:bCs/>
          <w:lang w:val="tr-TR"/>
        </w:rPr>
      </w:pPr>
      <w:r w:rsidRPr="006E0888">
        <w:rPr>
          <w:b/>
          <w:bCs/>
          <w:lang w:val="tr-TR"/>
        </w:rPr>
        <w:t>11. What do you do after breakfast?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A) I play chess with my sister.     B) I watch TV.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C) I have a shower.                        D) I read a book. </w:t>
      </w:r>
    </w:p>
    <w:p w:rsidR="007A4017" w:rsidRPr="00151E2D" w:rsidRDefault="007A4017">
      <w:pPr>
        <w:spacing w:line="240" w:lineRule="auto"/>
        <w:rPr>
          <w:b/>
          <w:bCs/>
          <w:lang w:val="tr-TR"/>
        </w:rPr>
      </w:pPr>
      <w:r w:rsidRPr="00151E2D">
        <w:rPr>
          <w:b/>
          <w:bCs/>
          <w:lang w:val="tr-TR"/>
        </w:rPr>
        <w:t>12. What time do you sleep?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A) In the evening.                      B) At ten o’clock.</w:t>
      </w:r>
    </w:p>
    <w:p w:rsidR="007A4017" w:rsidRDefault="007A4017">
      <w:pPr>
        <w:spacing w:line="240" w:lineRule="auto"/>
        <w:rPr>
          <w:lang w:val="tr-TR"/>
        </w:rPr>
      </w:pPr>
      <w:r>
        <w:rPr>
          <w:lang w:val="tr-TR"/>
        </w:rPr>
        <w:t xml:space="preserve">    C) Between 7:00 and 8:30.      D) My homework.</w:t>
      </w:r>
    </w:p>
    <w:p w:rsidR="007A4017" w:rsidRDefault="007A4017">
      <w:pPr>
        <w:spacing w:line="240" w:lineRule="auto"/>
        <w:rPr>
          <w:lang w:val="tr-TR"/>
        </w:rPr>
      </w:pPr>
    </w:p>
    <w:p w:rsidR="007A4017" w:rsidRDefault="007A4017" w:rsidP="00BC720E">
      <w:pPr>
        <w:spacing w:line="240" w:lineRule="auto"/>
        <w:ind w:right="-5671"/>
        <w:rPr>
          <w:b/>
          <w:bCs/>
          <w:sz w:val="24"/>
          <w:szCs w:val="24"/>
          <w:lang w:val="tr-TR"/>
        </w:rPr>
      </w:pPr>
      <w:r w:rsidRPr="00563864">
        <w:rPr>
          <w:b/>
          <w:bCs/>
          <w:sz w:val="24"/>
          <w:szCs w:val="24"/>
          <w:lang w:val="tr-TR"/>
        </w:rPr>
        <w:t xml:space="preserve">*Her soru 4 puandır. </w:t>
      </w:r>
    </w:p>
    <w:p w:rsidR="007A4017" w:rsidRDefault="007A4017" w:rsidP="00463081">
      <w:pPr>
        <w:spacing w:line="240" w:lineRule="auto"/>
        <w:ind w:right="-5671"/>
        <w:rPr>
          <w:b/>
          <w:bCs/>
          <w:sz w:val="28"/>
          <w:szCs w:val="28"/>
          <w:lang w:val="tr-TR"/>
        </w:rPr>
        <w:sectPr w:rsidR="007A4017" w:rsidSect="00463081">
          <w:headerReference w:type="default" r:id="rId6"/>
          <w:footerReference w:type="default" r:id="rId7"/>
          <w:pgSz w:w="11906" w:h="16838"/>
          <w:pgMar w:top="567" w:right="567" w:bottom="567" w:left="425" w:header="709" w:footer="709" w:gutter="0"/>
          <w:cols w:num="2" w:sep="1" w:space="425"/>
          <w:docGrid w:linePitch="360"/>
        </w:sectPr>
      </w:pPr>
    </w:p>
    <w:p w:rsidR="007A4017" w:rsidRPr="00C907EC" w:rsidRDefault="007A4017" w:rsidP="00463081">
      <w:pPr>
        <w:spacing w:line="240" w:lineRule="auto"/>
        <w:ind w:right="-5671"/>
        <w:rPr>
          <w:b/>
          <w:bCs/>
          <w:sz w:val="28"/>
          <w:szCs w:val="28"/>
          <w:lang w:val="tr-TR"/>
        </w:rPr>
      </w:pPr>
      <w:r>
        <w:rPr>
          <w:noProof/>
          <w:lang w:val="tr-TR" w:eastAsia="tr-TR"/>
        </w:rPr>
        <w:pict>
          <v:shape id="_x0000_s1029" type="#_x0000_t202" style="position:absolute;margin-left:.45pt;margin-top:16.6pt;width:532.5pt;height:33.1pt;z-index:251653120">
            <v:textbox>
              <w:txbxContent>
                <w:p w:rsidR="007A4017" w:rsidRPr="00CF57C8" w:rsidRDefault="007A4017" w:rsidP="00463081">
                  <w:pPr>
                    <w:rPr>
                      <w:b/>
                      <w:bCs/>
                      <w:sz w:val="28"/>
                      <w:szCs w:val="28"/>
                      <w:lang w:val="tr-TR"/>
                    </w:rPr>
                  </w:pPr>
                  <w:r w:rsidRPr="00CF57C8">
                    <w:rPr>
                      <w:b/>
                      <w:bCs/>
                      <w:sz w:val="28"/>
                      <w:szCs w:val="28"/>
                      <w:lang w:val="tr-TR"/>
                    </w:rPr>
                    <w:t xml:space="preserve">goes – capital – bakery – wash – homework – regions – P.E. – Maths </w:t>
                  </w:r>
                  <w:r>
                    <w:rPr>
                      <w:b/>
                      <w:bCs/>
                      <w:sz w:val="28"/>
                      <w:szCs w:val="28"/>
                      <w:lang w:val="tr-TR"/>
                    </w:rPr>
                    <w:t>–</w:t>
                  </w:r>
                  <w:r w:rsidRPr="00CF57C8">
                    <w:rPr>
                      <w:b/>
                      <w:bCs/>
                      <w:sz w:val="28"/>
                      <w:szCs w:val="28"/>
                      <w:lang w:val="tr-TR"/>
                    </w:rPr>
                    <w:t xml:space="preserve"> violin</w:t>
                  </w:r>
                  <w:r>
                    <w:rPr>
                      <w:b/>
                      <w:bCs/>
                      <w:sz w:val="28"/>
                      <w:szCs w:val="28"/>
                      <w:lang w:val="tr-TR"/>
                    </w:rPr>
                    <w:t xml:space="preserve"> - speak</w:t>
                  </w:r>
                </w:p>
              </w:txbxContent>
            </v:textbox>
          </v:shape>
        </w:pict>
      </w:r>
      <w:r>
        <w:rPr>
          <w:b/>
          <w:bCs/>
          <w:sz w:val="28"/>
          <w:szCs w:val="28"/>
          <w:lang w:val="tr-TR"/>
        </w:rPr>
        <w:t>A. Fill in the blanks with the words in the box. (2x10=20 points)</w:t>
      </w:r>
    </w:p>
    <w:p w:rsidR="007A4017" w:rsidRDefault="007A4017" w:rsidP="00463081">
      <w:pPr>
        <w:spacing w:line="240" w:lineRule="auto"/>
        <w:ind w:right="-5671"/>
        <w:rPr>
          <w:lang w:val="tr-TR"/>
        </w:rPr>
      </w:pPr>
    </w:p>
    <w:p w:rsidR="007A4017" w:rsidRDefault="007A4017" w:rsidP="00463081">
      <w:pPr>
        <w:spacing w:line="240" w:lineRule="auto"/>
        <w:ind w:right="-5671"/>
        <w:rPr>
          <w:lang w:val="tr-TR"/>
        </w:rPr>
      </w:pP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1.</w:t>
      </w:r>
      <w:r w:rsidRPr="00C907EC">
        <w:rPr>
          <w:sz w:val="24"/>
          <w:szCs w:val="24"/>
          <w:lang w:val="tr-TR"/>
        </w:rPr>
        <w:t xml:space="preserve"> I _____________ my hands after meals.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2.</w:t>
      </w:r>
      <w:r w:rsidRPr="00C907EC">
        <w:rPr>
          <w:sz w:val="24"/>
          <w:szCs w:val="24"/>
          <w:lang w:val="tr-TR"/>
        </w:rPr>
        <w:t xml:space="preserve"> Mary ___________ online until five o’clock.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3.</w:t>
      </w:r>
      <w:r w:rsidRPr="00C907EC">
        <w:rPr>
          <w:sz w:val="24"/>
          <w:szCs w:val="24"/>
          <w:lang w:val="tr-TR"/>
        </w:rPr>
        <w:t xml:space="preserve"> Jack does his _____________  in the evenings.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4.</w:t>
      </w:r>
      <w:r w:rsidRPr="00C907EC">
        <w:rPr>
          <w:sz w:val="24"/>
          <w:szCs w:val="24"/>
          <w:lang w:val="tr-TR"/>
        </w:rPr>
        <w:t xml:space="preserve"> Paris is the ______________ city of France.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5.</w:t>
      </w:r>
      <w:r w:rsidRPr="00C907EC">
        <w:rPr>
          <w:sz w:val="24"/>
          <w:szCs w:val="24"/>
          <w:lang w:val="tr-TR"/>
        </w:rPr>
        <w:t xml:space="preserve"> Is there a </w:t>
      </w:r>
      <w:r w:rsidRPr="00C907EC">
        <w:rPr>
          <w:sz w:val="24"/>
          <w:szCs w:val="24"/>
          <w:lang w:val="tr-TR"/>
        </w:rPr>
        <w:softHyphen/>
      </w:r>
      <w:r w:rsidRPr="00C907EC">
        <w:rPr>
          <w:sz w:val="24"/>
          <w:szCs w:val="24"/>
          <w:lang w:val="tr-TR"/>
        </w:rPr>
        <w:softHyphen/>
        <w:t>____________ near here? I want to buy some bread.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6.</w:t>
      </w:r>
      <w:r w:rsidRPr="00C907EC">
        <w:rPr>
          <w:sz w:val="24"/>
          <w:szCs w:val="24"/>
          <w:lang w:val="tr-TR"/>
        </w:rPr>
        <w:t xml:space="preserve"> There are seven ______________ in Turkey.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7.</w:t>
      </w:r>
      <w:r w:rsidRPr="00C907EC">
        <w:rPr>
          <w:sz w:val="24"/>
          <w:szCs w:val="24"/>
          <w:lang w:val="tr-TR"/>
        </w:rPr>
        <w:t xml:space="preserve"> My favourite lesson is __________. I can solve problems.</w:t>
      </w:r>
    </w:p>
    <w:p w:rsidR="007A4017" w:rsidRPr="00C907EC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8.</w:t>
      </w:r>
      <w:r w:rsidRPr="00C907EC">
        <w:rPr>
          <w:sz w:val="24"/>
          <w:szCs w:val="24"/>
          <w:lang w:val="tr-TR"/>
        </w:rPr>
        <w:t xml:space="preserve"> My sister is good at Music. She sings well and plays the _____________.</w:t>
      </w:r>
    </w:p>
    <w:p w:rsidR="007A4017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9.</w:t>
      </w:r>
      <w:r w:rsidRPr="00C907EC">
        <w:rPr>
          <w:sz w:val="24"/>
          <w:szCs w:val="24"/>
          <w:lang w:val="tr-TR"/>
        </w:rPr>
        <w:t xml:space="preserve"> My brother is good at football. His favourite subject is _________________.</w:t>
      </w:r>
    </w:p>
    <w:p w:rsidR="007A4017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584128">
        <w:rPr>
          <w:b/>
          <w:bCs/>
          <w:sz w:val="24"/>
          <w:szCs w:val="24"/>
          <w:lang w:val="tr-TR"/>
        </w:rPr>
        <w:t>10.</w:t>
      </w:r>
      <w:r>
        <w:rPr>
          <w:sz w:val="24"/>
          <w:szCs w:val="24"/>
          <w:lang w:val="tr-TR"/>
        </w:rPr>
        <w:t xml:space="preserve"> I can ________________ Turkish and English.</w:t>
      </w:r>
    </w:p>
    <w:p w:rsidR="007A4017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</w:p>
    <w:p w:rsidR="007A4017" w:rsidRDefault="007A4017" w:rsidP="00463081">
      <w:pPr>
        <w:spacing w:line="240" w:lineRule="auto"/>
        <w:ind w:right="-5671"/>
        <w:rPr>
          <w:b/>
          <w:bCs/>
          <w:sz w:val="28"/>
          <w:szCs w:val="28"/>
          <w:lang w:val="tr-TR"/>
        </w:rPr>
      </w:pPr>
      <w:r w:rsidRPr="00C907EC">
        <w:rPr>
          <w:b/>
          <w:bCs/>
          <w:sz w:val="28"/>
          <w:szCs w:val="28"/>
          <w:lang w:val="tr-TR"/>
        </w:rPr>
        <w:t>B. Match the words to make phrases.</w:t>
      </w:r>
      <w:r>
        <w:rPr>
          <w:b/>
          <w:bCs/>
          <w:sz w:val="28"/>
          <w:szCs w:val="28"/>
          <w:lang w:val="tr-TR"/>
        </w:rPr>
        <w:t xml:space="preserve"> (2x10=20 points)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0" type="#_x0000_t32" style="position:absolute;margin-left:25.2pt;margin-top:20.95pt;width:36pt;height:0;z-index:251655168" o:connectortype="straight"/>
        </w:pict>
      </w:r>
      <w:r>
        <w:rPr>
          <w:noProof/>
          <w:lang w:val="tr-TR" w:eastAsia="tr-TR"/>
        </w:rPr>
        <w:pict>
          <v:rect id="_x0000_s1031" style="position:absolute;margin-left:25.2pt;margin-top:.7pt;width:36pt;height:237pt;z-index:251654144"/>
        </w:pict>
      </w:r>
      <w:r w:rsidRPr="00F36F49">
        <w:rPr>
          <w:b/>
          <w:bCs/>
          <w:sz w:val="24"/>
          <w:szCs w:val="24"/>
          <w:lang w:val="tr-TR"/>
        </w:rPr>
        <w:t xml:space="preserve">                          1.</w:t>
      </w:r>
      <w:r w:rsidRPr="00F36F49">
        <w:rPr>
          <w:sz w:val="24"/>
          <w:szCs w:val="24"/>
          <w:lang w:val="tr-TR"/>
        </w:rPr>
        <w:t xml:space="preserve"> have</w:t>
      </w:r>
      <w:r>
        <w:rPr>
          <w:sz w:val="24"/>
          <w:szCs w:val="24"/>
          <w:lang w:val="tr-TR"/>
        </w:rPr>
        <w:t xml:space="preserve">                                           </w:t>
      </w:r>
      <w:r w:rsidRPr="00F36F49">
        <w:rPr>
          <w:b/>
          <w:bCs/>
          <w:sz w:val="24"/>
          <w:szCs w:val="24"/>
          <w:lang w:val="tr-TR"/>
        </w:rPr>
        <w:t>A.</w:t>
      </w:r>
      <w:r>
        <w:rPr>
          <w:sz w:val="24"/>
          <w:szCs w:val="24"/>
          <w:lang w:val="tr-TR"/>
        </w:rPr>
        <w:t xml:space="preserve"> basketball         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2" type="#_x0000_t32" style="position:absolute;margin-left:25.2pt;margin-top:22.55pt;width:36pt;height:0;flip:x;z-index:251656192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2.</w:t>
      </w:r>
      <w:r w:rsidRPr="00F36F49">
        <w:rPr>
          <w:sz w:val="24"/>
          <w:szCs w:val="24"/>
          <w:lang w:val="tr-TR"/>
        </w:rPr>
        <w:t xml:space="preserve"> do</w:t>
      </w:r>
      <w:r>
        <w:rPr>
          <w:sz w:val="24"/>
          <w:szCs w:val="24"/>
          <w:lang w:val="tr-TR"/>
        </w:rPr>
        <w:t xml:space="preserve">                                               </w:t>
      </w:r>
      <w:r w:rsidRPr="00F36F49">
        <w:rPr>
          <w:b/>
          <w:bCs/>
          <w:sz w:val="24"/>
          <w:szCs w:val="24"/>
          <w:lang w:val="tr-TR"/>
        </w:rPr>
        <w:t>B.</w:t>
      </w:r>
      <w:r>
        <w:rPr>
          <w:b/>
          <w:bCs/>
          <w:sz w:val="24"/>
          <w:szCs w:val="24"/>
          <w:lang w:val="tr-TR"/>
        </w:rPr>
        <w:t xml:space="preserve"> </w:t>
      </w:r>
      <w:r w:rsidRPr="00CF57C8">
        <w:rPr>
          <w:sz w:val="24"/>
          <w:szCs w:val="24"/>
          <w:lang w:val="tr-TR"/>
        </w:rPr>
        <w:t>a book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3" type="#_x0000_t32" style="position:absolute;margin-left:25.2pt;margin-top:21.15pt;width:36pt;height:0;flip:x;z-index:251657216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3.</w:t>
      </w:r>
      <w:r w:rsidRPr="00F36F49">
        <w:rPr>
          <w:sz w:val="24"/>
          <w:szCs w:val="24"/>
          <w:lang w:val="tr-TR"/>
        </w:rPr>
        <w:t xml:space="preserve"> surf</w:t>
      </w:r>
      <w:r>
        <w:rPr>
          <w:sz w:val="24"/>
          <w:szCs w:val="24"/>
          <w:lang w:val="tr-TR"/>
        </w:rPr>
        <w:t xml:space="preserve">                                             </w:t>
      </w:r>
      <w:r w:rsidRPr="00CF57C8">
        <w:rPr>
          <w:b/>
          <w:bCs/>
          <w:sz w:val="24"/>
          <w:szCs w:val="24"/>
          <w:lang w:val="tr-TR"/>
        </w:rPr>
        <w:t>C.</w:t>
      </w:r>
      <w:r>
        <w:rPr>
          <w:sz w:val="24"/>
          <w:szCs w:val="24"/>
          <w:lang w:val="tr-TR"/>
        </w:rPr>
        <w:t xml:space="preserve"> TV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4" type="#_x0000_t32" style="position:absolute;margin-left:25.2pt;margin-top:21.25pt;width:36pt;height:0;flip:x;z-index:251658240" o:connectortype="straight"/>
        </w:pict>
      </w:r>
      <w:r w:rsidRPr="00F36F49">
        <w:rPr>
          <w:b/>
          <w:bCs/>
          <w:sz w:val="24"/>
          <w:szCs w:val="24"/>
          <w:lang w:val="tr-TR"/>
        </w:rPr>
        <w:t xml:space="preserve">                          4.</w:t>
      </w:r>
      <w:r w:rsidRPr="00F36F49">
        <w:rPr>
          <w:sz w:val="24"/>
          <w:szCs w:val="24"/>
          <w:lang w:val="tr-TR"/>
        </w:rPr>
        <w:t xml:space="preserve"> play</w:t>
      </w:r>
      <w:r>
        <w:rPr>
          <w:sz w:val="24"/>
          <w:szCs w:val="24"/>
          <w:lang w:val="tr-TR"/>
        </w:rPr>
        <w:t xml:space="preserve">                                            </w:t>
      </w:r>
      <w:r w:rsidRPr="00CF57C8">
        <w:rPr>
          <w:b/>
          <w:bCs/>
          <w:sz w:val="24"/>
          <w:szCs w:val="24"/>
          <w:lang w:val="tr-TR"/>
        </w:rPr>
        <w:t>D.</w:t>
      </w:r>
      <w:r>
        <w:rPr>
          <w:sz w:val="24"/>
          <w:szCs w:val="24"/>
          <w:lang w:val="tr-TR"/>
        </w:rPr>
        <w:t xml:space="preserve"> a bath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5" type="#_x0000_t32" style="position:absolute;margin-left:25.2pt;margin-top:19.85pt;width:36pt;height:0;flip:x;z-index:251659264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5.</w:t>
      </w:r>
      <w:r w:rsidRPr="00F36F49">
        <w:rPr>
          <w:sz w:val="24"/>
          <w:szCs w:val="24"/>
          <w:lang w:val="tr-TR"/>
        </w:rPr>
        <w:t xml:space="preserve"> watch</w:t>
      </w:r>
      <w:r>
        <w:rPr>
          <w:sz w:val="24"/>
          <w:szCs w:val="24"/>
          <w:lang w:val="tr-TR"/>
        </w:rPr>
        <w:t xml:space="preserve">                                        </w:t>
      </w:r>
      <w:r w:rsidRPr="00CF57C8">
        <w:rPr>
          <w:b/>
          <w:bCs/>
          <w:sz w:val="24"/>
          <w:szCs w:val="24"/>
          <w:lang w:val="tr-TR"/>
        </w:rPr>
        <w:t>E.</w:t>
      </w:r>
      <w:r>
        <w:rPr>
          <w:sz w:val="24"/>
          <w:szCs w:val="24"/>
          <w:lang w:val="tr-TR"/>
        </w:rPr>
        <w:t xml:space="preserve"> hair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6" type="#_x0000_t32" style="position:absolute;margin-left:25.2pt;margin-top:21.45pt;width:36pt;height:0;flip:x;z-index:251660288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6.</w:t>
      </w:r>
      <w:r w:rsidRPr="00F36F49">
        <w:rPr>
          <w:sz w:val="24"/>
          <w:szCs w:val="24"/>
          <w:lang w:val="tr-TR"/>
        </w:rPr>
        <w:t xml:space="preserve"> listen</w:t>
      </w:r>
      <w:r>
        <w:rPr>
          <w:sz w:val="24"/>
          <w:szCs w:val="24"/>
          <w:lang w:val="tr-TR"/>
        </w:rPr>
        <w:t xml:space="preserve">                                         </w:t>
      </w:r>
      <w:r w:rsidRPr="00CF57C8">
        <w:rPr>
          <w:b/>
          <w:bCs/>
          <w:sz w:val="24"/>
          <w:szCs w:val="24"/>
          <w:lang w:val="tr-TR"/>
        </w:rPr>
        <w:t>F.</w:t>
      </w:r>
      <w:r>
        <w:rPr>
          <w:sz w:val="24"/>
          <w:szCs w:val="24"/>
          <w:lang w:val="tr-TR"/>
        </w:rPr>
        <w:t xml:space="preserve"> homework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7" type="#_x0000_t32" style="position:absolute;margin-left:25.2pt;margin-top:21.55pt;width:36pt;height:0;flip:x;z-index:251661312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7.</w:t>
      </w:r>
      <w:r w:rsidRPr="00F36F49">
        <w:rPr>
          <w:sz w:val="24"/>
          <w:szCs w:val="24"/>
          <w:lang w:val="tr-TR"/>
        </w:rPr>
        <w:t xml:space="preserve"> read</w:t>
      </w:r>
      <w:r>
        <w:rPr>
          <w:sz w:val="24"/>
          <w:szCs w:val="24"/>
          <w:lang w:val="tr-TR"/>
        </w:rPr>
        <w:t xml:space="preserve">                                          </w:t>
      </w:r>
      <w:r w:rsidRPr="00CF57C8">
        <w:rPr>
          <w:b/>
          <w:bCs/>
          <w:sz w:val="24"/>
          <w:szCs w:val="24"/>
          <w:lang w:val="tr-TR"/>
        </w:rPr>
        <w:t>G.</w:t>
      </w:r>
      <w:r>
        <w:rPr>
          <w:sz w:val="24"/>
          <w:szCs w:val="24"/>
          <w:lang w:val="tr-TR"/>
        </w:rPr>
        <w:t xml:space="preserve"> to music</w:t>
      </w:r>
    </w:p>
    <w:p w:rsidR="007A4017" w:rsidRPr="00F36F49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8" type="#_x0000_t32" style="position:absolute;margin-left:25.2pt;margin-top:23.15pt;width:36pt;height:0;flip:x;z-index:251662336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8.</w:t>
      </w:r>
      <w:r w:rsidRPr="00F36F49">
        <w:rPr>
          <w:sz w:val="24"/>
          <w:szCs w:val="24"/>
          <w:lang w:val="tr-TR"/>
        </w:rPr>
        <w:t xml:space="preserve"> brush</w:t>
      </w:r>
      <w:r>
        <w:rPr>
          <w:sz w:val="24"/>
          <w:szCs w:val="24"/>
          <w:lang w:val="tr-TR"/>
        </w:rPr>
        <w:t xml:space="preserve">                                        </w:t>
      </w:r>
      <w:r w:rsidRPr="00CF57C8">
        <w:rPr>
          <w:b/>
          <w:bCs/>
          <w:sz w:val="24"/>
          <w:szCs w:val="24"/>
          <w:lang w:val="tr-TR"/>
        </w:rPr>
        <w:t>H.</w:t>
      </w:r>
      <w:r>
        <w:rPr>
          <w:sz w:val="24"/>
          <w:szCs w:val="24"/>
          <w:lang w:val="tr-TR"/>
        </w:rPr>
        <w:t xml:space="preserve"> the ınternet</w:t>
      </w:r>
    </w:p>
    <w:p w:rsidR="007A4017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39" type="#_x0000_t32" style="position:absolute;margin-left:25.2pt;margin-top:20.25pt;width:36pt;height:0;flip:x;z-index:251663360" o:connectortype="straight"/>
        </w:pict>
      </w:r>
      <w:r>
        <w:rPr>
          <w:sz w:val="24"/>
          <w:szCs w:val="24"/>
          <w:lang w:val="tr-TR"/>
        </w:rPr>
        <w:t xml:space="preserve">                          </w:t>
      </w:r>
      <w:r w:rsidRPr="00F36F49">
        <w:rPr>
          <w:b/>
          <w:bCs/>
          <w:sz w:val="24"/>
          <w:szCs w:val="24"/>
          <w:lang w:val="tr-TR"/>
        </w:rPr>
        <w:t>9.</w:t>
      </w:r>
      <w:r w:rsidRPr="00F36F49">
        <w:rPr>
          <w:sz w:val="24"/>
          <w:szCs w:val="24"/>
          <w:lang w:val="tr-TR"/>
        </w:rPr>
        <w:t xml:space="preserve"> comb</w:t>
      </w:r>
      <w:r>
        <w:rPr>
          <w:sz w:val="24"/>
          <w:szCs w:val="24"/>
          <w:lang w:val="tr-TR"/>
        </w:rPr>
        <w:t xml:space="preserve">                                         </w:t>
      </w:r>
      <w:r w:rsidRPr="00CF57C8">
        <w:rPr>
          <w:b/>
          <w:bCs/>
          <w:sz w:val="24"/>
          <w:szCs w:val="24"/>
          <w:lang w:val="tr-TR"/>
        </w:rPr>
        <w:t>I.</w:t>
      </w:r>
      <w:r>
        <w:rPr>
          <w:sz w:val="24"/>
          <w:szCs w:val="24"/>
          <w:lang w:val="tr-TR"/>
        </w:rPr>
        <w:t xml:space="preserve"> hands</w:t>
      </w:r>
    </w:p>
    <w:p w:rsidR="007A4017" w:rsidRDefault="007A4017" w:rsidP="00463081">
      <w:pPr>
        <w:spacing w:line="240" w:lineRule="auto"/>
        <w:ind w:right="-5671"/>
        <w:rPr>
          <w:sz w:val="24"/>
          <w:szCs w:val="24"/>
          <w:lang w:val="tr-TR"/>
        </w:rPr>
      </w:pPr>
      <w:r w:rsidRPr="00F36F49">
        <w:rPr>
          <w:b/>
          <w:bCs/>
          <w:sz w:val="24"/>
          <w:szCs w:val="24"/>
          <w:lang w:val="tr-TR"/>
        </w:rPr>
        <w:t xml:space="preserve">                         10.</w:t>
      </w:r>
      <w:r>
        <w:rPr>
          <w:sz w:val="24"/>
          <w:szCs w:val="24"/>
          <w:lang w:val="tr-TR"/>
        </w:rPr>
        <w:t xml:space="preserve"> wash                                        </w:t>
      </w:r>
      <w:r w:rsidRPr="00CF57C8">
        <w:rPr>
          <w:b/>
          <w:bCs/>
          <w:sz w:val="24"/>
          <w:szCs w:val="24"/>
          <w:lang w:val="tr-TR"/>
        </w:rPr>
        <w:t xml:space="preserve">J. </w:t>
      </w:r>
      <w:r>
        <w:rPr>
          <w:sz w:val="24"/>
          <w:szCs w:val="24"/>
          <w:lang w:val="tr-TR"/>
        </w:rPr>
        <w:t>Teeth</w:t>
      </w:r>
    </w:p>
    <w:p w:rsidR="007A4017" w:rsidRPr="00584128" w:rsidRDefault="007A4017" w:rsidP="00463081">
      <w:pPr>
        <w:spacing w:line="240" w:lineRule="auto"/>
        <w:ind w:right="-5671"/>
        <w:rPr>
          <w:b/>
          <w:bCs/>
          <w:sz w:val="28"/>
          <w:szCs w:val="28"/>
          <w:lang w:val="tr-TR"/>
        </w:rPr>
      </w:pPr>
      <w:r w:rsidRPr="00584128">
        <w:rPr>
          <w:b/>
          <w:bCs/>
          <w:sz w:val="28"/>
          <w:szCs w:val="28"/>
          <w:lang w:val="tr-TR"/>
        </w:rPr>
        <w:t xml:space="preserve">C. En az 6 cümle kullanarak kendinizi tanıtınız. </w:t>
      </w:r>
      <w:r>
        <w:rPr>
          <w:b/>
          <w:bCs/>
          <w:sz w:val="28"/>
          <w:szCs w:val="28"/>
          <w:lang w:val="tr-TR"/>
        </w:rPr>
        <w:t>(12 points)</w:t>
      </w:r>
      <w:r w:rsidRPr="00584128">
        <w:rPr>
          <w:b/>
          <w:bCs/>
          <w:sz w:val="28"/>
          <w:szCs w:val="28"/>
          <w:lang w:val="tr-TR"/>
        </w:rPr>
        <w:br w:type="textWrapping" w:clear="all"/>
      </w:r>
    </w:p>
    <w:p w:rsidR="007A4017" w:rsidRDefault="007A4017" w:rsidP="00463081">
      <w:pPr>
        <w:sectPr w:rsidR="007A4017" w:rsidSect="0002542E">
          <w:type w:val="continuous"/>
          <w:pgSz w:w="11906" w:h="16838"/>
          <w:pgMar w:top="567" w:right="567" w:bottom="567" w:left="425" w:header="709" w:footer="709" w:gutter="0"/>
          <w:cols w:sep="1" w:space="425"/>
          <w:docGrid w:linePitch="360"/>
        </w:sectPr>
      </w:pPr>
    </w:p>
    <w:p w:rsidR="007A4017" w:rsidRDefault="007A4017" w:rsidP="00463081"/>
    <w:p w:rsidR="007A4017" w:rsidRPr="00563864" w:rsidRDefault="007A4017" w:rsidP="00BC720E">
      <w:pPr>
        <w:spacing w:line="240" w:lineRule="auto"/>
        <w:ind w:right="-5671"/>
        <w:rPr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440pt;margin-top:60.4pt;width:36.75pt;height:38.25pt;z-index:251665408"/>
        </w:pict>
      </w:r>
      <w:r>
        <w:rPr>
          <w:noProof/>
          <w:lang w:val="tr-TR" w:eastAsia="tr-TR"/>
        </w:rPr>
        <w:pict>
          <v:shape id="_x0000_s1041" type="#_x0000_t202" style="position:absolute;margin-left:388.25pt;margin-top:52.9pt;width:162pt;height:51.75pt;z-index:251664384" strokecolor="white">
            <v:textbox>
              <w:txbxContent>
                <w:p w:rsidR="007A4017" w:rsidRPr="0002542E" w:rsidRDefault="007A4017" w:rsidP="0002542E">
                  <w:pPr>
                    <w:jc w:val="right"/>
                    <w:rPr>
                      <w:b/>
                      <w:bCs/>
                      <w:lang w:val="tr-TR"/>
                    </w:rPr>
                  </w:pPr>
                  <w:r w:rsidRPr="0002542E">
                    <w:rPr>
                      <w:b/>
                      <w:bCs/>
                      <w:lang w:val="tr-TR"/>
                    </w:rPr>
                    <w:t>GOOD LUCK!!!</w:t>
                  </w:r>
                </w:p>
                <w:p w:rsidR="007A4017" w:rsidRPr="0002542E" w:rsidRDefault="007A4017" w:rsidP="0002542E">
                  <w:pPr>
                    <w:jc w:val="right"/>
                    <w:rPr>
                      <w:b/>
                      <w:bCs/>
                      <w:lang w:val="tr-TR"/>
                    </w:rPr>
                  </w:pPr>
                  <w:r w:rsidRPr="0002542E">
                    <w:rPr>
                      <w:b/>
                      <w:bCs/>
                      <w:lang w:val="tr-TR"/>
                    </w:rPr>
                    <w:t>Pınar AKÇURU</w:t>
                  </w:r>
                </w:p>
              </w:txbxContent>
            </v:textbox>
          </v:shape>
        </w:pict>
      </w:r>
    </w:p>
    <w:sectPr w:rsidR="007A4017" w:rsidRPr="00563864" w:rsidSect="0002542E">
      <w:type w:val="continuous"/>
      <w:pgSz w:w="11906" w:h="16838"/>
      <w:pgMar w:top="567" w:right="567" w:bottom="567" w:left="425" w:header="709" w:footer="709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017" w:rsidRDefault="007A4017" w:rsidP="0045176C">
      <w:pPr>
        <w:spacing w:after="0" w:line="240" w:lineRule="auto"/>
      </w:pPr>
      <w:r>
        <w:separator/>
      </w:r>
    </w:p>
  </w:endnote>
  <w:endnote w:type="continuationSeparator" w:id="1">
    <w:p w:rsidR="007A4017" w:rsidRDefault="007A4017" w:rsidP="0045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921"/>
      <w:gridCol w:w="921"/>
      <w:gridCol w:w="921"/>
      <w:gridCol w:w="921"/>
      <w:gridCol w:w="921"/>
      <w:gridCol w:w="921"/>
      <w:gridCol w:w="921"/>
      <w:gridCol w:w="921"/>
      <w:gridCol w:w="921"/>
      <w:gridCol w:w="921"/>
      <w:gridCol w:w="922"/>
      <w:gridCol w:w="922"/>
    </w:tblGrid>
    <w:tr w:rsidR="007A4017" w:rsidRPr="00AC17DB"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1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2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3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4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5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6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7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8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9</w:t>
          </w: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10</w:t>
          </w:r>
        </w:p>
      </w:tc>
      <w:tc>
        <w:tcPr>
          <w:tcW w:w="922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11</w:t>
          </w:r>
        </w:p>
      </w:tc>
      <w:tc>
        <w:tcPr>
          <w:tcW w:w="922" w:type="dxa"/>
        </w:tcPr>
        <w:p w:rsidR="007A4017" w:rsidRPr="00AC17DB" w:rsidRDefault="007A4017" w:rsidP="00AC17DB">
          <w:pPr>
            <w:pStyle w:val="Footer"/>
            <w:jc w:val="center"/>
          </w:pPr>
          <w:r w:rsidRPr="00AC17DB">
            <w:t>12</w:t>
          </w:r>
        </w:p>
      </w:tc>
    </w:tr>
    <w:tr w:rsidR="007A4017" w:rsidRPr="00AC17DB"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1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2" w:type="dxa"/>
        </w:tcPr>
        <w:p w:rsidR="007A4017" w:rsidRPr="00AC17DB" w:rsidRDefault="007A4017" w:rsidP="00AC17DB">
          <w:pPr>
            <w:pStyle w:val="Footer"/>
            <w:jc w:val="center"/>
          </w:pPr>
        </w:p>
      </w:tc>
      <w:tc>
        <w:tcPr>
          <w:tcW w:w="922" w:type="dxa"/>
        </w:tcPr>
        <w:p w:rsidR="007A4017" w:rsidRPr="00AC17DB" w:rsidRDefault="007A4017" w:rsidP="00AC17DB">
          <w:pPr>
            <w:pStyle w:val="Footer"/>
            <w:jc w:val="center"/>
          </w:pPr>
        </w:p>
      </w:tc>
    </w:tr>
  </w:tbl>
  <w:p w:rsidR="007A4017" w:rsidRDefault="007A4017" w:rsidP="00151E2D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017" w:rsidRDefault="007A4017" w:rsidP="0045176C">
      <w:pPr>
        <w:spacing w:after="0" w:line="240" w:lineRule="auto"/>
      </w:pPr>
      <w:r>
        <w:separator/>
      </w:r>
    </w:p>
  </w:footnote>
  <w:footnote w:type="continuationSeparator" w:id="1">
    <w:p w:rsidR="007A4017" w:rsidRDefault="007A4017" w:rsidP="00451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17" w:rsidRPr="0045176C" w:rsidRDefault="007A4017" w:rsidP="0045176C">
    <w:pPr>
      <w:pStyle w:val="Header"/>
      <w:jc w:val="center"/>
      <w:rPr>
        <w:rFonts w:ascii="Comic Sans MS" w:hAnsi="Comic Sans MS" w:cs="Comic Sans MS"/>
        <w:b/>
        <w:bCs/>
        <w:sz w:val="24"/>
        <w:szCs w:val="24"/>
        <w:lang w:val="tr-TR"/>
      </w:rPr>
    </w:pPr>
    <w:r>
      <w:rPr>
        <w:rFonts w:ascii="Comic Sans MS" w:hAnsi="Comic Sans MS" w:cs="Comic Sans MS"/>
        <w:b/>
        <w:bCs/>
        <w:sz w:val="24"/>
        <w:szCs w:val="24"/>
        <w:lang w:val="tr-TR"/>
      </w:rPr>
      <w:t xml:space="preserve">2016-2017 </w:t>
    </w:r>
    <w:r w:rsidRPr="0045176C">
      <w:rPr>
        <w:rFonts w:ascii="Comic Sans MS" w:hAnsi="Comic Sans MS" w:cs="Comic Sans MS"/>
        <w:b/>
        <w:bCs/>
        <w:sz w:val="24"/>
        <w:szCs w:val="24"/>
        <w:lang w:val="tr-TR"/>
      </w:rPr>
      <w:t xml:space="preserve"> EDUCATIONAL YEAR 100. YIL ZAFER SECONDARY SCHOOL 5th GRADES 1st TERM 1st OPTIONAL ENGLISH WRITTEN EXAM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evenAndOddHeader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76C"/>
    <w:rsid w:val="0002542E"/>
    <w:rsid w:val="000540EC"/>
    <w:rsid w:val="00070001"/>
    <w:rsid w:val="000755C8"/>
    <w:rsid w:val="000B1568"/>
    <w:rsid w:val="000D0C3F"/>
    <w:rsid w:val="000D1365"/>
    <w:rsid w:val="00105728"/>
    <w:rsid w:val="00151E2D"/>
    <w:rsid w:val="002B09F7"/>
    <w:rsid w:val="002B2A66"/>
    <w:rsid w:val="002D5788"/>
    <w:rsid w:val="002E580A"/>
    <w:rsid w:val="0039288B"/>
    <w:rsid w:val="003D118C"/>
    <w:rsid w:val="003D7002"/>
    <w:rsid w:val="00403724"/>
    <w:rsid w:val="00415C1D"/>
    <w:rsid w:val="0045176C"/>
    <w:rsid w:val="00463081"/>
    <w:rsid w:val="00484924"/>
    <w:rsid w:val="004D50A4"/>
    <w:rsid w:val="005203A5"/>
    <w:rsid w:val="00563864"/>
    <w:rsid w:val="00584128"/>
    <w:rsid w:val="0059272A"/>
    <w:rsid w:val="005B1A8E"/>
    <w:rsid w:val="005D3C54"/>
    <w:rsid w:val="00602F50"/>
    <w:rsid w:val="00632F29"/>
    <w:rsid w:val="00675234"/>
    <w:rsid w:val="006B0571"/>
    <w:rsid w:val="006E0888"/>
    <w:rsid w:val="007007B1"/>
    <w:rsid w:val="00723D04"/>
    <w:rsid w:val="0079642F"/>
    <w:rsid w:val="007A4017"/>
    <w:rsid w:val="0086477F"/>
    <w:rsid w:val="008752B5"/>
    <w:rsid w:val="00887902"/>
    <w:rsid w:val="009660A0"/>
    <w:rsid w:val="009702B1"/>
    <w:rsid w:val="009C007D"/>
    <w:rsid w:val="009D3A6F"/>
    <w:rsid w:val="00A24A27"/>
    <w:rsid w:val="00A24EE6"/>
    <w:rsid w:val="00A2727D"/>
    <w:rsid w:val="00A5724B"/>
    <w:rsid w:val="00AB254D"/>
    <w:rsid w:val="00AB7A1B"/>
    <w:rsid w:val="00AC17DB"/>
    <w:rsid w:val="00AE3CDC"/>
    <w:rsid w:val="00B1381D"/>
    <w:rsid w:val="00BC720E"/>
    <w:rsid w:val="00C907EC"/>
    <w:rsid w:val="00CD46B1"/>
    <w:rsid w:val="00CE73A8"/>
    <w:rsid w:val="00CF57C8"/>
    <w:rsid w:val="00D64589"/>
    <w:rsid w:val="00D76882"/>
    <w:rsid w:val="00DE1D36"/>
    <w:rsid w:val="00EC6FA8"/>
    <w:rsid w:val="00EC7AE8"/>
    <w:rsid w:val="00EE64B0"/>
    <w:rsid w:val="00F34CAE"/>
    <w:rsid w:val="00F36F49"/>
    <w:rsid w:val="00F71C9E"/>
    <w:rsid w:val="00FE5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568"/>
    <w:pPr>
      <w:spacing w:after="200" w:line="276" w:lineRule="auto"/>
    </w:pPr>
    <w:rPr>
      <w:rFonts w:cs="Calibri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176C"/>
    <w:rPr>
      <w:lang w:val="en-GB"/>
    </w:rPr>
  </w:style>
  <w:style w:type="paragraph" w:styleId="Footer">
    <w:name w:val="footer"/>
    <w:basedOn w:val="Normal"/>
    <w:link w:val="FooterChar"/>
    <w:uiPriority w:val="99"/>
    <w:semiHidden/>
    <w:rsid w:val="0045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176C"/>
    <w:rPr>
      <w:lang w:val="en-GB"/>
    </w:rPr>
  </w:style>
  <w:style w:type="table" w:styleId="TableGrid">
    <w:name w:val="Table Grid"/>
    <w:basedOn w:val="TableNormal"/>
    <w:uiPriority w:val="99"/>
    <w:rsid w:val="00151E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2</Pages>
  <Words>711</Words>
  <Characters>4053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sorubak.com</cp:keywords>
  <dc:description/>
  <cp:lastModifiedBy>edanur</cp:lastModifiedBy>
  <cp:revision>9</cp:revision>
  <dcterms:created xsi:type="dcterms:W3CDTF">2015-11-29T12:15:00Z</dcterms:created>
  <dcterms:modified xsi:type="dcterms:W3CDTF">2016-11-07T17:26:00Z</dcterms:modified>
</cp:coreProperties>
</file>