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424E" w:rsidRPr="00DC46DE" w:rsidRDefault="00EA424E" w:rsidP="00E02661">
      <w:pPr>
        <w:spacing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2015-2016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EDUCATION YEAR 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UZUNLAR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SECONDARY SCHOOL </w:t>
      </w:r>
    </w:p>
    <w:p w:rsidR="00EA424E" w:rsidRPr="00DC46DE" w:rsidRDefault="00EA424E" w:rsidP="00E02661">
      <w:pPr>
        <w:spacing w:line="240" w:lineRule="auto"/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>5</w:t>
      </w:r>
      <w:r w:rsidRPr="00BB2C57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TH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GRADE 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>2</w:t>
      </w:r>
      <w:r w:rsidRPr="00DC46DE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nd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TERM 1</w:t>
      </w:r>
      <w:r w:rsidRPr="00DC46DE">
        <w:rPr>
          <w:rFonts w:ascii="Comic Sans MS" w:hAnsi="Comic Sans MS" w:cs="Comic Sans MS"/>
          <w:b/>
          <w:bCs/>
          <w:sz w:val="20"/>
          <w:szCs w:val="20"/>
          <w:vertAlign w:val="superscript"/>
          <w:lang w:val="en-GB"/>
        </w:rPr>
        <w:t>st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ENGLISH WRITTEN EXAM</w:t>
      </w:r>
    </w:p>
    <w:p w:rsidR="00EA424E" w:rsidRPr="00DC46DE" w:rsidRDefault="00EA424E" w:rsidP="00E02661">
      <w:pPr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NAME –SURNAME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:           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                        NUMBER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:    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             CLASS :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 </w:t>
      </w:r>
    </w:p>
    <w:p w:rsidR="00EA424E" w:rsidRPr="00DC46DE" w:rsidRDefault="00EA424E" w:rsidP="00E02661">
      <w:pPr>
        <w:rPr>
          <w:rFonts w:ascii="Comic Sans MS" w:hAnsi="Comic Sans MS" w:cs="Comic Sans MS"/>
          <w:b/>
          <w:bCs/>
          <w:sz w:val="20"/>
          <w:szCs w:val="20"/>
          <w:lang w:val="en-GB"/>
        </w:rPr>
      </w:pPr>
    </w:p>
    <w:p w:rsidR="00EA424E" w:rsidRPr="00DC46DE" w:rsidRDefault="00EA424E" w:rsidP="00E02661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b/>
          <w:bCs/>
          <w:sz w:val="20"/>
          <w:szCs w:val="20"/>
        </w:rPr>
      </w:pPr>
      <w:r w:rsidRPr="00DC46DE">
        <w:rPr>
          <w:rFonts w:ascii="Comic Sans MS" w:hAnsi="Comic Sans MS" w:cs="Comic Sans MS"/>
          <w:b/>
          <w:bCs/>
          <w:sz w:val="20"/>
          <w:szCs w:val="20"/>
        </w:rPr>
        <w:t>Aşağıdaki resimlerin altına film türlerini yazınız.</w:t>
      </w:r>
      <w:r>
        <w:rPr>
          <w:rFonts w:ascii="Comic Sans MS" w:hAnsi="Comic Sans MS" w:cs="Comic Sans MS"/>
          <w:b/>
          <w:bCs/>
          <w:sz w:val="20"/>
          <w:szCs w:val="20"/>
        </w:rPr>
        <w:t xml:space="preserve"> (5x3=15</w:t>
      </w:r>
      <w:bookmarkStart w:id="0" w:name="_GoBack"/>
      <w:bookmarkEnd w:id="0"/>
      <w:r>
        <w:rPr>
          <w:rFonts w:ascii="Comic Sans MS" w:hAnsi="Comic Sans MS" w:cs="Comic Sans MS"/>
          <w:b/>
          <w:bCs/>
          <w:sz w:val="20"/>
          <w:szCs w:val="20"/>
        </w:rPr>
        <w:t>p )</w:t>
      </w:r>
    </w:p>
    <w:p w:rsidR="00EA424E" w:rsidRPr="00DC46DE" w:rsidRDefault="00EA424E" w:rsidP="00E0266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jc w:val="center"/>
        <w:rPr>
          <w:rFonts w:ascii="Comic Sans MS" w:hAnsi="Comic Sans MS" w:cs="Comic Sans MS"/>
          <w:b/>
          <w:bCs/>
          <w:sz w:val="20"/>
          <w:szCs w:val="20"/>
          <w:lang w:val="en-GB"/>
        </w:rPr>
      </w:pP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Fairy tale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 –    horror film  –   comedy film</w:t>
      </w:r>
      <w:r>
        <w:rPr>
          <w:rFonts w:ascii="Comic Sans MS" w:hAnsi="Comic Sans MS" w:cs="Comic Sans MS"/>
          <w:b/>
          <w:bCs/>
          <w:sz w:val="20"/>
          <w:szCs w:val="20"/>
          <w:lang w:val="en-GB"/>
        </w:rPr>
        <w:t xml:space="preserve">  -  cartoon   -    adventure</w:t>
      </w:r>
    </w:p>
    <w:p w:rsidR="00EA424E" w:rsidRPr="00DC46DE" w:rsidRDefault="00EA424E" w:rsidP="00E02661">
      <w:pPr>
        <w:rPr>
          <w:rFonts w:ascii="Comic Sans MS" w:hAnsi="Comic Sans MS" w:cs="Comic Sans MS"/>
          <w:b/>
          <w:bCs/>
          <w:sz w:val="20"/>
          <w:szCs w:val="20"/>
        </w:rPr>
      </w:pPr>
      <w:r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2.65pt;margin-top:12.5pt;width:90.8pt;height:83.65pt;z-index:251663360" stroked="f">
            <v:textbox>
              <w:txbxContent>
                <w:p w:rsidR="00EA424E" w:rsidRDefault="00EA424E">
                  <w:r w:rsidRPr="0062412C">
                    <w:rPr>
                      <w:noProof/>
                      <w:lang w:eastAsia="tr-TR"/>
                    </w:rPr>
                    <w:pict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22 Resim" o:spid="_x0000_i1026" type="#_x0000_t75" alt="en-iyi-macera-filmleri-03.jpg" style="width:78pt;height:1in;visibility:visible">
                        <v:imagedata r:id="rId7" o:title=""/>
                      </v:shape>
                    </w:pict>
                  </w:r>
                </w:p>
              </w:txbxContent>
            </v:textbox>
          </v:shape>
        </w:pict>
      </w:r>
      <w:r w:rsidRPr="00AD4D51">
        <w:rPr>
          <w:rFonts w:ascii="Comic Sans MS" w:hAnsi="Comic Sans MS" w:cs="Comic Sans MS"/>
          <w:b/>
          <w:bCs/>
          <w:noProof/>
          <w:sz w:val="20"/>
          <w:szCs w:val="20"/>
          <w:lang w:eastAsia="tr-TR"/>
        </w:rPr>
        <w:pict>
          <v:shape id="20 Resim" o:spid="_x0000_i1027" type="#_x0000_t75" alt="pamuk_prenses.jpg" style="width:81pt;height:74.25pt;visibility:visible">
            <v:imagedata r:id="rId8" o:title=""/>
          </v:shape>
        </w:pict>
      </w:r>
      <w:r>
        <w:rPr>
          <w:noProof/>
          <w:lang w:eastAsia="tr-TR"/>
        </w:rPr>
        <w:pict>
          <v:shape id="Resim 2" o:spid="_x0000_s1027" type="#_x0000_t75" style="position:absolute;margin-left:392.65pt;margin-top:14.4pt;width:78.75pt;height:81pt;z-index:251653120;visibility:visible;mso-position-horizontal-relative:text;mso-position-vertical-relative:text">
            <v:imagedata r:id="rId9" o:title=""/>
          </v:shape>
        </w:pict>
      </w:r>
      <w:r>
        <w:rPr>
          <w:noProof/>
          <w:lang w:eastAsia="tr-TR"/>
        </w:rPr>
        <w:pict>
          <v:shape id="11 Resim" o:spid="_x0000_s1028" type="#_x0000_t75" alt="jj.bmp" style="position:absolute;margin-left:286.9pt;margin-top:14.4pt;width:86.25pt;height:86.25pt;z-index:251652096;visibility:visible;mso-position-horizontal-relative:text;mso-position-vertical-relative:text">
            <v:imagedata r:id="rId10" o:title=""/>
            <w10:wrap type="square"/>
          </v:shape>
        </w:pict>
      </w:r>
      <w:r>
        <w:rPr>
          <w:noProof/>
          <w:lang w:eastAsia="tr-TR"/>
        </w:rPr>
        <w:pict>
          <v:shape id="Resim 7" o:spid="_x0000_s1029" type="#_x0000_t75" alt="indir" style="position:absolute;margin-left:94.15pt;margin-top:14.4pt;width:81pt;height:81pt;z-index:251654144;visibility:visible;mso-position-horizontal-relative:text;mso-position-vertical-relative:text">
            <v:imagedata r:id="rId11" o:title=""/>
            <w10:wrap type="square"/>
          </v:shape>
        </w:pict>
      </w:r>
    </w:p>
    <w:p w:rsidR="00EA424E" w:rsidRPr="00DC46DE" w:rsidRDefault="00EA424E" w:rsidP="00E02661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A424E" w:rsidRPr="00DC46DE" w:rsidRDefault="00EA424E">
      <w:pPr>
        <w:rPr>
          <w:rFonts w:ascii="Comic Sans MS" w:hAnsi="Comic Sans MS" w:cs="Comic Sans MS"/>
          <w:b/>
          <w:bCs/>
          <w:sz w:val="20"/>
          <w:szCs w:val="20"/>
        </w:rPr>
      </w:pPr>
      <w:r w:rsidRPr="00DC46DE">
        <w:rPr>
          <w:rFonts w:ascii="Comic Sans MS" w:hAnsi="Comic Sans MS" w:cs="Comic Sans MS"/>
          <w:b/>
          <w:bCs/>
          <w:sz w:val="20"/>
          <w:szCs w:val="20"/>
        </w:rPr>
        <w:t xml:space="preserve"> ___________    _____________    _____________    _____________      ____________</w:t>
      </w:r>
    </w:p>
    <w:p w:rsidR="00EA424E" w:rsidRPr="00DC46DE" w:rsidRDefault="00EA424E">
      <w:pPr>
        <w:rPr>
          <w:rFonts w:ascii="Comic Sans MS" w:hAnsi="Comic Sans MS" w:cs="Comic Sans MS"/>
          <w:b/>
          <w:bCs/>
          <w:sz w:val="20"/>
          <w:szCs w:val="20"/>
        </w:rPr>
      </w:pPr>
    </w:p>
    <w:p w:rsidR="00EA424E" w:rsidRPr="00DC46DE" w:rsidRDefault="00EA424E" w:rsidP="00964D28">
      <w:pPr>
        <w:pStyle w:val="ListParagraph"/>
        <w:numPr>
          <w:ilvl w:val="0"/>
          <w:numId w:val="1"/>
        </w:numPr>
        <w:ind w:left="284" w:hanging="284"/>
        <w:rPr>
          <w:rFonts w:ascii="Comic Sans MS" w:hAnsi="Comic Sans MS" w:cs="Comic Sans MS"/>
          <w:sz w:val="20"/>
          <w:szCs w:val="20"/>
        </w:rPr>
      </w:pP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hastalıkları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resimleri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ile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eşleştiriniz.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(6x3=18p )</w:t>
      </w:r>
    </w:p>
    <w:p w:rsidR="00EA424E" w:rsidRPr="00DC46DE" w:rsidRDefault="00EA424E" w:rsidP="00DD7693">
      <w:pPr>
        <w:spacing w:after="0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>
        <w:rPr>
          <w:noProof/>
          <w:lang w:eastAsia="tr-TR"/>
        </w:rPr>
        <w:pict>
          <v:shapetype id="_x0000_t97" coordsize="21600,21600" o:spt="97" adj="2700" path="m@5,qx@1@2l@1@0@2@0qx0@7@2,21600l@9,21600qx@10@7l@10@1@11@1qx21600@2@11,xem@5,nfqx@6@2@5@1@4@3@5@2l@6@2em@5@1nfl@10@1em@2,21600nfqx@1@7l@1@0em@2@0nfqx@3@8@2@7l@1@7e">
            <v:formulas>
              <v:f eqn="sum height 0 #0"/>
              <v:f eqn="val #0"/>
              <v:f eqn="prod @1 1 2"/>
              <v:f eqn="prod @1 3 4"/>
              <v:f eqn="prod @1 5 4"/>
              <v:f eqn="prod @1 3 2"/>
              <v:f eqn="prod @1 2 1"/>
              <v:f eqn="sum height 0 @2"/>
              <v:f eqn="sum height 0 @3"/>
              <v:f eqn="sum width 0 @5"/>
              <v:f eqn="sum width 0 @1"/>
              <v:f eqn="sum width 0 @2"/>
              <v:f eqn="val height"/>
              <v:f eqn="prod height 1 2"/>
              <v:f eqn="prod width 1 2"/>
            </v:formulas>
            <v:path o:extrusionok="f" limo="10800,10800" o:connecttype="custom" o:connectlocs="@14,0;@1,@13;@14,@12;@10,@13" o:connectangles="270,180,90,0" textboxrect="@1,@1,@10,@7"/>
            <v:handles>
              <v:h position="topLeft,#0" yrange="0,5400"/>
            </v:handles>
            <o:complex v:ext="view"/>
          </v:shapetype>
          <v:shape id="Dikey Kaydırma 1" o:spid="_x0000_s1030" type="#_x0000_t97" style="position:absolute;margin-left:182.65pt;margin-top:9.4pt;width:120pt;height:213.75pt;z-index:251660288;visibility:visible">
            <v:textbox>
              <w:txbxContent>
                <w:p w:rsidR="00EA424E" w:rsidRPr="00DD7693" w:rsidRDefault="00EA424E" w:rsidP="00F441B4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 </w:t>
                  </w:r>
                  <w:r w:rsidRPr="00DD7693">
                    <w:rPr>
                      <w:rFonts w:ascii="Comic Sans MS" w:hAnsi="Comic Sans MS" w:cs="Comic Sans MS"/>
                      <w:sz w:val="20"/>
                      <w:szCs w:val="20"/>
                    </w:rPr>
                    <w:t>headache</w:t>
                  </w:r>
                </w:p>
                <w:p w:rsidR="00EA424E" w:rsidRPr="00DD7693" w:rsidRDefault="00EA424E" w:rsidP="00F441B4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 </w:t>
                  </w:r>
                  <w:r w:rsidRPr="00DD7693">
                    <w:rPr>
                      <w:rFonts w:ascii="Comic Sans MS" w:hAnsi="Comic Sans MS" w:cs="Comic Sans MS"/>
                      <w:sz w:val="20"/>
                      <w:szCs w:val="20"/>
                    </w:rPr>
                    <w:t>sore</w:t>
                  </w: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 </w:t>
                  </w:r>
                  <w:r w:rsidRPr="00DD7693">
                    <w:rPr>
                      <w:rFonts w:ascii="Comic Sans MS" w:hAnsi="Comic Sans MS" w:cs="Comic Sans MS"/>
                      <w:sz w:val="20"/>
                      <w:szCs w:val="20"/>
                    </w:rPr>
                    <w:t>throat</w:t>
                  </w:r>
                </w:p>
                <w:p w:rsidR="00EA424E" w:rsidRPr="00DD7693" w:rsidRDefault="00EA424E" w:rsidP="00F441B4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 xml:space="preserve">A </w:t>
                  </w:r>
                  <w:r w:rsidRPr="00DD7693">
                    <w:rPr>
                      <w:rFonts w:ascii="Comic Sans MS" w:hAnsi="Comic Sans MS" w:cs="Comic Sans MS"/>
                      <w:sz w:val="20"/>
                      <w:szCs w:val="20"/>
                    </w:rPr>
                    <w:t>cough</w:t>
                  </w:r>
                </w:p>
                <w:p w:rsidR="00EA424E" w:rsidRPr="00DD7693" w:rsidRDefault="00EA424E" w:rsidP="00F441B4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>
                    <w:rPr>
                      <w:rFonts w:ascii="Comic Sans MS" w:hAnsi="Comic Sans MS" w:cs="Comic Sans MS"/>
                      <w:sz w:val="20"/>
                      <w:szCs w:val="20"/>
                    </w:rPr>
                    <w:t>A flu</w:t>
                  </w:r>
                </w:p>
                <w:p w:rsidR="00EA424E" w:rsidRPr="00DD7693" w:rsidRDefault="00EA424E" w:rsidP="00F441B4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 w:cs="Comic Sans MS"/>
                      <w:sz w:val="20"/>
                      <w:szCs w:val="20"/>
                    </w:rPr>
                    <w:t>A stomachache</w:t>
                  </w:r>
                </w:p>
                <w:p w:rsidR="00EA424E" w:rsidRPr="00DD7693" w:rsidRDefault="00EA424E" w:rsidP="00F441B4">
                  <w:pPr>
                    <w:spacing w:line="360" w:lineRule="auto"/>
                    <w:rPr>
                      <w:rFonts w:ascii="Comic Sans MS" w:hAnsi="Comic Sans MS" w:cs="Comic Sans MS"/>
                      <w:sz w:val="20"/>
                      <w:szCs w:val="20"/>
                    </w:rPr>
                  </w:pPr>
                  <w:r w:rsidRPr="00DD7693">
                    <w:rPr>
                      <w:rFonts w:ascii="Comic Sans MS" w:hAnsi="Comic Sans MS" w:cs="Comic Sans MS"/>
                      <w:sz w:val="20"/>
                      <w:szCs w:val="20"/>
                    </w:rPr>
                    <w:t>A toothache</w:t>
                  </w:r>
                </w:p>
                <w:p w:rsidR="00EA424E" w:rsidRDefault="00EA424E" w:rsidP="00DD7693"/>
                <w:p w:rsidR="00EA424E" w:rsidRDefault="00EA424E" w:rsidP="00DD7693"/>
              </w:txbxContent>
            </v:textbox>
          </v:shape>
        </w:pict>
      </w:r>
      <w:r>
        <w:rPr>
          <w:noProof/>
          <w:lang w:eastAsia="tr-TR"/>
        </w:rPr>
        <w:pict>
          <v:shape id="Resim 8" o:spid="_x0000_s1031" type="#_x0000_t75" alt="http://www.kids-pages.com/folders/flashcards/Illnesses/Illnesses.jpg" style="position:absolute;margin-left:15.75pt;margin-top:15.35pt;width:67.9pt;height:71.25pt;z-index:251657216;visibility:visible">
            <v:imagedata r:id="rId12" o:title="" croptop="2924f" cropbottom="47489f" cropleft="22909f" cropright="22771f"/>
          </v:shape>
        </w:pic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ab/>
      </w: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1" o:spid="_x0000_s1032" type="#_x0000_t75" alt="http://www.kids-pages.com/folders/flashcards/Illnesses/Illnesses.jpg" style="position:absolute;margin-left:373.15pt;margin-top:4pt;width:70.5pt;height:79.2pt;z-index:251655168;visibility:visible">
            <v:imagedata r:id="rId12" o:title="" croptop="24298f" cropbottom="24702f" cropleft="22076f" cropright="23188f"/>
          </v:shape>
        </w:pict>
      </w: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10" o:spid="_x0000_s1033" type="#_x0000_t75" alt="http://www.kids-pages.com/folders/flashcards/Illnesses/Illnesses.jpg" style="position:absolute;margin-left:302.65pt;margin-top:26.4pt;width:70.5pt;height:81.55pt;z-index:251656192;visibility:visible">
            <v:imagedata r:id="rId12" o:title="" croptop="23794f" cropbottom="24702f" cropleft="44431f" cropright="833f"/>
          </v:shape>
        </w:pict>
      </w:r>
      <w:r>
        <w:rPr>
          <w:noProof/>
          <w:lang w:eastAsia="tr-TR"/>
        </w:rPr>
        <w:pict>
          <v:shape id="Resim 11" o:spid="_x0000_s1034" type="#_x0000_t75" alt="http://www.kids-pages.com/folders/flashcards/Illnesses/Illnesses.jpg" style="position:absolute;margin-left:100.15pt;margin-top:13.65pt;width:75pt;height:89.6pt;z-index:251658240;visibility:visible">
            <v:imagedata r:id="rId12" o:title="" croptop="23593f" cropbottom="24702f" cropleft="694f" cropright="44987f"/>
          </v:shape>
        </w:pict>
      </w: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12" o:spid="_x0000_s1035" type="#_x0000_t75" alt="http://www.kids-pages.com/folders/flashcards/Illnesses/Illnesses.jpg" style="position:absolute;margin-left:10.4pt;margin-top:19.15pt;width:77pt;height:83.25pt;z-index:251659264;visibility:visible">
            <v:imagedata r:id="rId12" o:title="" croptop="2823f" cropbottom="47892f" cropleft="1389f" cropright="45264f"/>
          </v:shape>
        </w:pict>
      </w: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 id="Resim 13" o:spid="_x0000_s1036" type="#_x0000_t75" alt="http://www.kids-pages.com/folders/flashcards/Illnesses/Illnesses.jpg" style="position:absolute;margin-left:367.9pt;margin-top:7.7pt;width:75.75pt;height:87.55pt;z-index:251661312;visibility:visible">
            <v:imagedata r:id="rId12" o:title="" croptop="44665f" cropbottom="3730f" cropleft="833f" cropright="44293f"/>
          </v:shape>
        </w:pict>
      </w: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DC46DE" w:rsidRDefault="00EA424E" w:rsidP="00DD7693">
      <w:pPr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DC46DE" w:rsidRDefault="00EA424E" w:rsidP="00964D28">
      <w:pPr>
        <w:pStyle w:val="ListParagraph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b/>
          <w:bCs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Tabloya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bakınız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ve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paragrafı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tamamlayınız.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(6x2=12p )</w:t>
      </w:r>
    </w:p>
    <w:p w:rsidR="00EA424E" w:rsidRPr="00DC46DE" w:rsidRDefault="00EA424E" w:rsidP="00964D28">
      <w:pPr>
        <w:pStyle w:val="ListParagraph"/>
        <w:tabs>
          <w:tab w:val="left" w:pos="6660"/>
        </w:tabs>
        <w:rPr>
          <w:rFonts w:ascii="Comic Sans MS" w:hAnsi="Comic Sans MS" w:cs="Comic Sans MS"/>
          <w:b/>
          <w:bCs/>
          <w:sz w:val="20"/>
          <w:szCs w:val="20"/>
          <w:lang w:val="en-US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16"/>
        <w:gridCol w:w="5778"/>
      </w:tblGrid>
      <w:tr w:rsidR="00EA424E" w:rsidRPr="00DC46DE">
        <w:trPr>
          <w:trHeight w:val="1960"/>
        </w:trPr>
        <w:tc>
          <w:tcPr>
            <w:tcW w:w="3216" w:type="dxa"/>
          </w:tcPr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>Name: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Alice</w:t>
            </w:r>
          </w:p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 xml:space="preserve">Age: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10</w:t>
            </w:r>
          </w:p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>Country: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Italy</w:t>
            </w:r>
          </w:p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>Sport: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>cycling</w:t>
            </w:r>
          </w:p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 xml:space="preserve">Birthday: </w:t>
            </w:r>
            <w:r w:rsidRPr="00481834">
              <w:rPr>
                <w:rFonts w:ascii="Comic Sans MS" w:hAnsi="Comic Sans MS" w:cs="Comic Sans MS"/>
                <w:sz w:val="20"/>
                <w:szCs w:val="20"/>
                <w:lang w:val="en-US"/>
              </w:rPr>
              <w:t>21</w:t>
            </w:r>
            <w:r w:rsidRPr="00481834">
              <w:rPr>
                <w:rFonts w:ascii="Comic Sans MS" w:hAnsi="Comic Sans MS" w:cs="Comic Sans MS"/>
                <w:sz w:val="20"/>
                <w:szCs w:val="20"/>
                <w:vertAlign w:val="superscript"/>
                <w:lang w:val="en-US"/>
              </w:rPr>
              <w:t>st</w:t>
            </w:r>
            <w:r w:rsidRPr="00481834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December</w:t>
            </w:r>
          </w:p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/>
              <w:ind w:left="0"/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>Pr</w:t>
            </w:r>
            <w:r>
              <w:rPr>
                <w:rFonts w:ascii="Comic Sans MS" w:hAnsi="Comic Sans MS" w:cs="Comic Sans MS"/>
                <w:b/>
                <w:bCs/>
                <w:sz w:val="20"/>
                <w:szCs w:val="20"/>
                <w:lang w:val="en-US"/>
              </w:rPr>
              <w:t xml:space="preserve">esent: </w:t>
            </w:r>
            <w:r w:rsidRPr="003957DF">
              <w:rPr>
                <w:rFonts w:ascii="Comic Sans MS" w:hAnsi="Comic Sans MS" w:cs="Comic Sans MS"/>
                <w:sz w:val="20"/>
                <w:szCs w:val="20"/>
                <w:lang w:val="en-US"/>
              </w:rPr>
              <w:t>Teddy Bear</w:t>
            </w:r>
          </w:p>
        </w:tc>
        <w:tc>
          <w:tcPr>
            <w:tcW w:w="5778" w:type="dxa"/>
          </w:tcPr>
          <w:p w:rsidR="00EA424E" w:rsidRPr="00B75B06" w:rsidRDefault="00EA424E" w:rsidP="00B75B06">
            <w:pPr>
              <w:pStyle w:val="ListParagraph"/>
              <w:tabs>
                <w:tab w:val="left" w:pos="6660"/>
              </w:tabs>
              <w:spacing w:after="0" w:line="360" w:lineRule="auto"/>
              <w:ind w:left="0"/>
              <w:rPr>
                <w:rFonts w:ascii="Comic Sans MS" w:hAnsi="Comic Sans MS" w:cs="Comic Sans MS"/>
                <w:sz w:val="20"/>
                <w:szCs w:val="20"/>
                <w:lang w:val="en-US"/>
              </w:rPr>
            </w:pP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Her name is ___________. She is _________ years old. She is from ___________. Her favorite </w:t>
            </w:r>
            <w:r>
              <w:rPr>
                <w:rFonts w:ascii="Comic Sans MS" w:hAnsi="Comic Sans MS" w:cs="Comic Sans MS"/>
                <w:sz w:val="20"/>
                <w:szCs w:val="20"/>
                <w:lang w:val="en-US"/>
              </w:rPr>
              <w:t>sport is ______________. Her birthday is on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 __</w:t>
            </w:r>
            <w:r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_____________. Her birthday present is </w:t>
            </w:r>
            <w:r w:rsidRPr="00B75B06">
              <w:rPr>
                <w:rFonts w:ascii="Comic Sans MS" w:hAnsi="Comic Sans MS" w:cs="Comic Sans MS"/>
                <w:sz w:val="20"/>
                <w:szCs w:val="20"/>
                <w:lang w:val="en-US"/>
              </w:rPr>
              <w:t xml:space="preserve">__________________. </w:t>
            </w:r>
          </w:p>
        </w:tc>
      </w:tr>
    </w:tbl>
    <w:p w:rsidR="00EA424E" w:rsidRPr="00DC46DE" w:rsidRDefault="00EA424E" w:rsidP="00DC46DE">
      <w:pPr>
        <w:pStyle w:val="ListParagraph"/>
        <w:numPr>
          <w:ilvl w:val="0"/>
          <w:numId w:val="1"/>
        </w:numPr>
        <w:tabs>
          <w:tab w:val="left" w:pos="6660"/>
        </w:tabs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Paragrafı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okuyunuz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ve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soruları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b/>
          <w:bCs/>
          <w:sz w:val="20"/>
          <w:szCs w:val="20"/>
          <w:lang w:val="en-US"/>
        </w:rPr>
        <w:t>cevaplayınız.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(5x5=25p )</w:t>
      </w:r>
    </w:p>
    <w:p w:rsidR="00EA424E" w:rsidRPr="00DC46DE" w:rsidRDefault="00EA424E" w:rsidP="00DC46D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  <w:r w:rsidRPr="0062412C">
        <w:rPr>
          <w:noProof/>
          <w:lang w:eastAsia="tr-TR"/>
        </w:rPr>
        <w:pict>
          <v:shape id="Resim 4" o:spid="_x0000_i1028" type="#_x0000_t75" style="width:60pt;height:66.75pt;visibility:visible">
            <v:imagedata r:id="rId13" o:title=""/>
          </v:shape>
        </w:pict>
      </w:r>
      <w:r w:rsidRPr="00DC46DE">
        <w:rPr>
          <w:rFonts w:ascii="Comic Sans MS" w:hAnsi="Comic Sans MS" w:cs="Comic Sans MS"/>
          <w:sz w:val="20"/>
          <w:szCs w:val="20"/>
          <w:lang w:val="en-US"/>
        </w:rPr>
        <w:t>Hi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! My name is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>Burak. I am eleven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years old. I have got two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>sister</w:t>
      </w:r>
      <w:r>
        <w:rPr>
          <w:rFonts w:ascii="Comic Sans MS" w:hAnsi="Comic Sans MS" w:cs="Comic Sans MS"/>
          <w:sz w:val="20"/>
          <w:szCs w:val="20"/>
          <w:lang w:val="en-US"/>
        </w:rPr>
        <w:t>s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 and a brother.I like my school and teachers very much. My favourite lesson is English .I like watching TV. My favourite movie type is horror film. My sister likes watching carto</w:t>
      </w:r>
      <w:r>
        <w:rPr>
          <w:rFonts w:ascii="Comic Sans MS" w:hAnsi="Comic Sans MS" w:cs="Comic Sans MS"/>
          <w:sz w:val="20"/>
          <w:szCs w:val="20"/>
          <w:lang w:val="en-US"/>
        </w:rPr>
        <w:t>on. Her favourite cartoon is Sponge Bob. I think Sponge Bob is friendly and funny.</w:t>
      </w:r>
    </w:p>
    <w:p w:rsidR="00EA424E" w:rsidRPr="00DC46DE" w:rsidRDefault="00EA424E" w:rsidP="00D100BC">
      <w:pPr>
        <w:spacing w:after="0" w:line="240" w:lineRule="auto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DC46DE" w:rsidRDefault="00EA424E" w:rsidP="00DC46DE">
      <w:pPr>
        <w:pStyle w:val="ListParagraph"/>
        <w:numPr>
          <w:ilvl w:val="0"/>
          <w:numId w:val="3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Burak is eleven years old.                                   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TRUE           FALSE                     </w:t>
      </w:r>
    </w:p>
    <w:p w:rsidR="00EA424E" w:rsidRPr="00DC46DE" w:rsidRDefault="00EA424E" w:rsidP="00DC46DE">
      <w:pPr>
        <w:pStyle w:val="ListParagraph"/>
        <w:numPr>
          <w:ilvl w:val="0"/>
          <w:numId w:val="3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 w:rsidRPr="00DC46DE">
        <w:rPr>
          <w:rFonts w:ascii="Comic Sans MS" w:hAnsi="Comic Sans MS" w:cs="Comic Sans MS"/>
          <w:sz w:val="20"/>
          <w:szCs w:val="20"/>
          <w:lang w:val="en-US"/>
        </w:rPr>
        <w:t>Burak’s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favourite lesson is Turkish.                  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TRUE           FALSE                     </w:t>
      </w:r>
    </w:p>
    <w:p w:rsidR="00EA424E" w:rsidRPr="00DC46DE" w:rsidRDefault="00EA424E" w:rsidP="00DC46DE">
      <w:pPr>
        <w:pStyle w:val="ListParagraph"/>
        <w:numPr>
          <w:ilvl w:val="0"/>
          <w:numId w:val="3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Burak’s favourite film type is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horror film.    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 TRUE          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FALSE                     </w:t>
      </w:r>
    </w:p>
    <w:p w:rsidR="00EA424E" w:rsidRPr="00DC46DE" w:rsidRDefault="00EA424E" w:rsidP="00DC46DE">
      <w:pPr>
        <w:pStyle w:val="ListParagraph"/>
        <w:numPr>
          <w:ilvl w:val="0"/>
          <w:numId w:val="3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Burak’s sister likes watching cartoon.                     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TRUE           FALSE                     </w:t>
      </w:r>
    </w:p>
    <w:p w:rsidR="00EA424E" w:rsidRDefault="00EA424E" w:rsidP="00DC46DE">
      <w:pPr>
        <w:pStyle w:val="ListParagraph"/>
        <w:numPr>
          <w:ilvl w:val="0"/>
          <w:numId w:val="3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>Burak thinks Sponge Bob is boring.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     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               </w:t>
      </w:r>
      <w:r w:rsidRPr="00DC46DE">
        <w:rPr>
          <w:rFonts w:ascii="Comic Sans MS" w:hAnsi="Comic Sans MS" w:cs="Comic Sans MS"/>
          <w:sz w:val="20"/>
          <w:szCs w:val="20"/>
          <w:lang w:val="en-US"/>
        </w:rPr>
        <w:t xml:space="preserve">TRUE           FALSE        </w:t>
      </w: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252E16" w:rsidRDefault="00EA424E" w:rsidP="00252E16">
      <w:pPr>
        <w:pStyle w:val="ListParagraph"/>
        <w:numPr>
          <w:ilvl w:val="0"/>
          <w:numId w:val="1"/>
        </w:numPr>
        <w:spacing w:after="0"/>
        <w:ind w:left="284" w:hanging="284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>Aşağıdaki resimleri kişilerle eşleştiriniz. (6x5=30p )</w:t>
      </w:r>
    </w:p>
    <w:p w:rsidR="00EA424E" w:rsidRPr="00252E16" w:rsidRDefault="00EA424E" w:rsidP="00252E16">
      <w:pPr>
        <w:pStyle w:val="ListParagraph"/>
        <w:spacing w:after="0"/>
        <w:ind w:left="284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Default="00EA424E" w:rsidP="00B92B5D">
      <w:pPr>
        <w:pStyle w:val="ListParagraph"/>
        <w:numPr>
          <w:ilvl w:val="0"/>
          <w:numId w:val="5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 w:rsidRPr="00B92B5D">
        <w:rPr>
          <w:rFonts w:ascii="Comic Sans MS" w:hAnsi="Comic Sans MS" w:cs="Comic Sans MS"/>
          <w:sz w:val="20"/>
          <w:szCs w:val="20"/>
          <w:lang w:val="en-US"/>
        </w:rPr>
        <w:t>Murat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hates playing chess.                                </w:t>
      </w:r>
      <w:r w:rsidRPr="00B92B5D">
        <w:rPr>
          <w:rFonts w:ascii="Comic Sans MS" w:hAnsi="Comic Sans MS" w:cs="Comic Sans MS"/>
          <w:b/>
          <w:bCs/>
          <w:sz w:val="20"/>
          <w:szCs w:val="20"/>
          <w:lang w:val="en-US"/>
        </w:rPr>
        <w:t>4)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B92B5D">
        <w:rPr>
          <w:rFonts w:ascii="Comic Sans MS" w:hAnsi="Comic Sans MS" w:cs="Comic Sans MS"/>
          <w:sz w:val="20"/>
          <w:szCs w:val="20"/>
          <w:lang w:val="en-US"/>
        </w:rPr>
        <w:t>Mehmet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loves doing puzzle.</w:t>
      </w:r>
    </w:p>
    <w:p w:rsidR="00EA424E" w:rsidRDefault="00EA424E" w:rsidP="00B92B5D">
      <w:pPr>
        <w:pStyle w:val="ListParagraph"/>
        <w:numPr>
          <w:ilvl w:val="0"/>
          <w:numId w:val="5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 w:rsidRPr="00B92B5D">
        <w:rPr>
          <w:rFonts w:ascii="Comic Sans MS" w:hAnsi="Comic Sans MS" w:cs="Comic Sans MS"/>
          <w:sz w:val="20"/>
          <w:szCs w:val="20"/>
          <w:lang w:val="en-US"/>
        </w:rPr>
        <w:t>Merve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likes reading book.                                 </w:t>
      </w:r>
      <w:r w:rsidRPr="00B92B5D">
        <w:rPr>
          <w:rFonts w:ascii="Comic Sans MS" w:hAnsi="Comic Sans MS" w:cs="Comic Sans MS"/>
          <w:b/>
          <w:bCs/>
          <w:sz w:val="20"/>
          <w:szCs w:val="20"/>
          <w:lang w:val="en-US"/>
        </w:rPr>
        <w:t>5)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B92B5D">
        <w:rPr>
          <w:rFonts w:ascii="Comic Sans MS" w:hAnsi="Comic Sans MS" w:cs="Comic Sans MS"/>
          <w:sz w:val="20"/>
          <w:szCs w:val="20"/>
          <w:lang w:val="en-US"/>
        </w:rPr>
        <w:t>Ayşe</w:t>
      </w:r>
      <w:r w:rsidRPr="00252E16">
        <w:rPr>
          <w:rFonts w:ascii="Comic Sans MS" w:hAnsi="Comic Sans MS" w:cs="Comic Sans MS"/>
          <w:sz w:val="20"/>
          <w:szCs w:val="20"/>
          <w:lang w:val="en-US"/>
        </w:rPr>
        <w:t xml:space="preserve"> like</w:t>
      </w:r>
      <w:r>
        <w:rPr>
          <w:rFonts w:ascii="Comic Sans MS" w:hAnsi="Comic Sans MS" w:cs="Comic Sans MS"/>
          <w:sz w:val="20"/>
          <w:szCs w:val="20"/>
          <w:lang w:val="en-US"/>
        </w:rPr>
        <w:t>s</w:t>
      </w:r>
      <w:r w:rsidRPr="00252E16">
        <w:rPr>
          <w:rFonts w:ascii="Comic Sans MS" w:hAnsi="Comic Sans MS" w:cs="Comic Sans MS"/>
          <w:sz w:val="20"/>
          <w:szCs w:val="20"/>
          <w:lang w:val="en-US"/>
        </w:rPr>
        <w:t xml:space="preserve"> drawing picture</w:t>
      </w:r>
      <w:r>
        <w:rPr>
          <w:rFonts w:ascii="Comic Sans MS" w:hAnsi="Comic Sans MS" w:cs="Comic Sans MS"/>
          <w:sz w:val="20"/>
          <w:szCs w:val="20"/>
          <w:lang w:val="en-US"/>
        </w:rPr>
        <w:t>.</w:t>
      </w:r>
    </w:p>
    <w:p w:rsidR="00EA424E" w:rsidRDefault="00EA424E" w:rsidP="00B92B5D">
      <w:pPr>
        <w:pStyle w:val="ListParagraph"/>
        <w:numPr>
          <w:ilvl w:val="0"/>
          <w:numId w:val="5"/>
        </w:num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 w:rsidRPr="00B92B5D">
        <w:rPr>
          <w:rFonts w:ascii="Comic Sans MS" w:hAnsi="Comic Sans MS" w:cs="Comic Sans MS"/>
          <w:sz w:val="20"/>
          <w:szCs w:val="20"/>
          <w:lang w:val="en-US"/>
        </w:rPr>
        <w:t>Mert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likes eating fruit.                                     </w:t>
      </w:r>
      <w:r w:rsidRPr="00B92B5D">
        <w:rPr>
          <w:rFonts w:ascii="Comic Sans MS" w:hAnsi="Comic Sans MS" w:cs="Comic Sans MS"/>
          <w:b/>
          <w:bCs/>
          <w:sz w:val="20"/>
          <w:szCs w:val="20"/>
          <w:lang w:val="en-US"/>
        </w:rPr>
        <w:t>6)</w:t>
      </w:r>
      <w:r>
        <w:rPr>
          <w:rFonts w:ascii="Comic Sans MS" w:hAnsi="Comic Sans MS" w:cs="Comic Sans MS"/>
          <w:b/>
          <w:bCs/>
          <w:sz w:val="20"/>
          <w:szCs w:val="20"/>
          <w:lang w:val="en-US"/>
        </w:rPr>
        <w:t xml:space="preserve"> </w:t>
      </w:r>
      <w:r w:rsidRPr="00B92B5D">
        <w:rPr>
          <w:rFonts w:ascii="Comic Sans MS" w:hAnsi="Comic Sans MS" w:cs="Comic Sans MS"/>
          <w:sz w:val="20"/>
          <w:szCs w:val="20"/>
          <w:lang w:val="en-US"/>
        </w:rPr>
        <w:t>Zeynep</w: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doesn’t like eating fast food.                 </w:t>
      </w:r>
    </w:p>
    <w:p w:rsidR="00EA424E" w:rsidRDefault="00EA424E" w:rsidP="00252E16">
      <w:pPr>
        <w:pStyle w:val="ListParagraph"/>
        <w:spacing w:after="0"/>
        <w:ind w:left="284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8F287A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noProof/>
          <w:lang w:eastAsia="tr-TR"/>
        </w:rPr>
        <w:pict>
          <v:shape id="5 Resim" o:spid="_x0000_s1037" type="#_x0000_t75" alt="ss.bmp" style="position:absolute;margin-left:12.4pt;margin-top:12.8pt;width:96pt;height:122.25pt;z-index:251662336;visibility:visible">
            <v:imagedata r:id="rId14" o:title=""/>
            <w10:wrap type="square"/>
          </v:shape>
        </w:pic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     </w:t>
      </w:r>
      <w:r w:rsidRPr="00AD4D51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7" o:spid="_x0000_i1029" type="#_x0000_t75" style="width:105pt;height:133.5pt;visibility:visible">
            <v:imagedata r:id="rId15" o:title=""/>
          </v:shape>
        </w:pic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</w:t>
      </w:r>
      <w:r w:rsidRPr="00AD4D51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5" o:spid="_x0000_i1030" type="#_x0000_t75" style="width:75pt;height:68.25pt;visibility:visible">
            <v:imagedata r:id="rId16" o:title="" croptop="-878f" cropbottom="-1512f" cropleft="-399f" cropright="-487f"/>
            <o:lock v:ext="edit" aspectratio="f"/>
          </v:shape>
        </w:pict>
      </w:r>
      <w:r w:rsidRPr="00AD4D51">
        <w:rPr>
          <w:rFonts w:ascii="Comic Sans MS" w:hAnsi="Comic Sans MS" w:cs="Comic Sans MS"/>
          <w:noProof/>
          <w:sz w:val="24"/>
          <w:szCs w:val="24"/>
          <w:lang w:eastAsia="tr-TR"/>
        </w:rPr>
        <w:pict>
          <v:shape id="Resim 16" o:spid="_x0000_i1031" type="#_x0000_t75" style="width:75.75pt;height:84.75pt;visibility:visible">
            <v:imagedata r:id="rId17" o:title=""/>
          </v:shape>
        </w:pict>
      </w: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________________              _________________                  _________________</w:t>
      </w: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 w:rsidRPr="00AD4D51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4" o:spid="_x0000_i1032" type="#_x0000_t75" style="width:81.75pt;height:91.5pt;visibility:visible">
            <v:imagedata r:id="rId18" o:title=""/>
          </v:shape>
        </w:pict>
      </w:r>
      <w:r w:rsidRPr="00AD4D51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9" o:spid="_x0000_i1033" type="#_x0000_t75" style="width:59.25pt;height:59.25pt;visibility:visible">
            <v:imagedata r:id="rId19" o:title=""/>
          </v:shape>
        </w:pic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        </w:t>
      </w:r>
      <w:r w:rsidRPr="00AD4D51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8" o:spid="_x0000_i1034" type="#_x0000_t75" style="width:103.5pt;height:116.25pt;visibility:visible">
            <v:imagedata r:id="rId20" o:title=""/>
          </v:shape>
        </w:pict>
      </w:r>
      <w:r>
        <w:rPr>
          <w:rFonts w:ascii="Comic Sans MS" w:hAnsi="Comic Sans MS" w:cs="Comic Sans MS"/>
          <w:sz w:val="20"/>
          <w:szCs w:val="20"/>
          <w:lang w:val="en-US"/>
        </w:rPr>
        <w:t xml:space="preserve">             </w:t>
      </w:r>
      <w:r w:rsidRPr="00AD4D51">
        <w:rPr>
          <w:rFonts w:ascii="Comic Sans MS" w:hAnsi="Comic Sans MS" w:cs="Comic Sans MS"/>
          <w:noProof/>
          <w:sz w:val="20"/>
          <w:szCs w:val="20"/>
          <w:lang w:eastAsia="tr-TR"/>
        </w:rPr>
        <w:pict>
          <v:shape id="Resim 19" o:spid="_x0000_i1035" type="#_x0000_t75" style="width:113.25pt;height:112.5pt;visibility:visible">
            <v:imagedata r:id="rId21" o:title=""/>
          </v:shape>
        </w:pict>
      </w: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  <w:r>
        <w:rPr>
          <w:rFonts w:ascii="Comic Sans MS" w:hAnsi="Comic Sans MS" w:cs="Comic Sans MS"/>
          <w:sz w:val="20"/>
          <w:szCs w:val="20"/>
          <w:lang w:val="en-US"/>
        </w:rPr>
        <w:t xml:space="preserve">      _______________                        _______________                      ________________</w:t>
      </w:r>
    </w:p>
    <w:p w:rsidR="00EA424E" w:rsidRDefault="00EA424E" w:rsidP="00252E16">
      <w:pPr>
        <w:spacing w:after="0"/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Pr="00B92B5D" w:rsidRDefault="00EA424E" w:rsidP="00B92B5D">
      <w:pPr>
        <w:pStyle w:val="ListParagraph"/>
        <w:spacing w:after="0"/>
        <w:ind w:left="284"/>
        <w:rPr>
          <w:rFonts w:ascii="Comic Sans MS" w:hAnsi="Comic Sans MS" w:cs="Comic Sans MS"/>
          <w:b/>
          <w:bCs/>
          <w:sz w:val="20"/>
          <w:szCs w:val="20"/>
          <w:lang w:val="en-US"/>
        </w:rPr>
        <w:sectPr w:rsidR="00EA424E" w:rsidRPr="00B92B5D" w:rsidSect="00F441B4"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space="708"/>
          <w:rtlGutter/>
          <w:docGrid w:linePitch="360"/>
        </w:sectPr>
      </w:pPr>
    </w:p>
    <w:p w:rsidR="00EA424E" w:rsidRPr="00D05C11" w:rsidRDefault="00EA424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  <w:sectPr w:rsidR="00EA424E" w:rsidRPr="00D05C11" w:rsidSect="00D05C11">
          <w:type w:val="continuous"/>
          <w:pgSz w:w="11906" w:h="16838"/>
          <w:pgMar w:top="851" w:right="991" w:bottom="1417" w:left="1417" w:header="708" w:footer="708" w:gutter="0"/>
          <w:pgBorders w:offsetFrom="page">
            <w:top w:val="single" w:sz="4" w:space="24" w:color="auto"/>
            <w:left w:val="single" w:sz="4" w:space="24" w:color="auto"/>
            <w:bottom w:val="single" w:sz="4" w:space="24" w:color="auto"/>
            <w:right w:val="single" w:sz="4" w:space="24" w:color="auto"/>
          </w:pgBorders>
          <w:cols w:num="2" w:space="709"/>
          <w:docGrid w:linePitch="360"/>
        </w:sectPr>
      </w:pPr>
    </w:p>
    <w:p w:rsidR="00EA424E" w:rsidRPr="00B92B5D" w:rsidRDefault="00EA424E" w:rsidP="00D05C11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p w:rsidR="00EA424E" w:rsidRDefault="00EA424E" w:rsidP="00456BD2">
      <w:pPr>
        <w:jc w:val="center"/>
        <w:rPr>
          <w:b/>
          <w:bCs/>
        </w:rPr>
      </w:pPr>
      <w:hyperlink r:id="rId22" w:history="1">
        <w:r>
          <w:rPr>
            <w:rStyle w:val="Hyperlink"/>
            <w:b/>
            <w:bCs/>
          </w:rPr>
          <w:t>www.sorubak.com</w:t>
        </w:r>
      </w:hyperlink>
      <w:r>
        <w:rPr>
          <w:b/>
          <w:bCs/>
        </w:rPr>
        <w:t xml:space="preserve"> </w:t>
      </w:r>
    </w:p>
    <w:p w:rsidR="00EA424E" w:rsidRPr="00D05C11" w:rsidRDefault="00EA424E" w:rsidP="00A95B0E">
      <w:pPr>
        <w:tabs>
          <w:tab w:val="left" w:pos="6660"/>
        </w:tabs>
        <w:rPr>
          <w:rFonts w:ascii="Comic Sans MS" w:hAnsi="Comic Sans MS" w:cs="Comic Sans MS"/>
          <w:sz w:val="20"/>
          <w:szCs w:val="20"/>
          <w:lang w:val="en-US"/>
        </w:rPr>
      </w:pPr>
    </w:p>
    <w:sectPr w:rsidR="00EA424E" w:rsidRPr="00D05C11" w:rsidSect="00D05C11">
      <w:type w:val="continuous"/>
      <w:pgSz w:w="11906" w:h="16838"/>
      <w:pgMar w:top="851" w:right="991" w:bottom="1417" w:left="1417" w:header="708" w:footer="708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A424E" w:rsidRDefault="00EA424E" w:rsidP="00B92B5D">
      <w:pPr>
        <w:spacing w:after="0" w:line="240" w:lineRule="auto"/>
      </w:pPr>
      <w:r>
        <w:separator/>
      </w:r>
    </w:p>
  </w:endnote>
  <w:endnote w:type="continuationSeparator" w:id="1">
    <w:p w:rsidR="00EA424E" w:rsidRDefault="00EA424E" w:rsidP="00B92B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A424E" w:rsidRDefault="00EA424E" w:rsidP="00B92B5D">
      <w:pPr>
        <w:spacing w:after="0" w:line="240" w:lineRule="auto"/>
      </w:pPr>
      <w:r>
        <w:separator/>
      </w:r>
    </w:p>
  </w:footnote>
  <w:footnote w:type="continuationSeparator" w:id="1">
    <w:p w:rsidR="00EA424E" w:rsidRDefault="00EA424E" w:rsidP="00B92B5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631BF4"/>
    <w:multiLevelType w:val="hybridMultilevel"/>
    <w:tmpl w:val="4CC6A5A0"/>
    <w:lvl w:ilvl="0" w:tplc="B9A2EBBC">
      <w:start w:val="1"/>
      <w:numFmt w:val="decimal"/>
      <w:lvlText w:val="%1)"/>
      <w:lvlJc w:val="left"/>
      <w:pPr>
        <w:ind w:left="644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364" w:hanging="360"/>
      </w:pPr>
    </w:lvl>
    <w:lvl w:ilvl="2" w:tplc="041F001B">
      <w:start w:val="1"/>
      <w:numFmt w:val="lowerRoman"/>
      <w:lvlText w:val="%3."/>
      <w:lvlJc w:val="right"/>
      <w:pPr>
        <w:ind w:left="2084" w:hanging="180"/>
      </w:pPr>
    </w:lvl>
    <w:lvl w:ilvl="3" w:tplc="041F000F">
      <w:start w:val="1"/>
      <w:numFmt w:val="decimal"/>
      <w:lvlText w:val="%4."/>
      <w:lvlJc w:val="left"/>
      <w:pPr>
        <w:ind w:left="2804" w:hanging="360"/>
      </w:pPr>
    </w:lvl>
    <w:lvl w:ilvl="4" w:tplc="041F0019">
      <w:start w:val="1"/>
      <w:numFmt w:val="lowerLetter"/>
      <w:lvlText w:val="%5."/>
      <w:lvlJc w:val="left"/>
      <w:pPr>
        <w:ind w:left="3524" w:hanging="360"/>
      </w:pPr>
    </w:lvl>
    <w:lvl w:ilvl="5" w:tplc="041F001B">
      <w:start w:val="1"/>
      <w:numFmt w:val="lowerRoman"/>
      <w:lvlText w:val="%6."/>
      <w:lvlJc w:val="right"/>
      <w:pPr>
        <w:ind w:left="4244" w:hanging="180"/>
      </w:pPr>
    </w:lvl>
    <w:lvl w:ilvl="6" w:tplc="041F000F">
      <w:start w:val="1"/>
      <w:numFmt w:val="decimal"/>
      <w:lvlText w:val="%7."/>
      <w:lvlJc w:val="left"/>
      <w:pPr>
        <w:ind w:left="4964" w:hanging="360"/>
      </w:pPr>
    </w:lvl>
    <w:lvl w:ilvl="7" w:tplc="041F0019">
      <w:start w:val="1"/>
      <w:numFmt w:val="lowerLetter"/>
      <w:lvlText w:val="%8."/>
      <w:lvlJc w:val="left"/>
      <w:pPr>
        <w:ind w:left="5684" w:hanging="360"/>
      </w:pPr>
    </w:lvl>
    <w:lvl w:ilvl="8" w:tplc="041F001B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2E757F70"/>
    <w:multiLevelType w:val="hybridMultilevel"/>
    <w:tmpl w:val="C40CA762"/>
    <w:lvl w:ilvl="0" w:tplc="C96CEAE0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6A60C7"/>
    <w:multiLevelType w:val="hybridMultilevel"/>
    <w:tmpl w:val="B9544DEE"/>
    <w:lvl w:ilvl="0" w:tplc="437A0B1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>
      <w:start w:val="1"/>
      <w:numFmt w:val="lowerRoman"/>
      <w:lvlText w:val="%3."/>
      <w:lvlJc w:val="right"/>
      <w:pPr>
        <w:ind w:left="2520" w:hanging="180"/>
      </w:pPr>
    </w:lvl>
    <w:lvl w:ilvl="3" w:tplc="041F000F">
      <w:start w:val="1"/>
      <w:numFmt w:val="decimal"/>
      <w:lvlText w:val="%4."/>
      <w:lvlJc w:val="left"/>
      <w:pPr>
        <w:ind w:left="3240" w:hanging="360"/>
      </w:pPr>
    </w:lvl>
    <w:lvl w:ilvl="4" w:tplc="041F0019">
      <w:start w:val="1"/>
      <w:numFmt w:val="lowerLetter"/>
      <w:lvlText w:val="%5."/>
      <w:lvlJc w:val="left"/>
      <w:pPr>
        <w:ind w:left="3960" w:hanging="360"/>
      </w:pPr>
    </w:lvl>
    <w:lvl w:ilvl="5" w:tplc="041F001B">
      <w:start w:val="1"/>
      <w:numFmt w:val="lowerRoman"/>
      <w:lvlText w:val="%6."/>
      <w:lvlJc w:val="right"/>
      <w:pPr>
        <w:ind w:left="4680" w:hanging="180"/>
      </w:pPr>
    </w:lvl>
    <w:lvl w:ilvl="6" w:tplc="041F000F">
      <w:start w:val="1"/>
      <w:numFmt w:val="decimal"/>
      <w:lvlText w:val="%7."/>
      <w:lvlJc w:val="left"/>
      <w:pPr>
        <w:ind w:left="5400" w:hanging="360"/>
      </w:pPr>
    </w:lvl>
    <w:lvl w:ilvl="7" w:tplc="041F0019">
      <w:start w:val="1"/>
      <w:numFmt w:val="lowerLetter"/>
      <w:lvlText w:val="%8."/>
      <w:lvlJc w:val="left"/>
      <w:pPr>
        <w:ind w:left="6120" w:hanging="360"/>
      </w:pPr>
    </w:lvl>
    <w:lvl w:ilvl="8" w:tplc="041F001B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59425B5"/>
    <w:multiLevelType w:val="hybridMultilevel"/>
    <w:tmpl w:val="95B61514"/>
    <w:lvl w:ilvl="0" w:tplc="278C9102">
      <w:start w:val="1"/>
      <w:numFmt w:val="decimal"/>
      <w:lvlText w:val="%1."/>
      <w:lvlJc w:val="left"/>
      <w:pPr>
        <w:ind w:left="420" w:hanging="360"/>
      </w:pPr>
      <w:rPr>
        <w:rFonts w:hint="default"/>
        <w:b/>
        <w:bCs/>
      </w:rPr>
    </w:lvl>
    <w:lvl w:ilvl="1" w:tplc="041F0019">
      <w:start w:val="1"/>
      <w:numFmt w:val="lowerLetter"/>
      <w:lvlText w:val="%2."/>
      <w:lvlJc w:val="left"/>
      <w:pPr>
        <w:ind w:left="1140" w:hanging="360"/>
      </w:pPr>
    </w:lvl>
    <w:lvl w:ilvl="2" w:tplc="041F001B">
      <w:start w:val="1"/>
      <w:numFmt w:val="lowerRoman"/>
      <w:lvlText w:val="%3."/>
      <w:lvlJc w:val="right"/>
      <w:pPr>
        <w:ind w:left="1860" w:hanging="180"/>
      </w:pPr>
    </w:lvl>
    <w:lvl w:ilvl="3" w:tplc="041F000F">
      <w:start w:val="1"/>
      <w:numFmt w:val="decimal"/>
      <w:lvlText w:val="%4."/>
      <w:lvlJc w:val="left"/>
      <w:pPr>
        <w:ind w:left="2580" w:hanging="360"/>
      </w:pPr>
    </w:lvl>
    <w:lvl w:ilvl="4" w:tplc="041F0019">
      <w:start w:val="1"/>
      <w:numFmt w:val="lowerLetter"/>
      <w:lvlText w:val="%5."/>
      <w:lvlJc w:val="left"/>
      <w:pPr>
        <w:ind w:left="3300" w:hanging="360"/>
      </w:pPr>
    </w:lvl>
    <w:lvl w:ilvl="5" w:tplc="041F001B">
      <w:start w:val="1"/>
      <w:numFmt w:val="lowerRoman"/>
      <w:lvlText w:val="%6."/>
      <w:lvlJc w:val="right"/>
      <w:pPr>
        <w:ind w:left="4020" w:hanging="180"/>
      </w:pPr>
    </w:lvl>
    <w:lvl w:ilvl="6" w:tplc="041F000F">
      <w:start w:val="1"/>
      <w:numFmt w:val="decimal"/>
      <w:lvlText w:val="%7."/>
      <w:lvlJc w:val="left"/>
      <w:pPr>
        <w:ind w:left="4740" w:hanging="360"/>
      </w:pPr>
    </w:lvl>
    <w:lvl w:ilvl="7" w:tplc="041F0019">
      <w:start w:val="1"/>
      <w:numFmt w:val="lowerLetter"/>
      <w:lvlText w:val="%8."/>
      <w:lvlJc w:val="left"/>
      <w:pPr>
        <w:ind w:left="5460" w:hanging="360"/>
      </w:pPr>
    </w:lvl>
    <w:lvl w:ilvl="8" w:tplc="041F001B">
      <w:start w:val="1"/>
      <w:numFmt w:val="lowerRoman"/>
      <w:lvlText w:val="%9."/>
      <w:lvlJc w:val="right"/>
      <w:pPr>
        <w:ind w:left="6180" w:hanging="180"/>
      </w:pPr>
    </w:lvl>
  </w:abstractNum>
  <w:abstractNum w:abstractNumId="4">
    <w:nsid w:val="77A12796"/>
    <w:multiLevelType w:val="hybridMultilevel"/>
    <w:tmpl w:val="6D98C460"/>
    <w:lvl w:ilvl="0" w:tplc="041F0011">
      <w:start w:val="6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4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defaultTabStop w:val="708"/>
  <w:hyphenationZone w:val="425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54AE4"/>
    <w:rsid w:val="000738EA"/>
    <w:rsid w:val="000B4D40"/>
    <w:rsid w:val="001160AE"/>
    <w:rsid w:val="00187550"/>
    <w:rsid w:val="00200ED3"/>
    <w:rsid w:val="00225987"/>
    <w:rsid w:val="00252E16"/>
    <w:rsid w:val="00353180"/>
    <w:rsid w:val="00354AE4"/>
    <w:rsid w:val="003957DF"/>
    <w:rsid w:val="003E279D"/>
    <w:rsid w:val="00456BD2"/>
    <w:rsid w:val="00481834"/>
    <w:rsid w:val="004F4B33"/>
    <w:rsid w:val="00545BBA"/>
    <w:rsid w:val="0056083D"/>
    <w:rsid w:val="005738D0"/>
    <w:rsid w:val="005D01E6"/>
    <w:rsid w:val="0062412C"/>
    <w:rsid w:val="006542BD"/>
    <w:rsid w:val="006703CF"/>
    <w:rsid w:val="00693169"/>
    <w:rsid w:val="006A3C0E"/>
    <w:rsid w:val="006B5404"/>
    <w:rsid w:val="006F6EA9"/>
    <w:rsid w:val="00734CA6"/>
    <w:rsid w:val="0076662A"/>
    <w:rsid w:val="00770901"/>
    <w:rsid w:val="008B6D86"/>
    <w:rsid w:val="008F287A"/>
    <w:rsid w:val="00964D28"/>
    <w:rsid w:val="00985880"/>
    <w:rsid w:val="009D7F2A"/>
    <w:rsid w:val="009E5CFB"/>
    <w:rsid w:val="00A113E1"/>
    <w:rsid w:val="00A43731"/>
    <w:rsid w:val="00A95B0E"/>
    <w:rsid w:val="00AA312A"/>
    <w:rsid w:val="00AD4D51"/>
    <w:rsid w:val="00B00B46"/>
    <w:rsid w:val="00B40522"/>
    <w:rsid w:val="00B75B06"/>
    <w:rsid w:val="00B92B5D"/>
    <w:rsid w:val="00BB2C57"/>
    <w:rsid w:val="00BD020F"/>
    <w:rsid w:val="00BD690D"/>
    <w:rsid w:val="00BE1F2C"/>
    <w:rsid w:val="00BF2EA9"/>
    <w:rsid w:val="00CB5E4E"/>
    <w:rsid w:val="00CF467F"/>
    <w:rsid w:val="00D05C11"/>
    <w:rsid w:val="00D100BC"/>
    <w:rsid w:val="00D23949"/>
    <w:rsid w:val="00DC46DE"/>
    <w:rsid w:val="00DD7693"/>
    <w:rsid w:val="00E02661"/>
    <w:rsid w:val="00E24C50"/>
    <w:rsid w:val="00E32A0C"/>
    <w:rsid w:val="00EA424E"/>
    <w:rsid w:val="00EC6CFE"/>
    <w:rsid w:val="00EF2C8C"/>
    <w:rsid w:val="00F441B4"/>
    <w:rsid w:val="00F5178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02661"/>
    <w:pPr>
      <w:spacing w:after="200" w:line="276" w:lineRule="auto"/>
    </w:pPr>
    <w:rPr>
      <w:rFonts w:cs="Calibri"/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99"/>
    <w:qFormat/>
    <w:rsid w:val="00E02661"/>
    <w:pPr>
      <w:ind w:left="720"/>
    </w:pPr>
  </w:style>
  <w:style w:type="paragraph" w:styleId="BalloonText">
    <w:name w:val="Balloon Text"/>
    <w:basedOn w:val="Normal"/>
    <w:link w:val="BalloonTextChar"/>
    <w:uiPriority w:val="99"/>
    <w:semiHidden/>
    <w:rsid w:val="00D100B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D100BC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100BC"/>
    <w:rPr>
      <w:rFonts w:cs="Calibri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locked/>
    <w:rsid w:val="00B92B5D"/>
    <w:rPr>
      <w:rFonts w:ascii="Calibri" w:hAnsi="Calibri" w:cs="Calibri"/>
    </w:rPr>
  </w:style>
  <w:style w:type="paragraph" w:styleId="Footer">
    <w:name w:val="footer"/>
    <w:basedOn w:val="Normal"/>
    <w:link w:val="FooterChar"/>
    <w:uiPriority w:val="99"/>
    <w:rsid w:val="00B92B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B92B5D"/>
    <w:rPr>
      <w:rFonts w:ascii="Calibri" w:hAnsi="Calibri" w:cs="Calibri"/>
    </w:rPr>
  </w:style>
  <w:style w:type="character" w:styleId="Hyperlink">
    <w:name w:val="Hyperlink"/>
    <w:basedOn w:val="DefaultParagraphFont"/>
    <w:uiPriority w:val="99"/>
    <w:rsid w:val="00E32A0C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54515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jpeg"/><Relationship Id="rId3" Type="http://schemas.openxmlformats.org/officeDocument/2006/relationships/settings" Target="settings.xml"/><Relationship Id="rId21" Type="http://schemas.openxmlformats.org/officeDocument/2006/relationships/image" Target="media/image15.jpeg"/><Relationship Id="rId7" Type="http://schemas.openxmlformats.org/officeDocument/2006/relationships/image" Target="media/image1.jpeg"/><Relationship Id="rId12" Type="http://schemas.openxmlformats.org/officeDocument/2006/relationships/image" Target="media/image6.jpeg"/><Relationship Id="rId17" Type="http://schemas.openxmlformats.org/officeDocument/2006/relationships/image" Target="media/image11.jpe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jpe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28</TotalTime>
  <Pages>3</Pages>
  <Words>357</Words>
  <Characters>2038</Characters>
  <Application>Microsoft Office Outlook</Application>
  <DocSecurity>0</DocSecurity>
  <Lines>0</Lines>
  <Paragraphs>0</Paragraphs>
  <ScaleCrop>false</ScaleCrop>
  <Company>www.egitimhane.com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bilmer</dc:creator>
  <cp:keywords>www.sorubak.com</cp:keywords>
  <dc:description>www.egitimhane.com</dc:description>
  <cp:lastModifiedBy>edanur</cp:lastModifiedBy>
  <cp:revision>14</cp:revision>
  <cp:lastPrinted>2015-03-19T07:25:00Z</cp:lastPrinted>
  <dcterms:created xsi:type="dcterms:W3CDTF">2016-02-29T13:11:00Z</dcterms:created>
  <dcterms:modified xsi:type="dcterms:W3CDTF">2016-04-09T16:18:00Z</dcterms:modified>
</cp:coreProperties>
</file>