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112"/>
        <w:gridCol w:w="8671"/>
      </w:tblGrid>
      <w:tr w:rsidR="00E11545">
        <w:trPr>
          <w:trHeight w:hRule="exact" w:val="305"/>
        </w:trPr>
        <w:tc>
          <w:tcPr>
            <w:tcW w:w="10783" w:type="dxa"/>
            <w:gridSpan w:val="2"/>
          </w:tcPr>
          <w:p w:rsidR="00E11545" w:rsidRDefault="00E11545">
            <w:pPr>
              <w:pStyle w:val="TableParagraph"/>
              <w:spacing w:before="0" w:line="274" w:lineRule="exact"/>
              <w:ind w:left="1925" w:right="0"/>
              <w:jc w:val="left"/>
              <w:rPr>
                <w:rFonts w:ascii="Verdana" w:hAnsi="Verdana" w:cs="Verdana"/>
                <w:b/>
                <w:bCs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sz w:val="24"/>
                <w:szCs w:val="24"/>
              </w:rPr>
              <w:t>Aşağıdaki sayıların okunuşlarını karşılarına yazınız.</w:t>
            </w:r>
          </w:p>
        </w:tc>
      </w:tr>
      <w:tr w:rsidR="00E11545">
        <w:trPr>
          <w:trHeight w:hRule="exact" w:val="406"/>
        </w:trPr>
        <w:tc>
          <w:tcPr>
            <w:tcW w:w="2112" w:type="dxa"/>
          </w:tcPr>
          <w:p w:rsidR="00E11545" w:rsidRDefault="00E11545">
            <w:pPr>
              <w:pStyle w:val="TableParagraph"/>
              <w:spacing w:before="0" w:line="374" w:lineRule="exact"/>
              <w:ind w:left="755" w:right="73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8671" w:type="dxa"/>
          </w:tcPr>
          <w:p w:rsidR="00E11545" w:rsidRDefault="00E11545">
            <w:pPr>
              <w:pStyle w:val="TableParagraph"/>
              <w:spacing w:before="0" w:line="374" w:lineRule="exact"/>
              <w:ind w:left="3708" w:right="368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Okunuşu</w:t>
            </w:r>
          </w:p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3009637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4146501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2452463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4158198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spacing w:before="57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7541629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5151097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1047983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7070208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76337500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29740824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spacing w:before="57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68289355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10783" w:type="dxa"/>
            <w:gridSpan w:val="2"/>
          </w:tcPr>
          <w:p w:rsidR="00E11545" w:rsidRDefault="00E11545">
            <w:pPr>
              <w:pStyle w:val="TableParagraph"/>
              <w:spacing w:before="0" w:line="602" w:lineRule="exact"/>
              <w:ind w:left="4279" w:right="4259"/>
              <w:jc w:val="center"/>
              <w:rPr>
                <w:rFonts w:ascii="Gabriola"/>
                <w:b/>
                <w:bCs/>
                <w:sz w:val="56"/>
                <w:szCs w:val="56"/>
              </w:rPr>
            </w:pPr>
          </w:p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91490618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5430612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80653606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822702318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609338809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790257510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590159046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894542985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73506771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spacing w:before="57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826568513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114903803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980508137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579755685</w:t>
            </w:r>
          </w:p>
        </w:tc>
        <w:tc>
          <w:tcPr>
            <w:tcW w:w="8671" w:type="dxa"/>
          </w:tcPr>
          <w:p w:rsidR="00E11545" w:rsidRDefault="00E11545"/>
        </w:tc>
      </w:tr>
      <w:tr w:rsidR="00E11545">
        <w:trPr>
          <w:trHeight w:hRule="exact" w:val="581"/>
        </w:trPr>
        <w:tc>
          <w:tcPr>
            <w:tcW w:w="2112" w:type="dxa"/>
          </w:tcPr>
          <w:p w:rsidR="00E11545" w:rsidRDefault="00E11545">
            <w:pPr>
              <w:pStyle w:val="TableParagrap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806542878</w:t>
            </w:r>
          </w:p>
        </w:tc>
        <w:tc>
          <w:tcPr>
            <w:tcW w:w="8671" w:type="dxa"/>
          </w:tcPr>
          <w:p w:rsidR="00E11545" w:rsidRDefault="00E11545"/>
        </w:tc>
      </w:tr>
    </w:tbl>
    <w:p w:rsidR="00E11545" w:rsidRDefault="00E11545"/>
    <w:sectPr w:rsidR="00E11545" w:rsidSect="006E2098">
      <w:type w:val="continuous"/>
      <w:pgSz w:w="11910" w:h="16840"/>
      <w:pgMar w:top="220" w:right="720" w:bottom="28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Gabriola">
    <w:altName w:val="Algeri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2098"/>
    <w:rsid w:val="006E2098"/>
    <w:rsid w:val="00802878"/>
    <w:rsid w:val="00A7041B"/>
    <w:rsid w:val="00DB7ABF"/>
    <w:rsid w:val="00E1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098"/>
    <w:pPr>
      <w:widowControl w:val="0"/>
    </w:pPr>
    <w:rPr>
      <w:rFonts w:ascii="Palatino Linotype" w:hAnsi="Palatino Linotype" w:cs="Palatino Linotype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E2098"/>
  </w:style>
  <w:style w:type="paragraph" w:customStyle="1" w:styleId="TableParagraph">
    <w:name w:val="Table Paragraph"/>
    <w:basedOn w:val="Normal"/>
    <w:uiPriority w:val="99"/>
    <w:rsid w:val="006E2098"/>
    <w:pPr>
      <w:spacing w:before="56"/>
      <w:ind w:right="45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51</Words>
  <Characters>297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1_OL</dc:creator>
  <cp:keywords/>
  <dc:description/>
  <cp:lastModifiedBy>Edanur</cp:lastModifiedBy>
  <cp:revision>2</cp:revision>
  <dcterms:created xsi:type="dcterms:W3CDTF">2017-09-24T08:28:00Z</dcterms:created>
  <dcterms:modified xsi:type="dcterms:W3CDTF">2017-09-24T09:35:00Z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Excel® 2016</vt:lpwstr>
  </property>
</Properties>
</file>