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2F5" w:rsidRDefault="007752F5">
      <w:r>
        <w:rPr>
          <w:noProof/>
          <w:lang w:eastAsia="tr-TR"/>
        </w:rPr>
        <w:pict>
          <v:roundrect id="Yuvarlatılmış Dikdörtgen 1" o:spid="_x0000_s1026" style="position:absolute;margin-left:-39.55pt;margin-top:-48.95pt;width:553.45pt;height:66.35pt;z-index:251658240;visibility:visible;v-text-anchor:middle" arcsize="10923f" strokeweight="2pt">
            <v:textbox>
              <w:txbxContent>
                <w:p w:rsidR="007752F5" w:rsidRDefault="007752F5" w:rsidP="00E357EA">
                  <w:pPr>
                    <w:jc w:val="center"/>
                    <w:rPr>
                      <w:b/>
                      <w:bCs/>
                    </w:rPr>
                  </w:pPr>
                  <w:r w:rsidRPr="00E357EA">
                    <w:rPr>
                      <w:b/>
                      <w:bCs/>
                    </w:rPr>
                    <w:t>2016/2017  EĞİTİM VE ÖĞRETİM  YILI  II. KANAAT  DÖNEMİ 5. SINIF DİN KÜLTÜRÜ VE AHLAK BİLGİSİ  2. YAZILI  SORULARI</w:t>
                  </w:r>
                </w:p>
                <w:p w:rsidR="007752F5" w:rsidRPr="00E357EA" w:rsidRDefault="007752F5" w:rsidP="00E357E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ADI  ve SOYADI:                                                                                         OKUL NO:                               NOT:</w:t>
                  </w:r>
                </w:p>
              </w:txbxContent>
            </v:textbox>
          </v:roundrect>
        </w:pict>
      </w:r>
    </w:p>
    <w:p w:rsidR="007752F5" w:rsidRPr="00CA75B5" w:rsidRDefault="007752F5" w:rsidP="00CA75B5">
      <w:pPr>
        <w:jc w:val="center"/>
        <w:rPr>
          <w:b/>
          <w:bCs/>
        </w:rPr>
      </w:pPr>
      <w:r w:rsidRPr="00CA75B5">
        <w:rPr>
          <w:b/>
          <w:bCs/>
        </w:rPr>
        <w:t>ÇOKTAN  SEÇMELİ  SORULAR. Her  soru 4 puan:20x4 :80 Puan</w:t>
      </w:r>
    </w:p>
    <w:p w:rsidR="007752F5" w:rsidRPr="00B07ED7" w:rsidRDefault="007752F5" w:rsidP="003A198E">
      <w:pPr>
        <w:rPr>
          <w:rFonts w:ascii="Candara" w:hAnsi="Candara" w:cs="Candara"/>
          <w:b/>
          <w:bCs/>
        </w:rPr>
      </w:pPr>
      <w:r>
        <w:rPr>
          <w:rFonts w:ascii="Candara" w:hAnsi="Candara" w:cs="Candara"/>
          <w:b/>
          <w:bCs/>
        </w:rPr>
        <w:t xml:space="preserve">1.  </w:t>
      </w:r>
      <w:r w:rsidRPr="00B07ED7">
        <w:rPr>
          <w:rFonts w:ascii="Candara" w:hAnsi="Candara" w:cs="Candara"/>
          <w:b/>
          <w:bCs/>
        </w:rPr>
        <w:t>Allah  tarihte her millete bir peygamber göndermiştir. İlk peygamber …..</w:t>
      </w:r>
      <w:r>
        <w:rPr>
          <w:rFonts w:ascii="Candara" w:hAnsi="Candara" w:cs="Candara"/>
          <w:b/>
          <w:bCs/>
        </w:rPr>
        <w:t>…………, son peygamber  …………………. di</w:t>
      </w:r>
      <w:r w:rsidRPr="00B07ED7">
        <w:rPr>
          <w:rFonts w:ascii="Candara" w:hAnsi="Candara" w:cs="Candara"/>
          <w:b/>
          <w:bCs/>
        </w:rPr>
        <w:t>r. Bu ikisi arasında pek çok peygamber  gelip geçmiştir.</w:t>
      </w:r>
    </w:p>
    <w:p w:rsidR="007752F5" w:rsidRPr="00B07ED7" w:rsidRDefault="007752F5" w:rsidP="00B07ED7">
      <w:pPr>
        <w:ind w:firstLine="708"/>
        <w:rPr>
          <w:rFonts w:ascii="Candara" w:hAnsi="Candara" w:cs="Candara"/>
          <w:b/>
          <w:bCs/>
        </w:rPr>
      </w:pPr>
      <w:r w:rsidRPr="00B07ED7">
        <w:rPr>
          <w:rFonts w:ascii="Candara" w:hAnsi="Candara" w:cs="Candara"/>
          <w:b/>
          <w:bCs/>
        </w:rPr>
        <w:t>Boşluğa sırasıyla hangi isimler gelmelidir?</w:t>
      </w:r>
    </w:p>
    <w:p w:rsidR="007752F5" w:rsidRPr="00B07ED7" w:rsidRDefault="007752F5" w:rsidP="00B07ED7">
      <w:pPr>
        <w:ind w:firstLine="708"/>
        <w:rPr>
          <w:rFonts w:ascii="Candara" w:hAnsi="Candara" w:cs="Candara"/>
          <w:b/>
          <w:bCs/>
        </w:rPr>
      </w:pPr>
      <w:r w:rsidRPr="00B07ED7">
        <w:rPr>
          <w:rFonts w:ascii="Candara" w:hAnsi="Candara" w:cs="Candara"/>
          <w:b/>
          <w:bCs/>
        </w:rPr>
        <w:t>A) Hz. Adem……………….Hz. Musa               B) Hz. Adem……………..Hz. Muhammed</w:t>
      </w:r>
    </w:p>
    <w:p w:rsidR="007752F5" w:rsidRDefault="007752F5" w:rsidP="00B07ED7">
      <w:pPr>
        <w:ind w:firstLine="708"/>
        <w:rPr>
          <w:rFonts w:ascii="Candara" w:hAnsi="Candara" w:cs="Candara"/>
          <w:b/>
          <w:bCs/>
        </w:rPr>
      </w:pPr>
      <w:r w:rsidRPr="00B07ED7">
        <w:rPr>
          <w:rFonts w:ascii="Candara" w:hAnsi="Candara" w:cs="Candara"/>
          <w:b/>
          <w:bCs/>
        </w:rPr>
        <w:t>C) Hz. Nuh………………..Hz. İbrahim             D) Hz. Muhammed……. Hz. İsa</w:t>
      </w:r>
    </w:p>
    <w:p w:rsidR="007752F5" w:rsidRDefault="007752F5" w:rsidP="003A198E">
      <w:pPr>
        <w:rPr>
          <w:rFonts w:ascii="Candara" w:hAnsi="Candara" w:cs="Candara"/>
          <w:b/>
          <w:bCs/>
        </w:rPr>
      </w:pPr>
    </w:p>
    <w:p w:rsidR="007752F5" w:rsidRPr="003A198E" w:rsidRDefault="007752F5" w:rsidP="003A198E">
      <w:pPr>
        <w:rPr>
          <w:rFonts w:ascii="Candara" w:hAnsi="Candara" w:cs="Candara"/>
          <w:b/>
          <w:bCs/>
        </w:rPr>
      </w:pPr>
      <w:r>
        <w:rPr>
          <w:rFonts w:ascii="Candara" w:hAnsi="Candara" w:cs="Candara"/>
          <w:b/>
          <w:bCs/>
        </w:rPr>
        <w:t xml:space="preserve">2.  </w:t>
      </w:r>
      <w:r w:rsidRPr="003A198E">
        <w:rPr>
          <w:rFonts w:ascii="Candara" w:hAnsi="Candara" w:cs="Candara"/>
          <w:b/>
          <w:bCs/>
        </w:rPr>
        <w:t>Peygamberimiz Hz. Muhammed, aile içi davranışlarda aşağıdakilerden hangisini yapmazdı?</w:t>
      </w:r>
    </w:p>
    <w:p w:rsidR="007752F5" w:rsidRDefault="007752F5" w:rsidP="003A198E">
      <w:pPr>
        <w:rPr>
          <w:rFonts w:ascii="Candara" w:hAnsi="Candara" w:cs="Candara"/>
          <w:b/>
          <w:bCs/>
        </w:rPr>
      </w:pPr>
      <w:r w:rsidRPr="003A198E">
        <w:rPr>
          <w:rFonts w:ascii="Candara" w:hAnsi="Candara" w:cs="Candara"/>
          <w:b/>
          <w:bCs/>
        </w:rPr>
        <w:t xml:space="preserve">A) Aile bireyleri </w:t>
      </w:r>
      <w:r>
        <w:rPr>
          <w:rFonts w:ascii="Candara" w:hAnsi="Candara" w:cs="Candara"/>
          <w:b/>
          <w:bCs/>
        </w:rPr>
        <w:t xml:space="preserve">ile şakalaşırdı                </w:t>
      </w:r>
    </w:p>
    <w:p w:rsidR="007752F5" w:rsidRPr="003A198E" w:rsidRDefault="007752F5" w:rsidP="003A198E">
      <w:pPr>
        <w:rPr>
          <w:rFonts w:ascii="Candara" w:hAnsi="Candara" w:cs="Candara"/>
          <w:b/>
          <w:bCs/>
        </w:rPr>
      </w:pPr>
      <w:r w:rsidRPr="003A198E">
        <w:rPr>
          <w:rFonts w:ascii="Candara" w:hAnsi="Candara" w:cs="Candara"/>
          <w:b/>
          <w:bCs/>
        </w:rPr>
        <w:t xml:space="preserve">           B) Aile bireylerini ilgilendiren konularda tek başına karar verirdi</w:t>
      </w:r>
    </w:p>
    <w:p w:rsidR="007752F5" w:rsidRDefault="007752F5" w:rsidP="003A198E">
      <w:pPr>
        <w:rPr>
          <w:rFonts w:ascii="Candara" w:hAnsi="Candara" w:cs="Candara"/>
          <w:b/>
          <w:bCs/>
        </w:rPr>
      </w:pPr>
      <w:r w:rsidRPr="003A198E">
        <w:rPr>
          <w:rFonts w:ascii="Candara" w:hAnsi="Candara" w:cs="Candara"/>
          <w:b/>
          <w:bCs/>
        </w:rPr>
        <w:t xml:space="preserve">C) Aile bireyleri arasında ayrım yapmazdı    </w:t>
      </w:r>
    </w:p>
    <w:p w:rsidR="007752F5" w:rsidRDefault="007752F5" w:rsidP="003A198E">
      <w:pPr>
        <w:rPr>
          <w:rFonts w:ascii="Candara" w:hAnsi="Candara" w:cs="Candara"/>
          <w:b/>
          <w:bCs/>
        </w:rPr>
      </w:pPr>
      <w:r w:rsidRPr="003A198E">
        <w:rPr>
          <w:rFonts w:ascii="Candara" w:hAnsi="Candara" w:cs="Candara"/>
          <w:b/>
          <w:bCs/>
        </w:rPr>
        <w:t xml:space="preserve">   D) Ev işlerine yardım ederdi</w:t>
      </w:r>
    </w:p>
    <w:p w:rsidR="007752F5" w:rsidRPr="003A198E" w:rsidRDefault="007752F5" w:rsidP="003A198E">
      <w:pPr>
        <w:rPr>
          <w:rFonts w:ascii="Candara" w:hAnsi="Candara" w:cs="Candara"/>
          <w:b/>
          <w:bCs/>
        </w:rPr>
      </w:pPr>
      <w:r>
        <w:rPr>
          <w:rFonts w:ascii="Candara" w:hAnsi="Candara" w:cs="Candara"/>
          <w:b/>
          <w:bCs/>
        </w:rPr>
        <w:t xml:space="preserve">3.    </w:t>
      </w:r>
      <w:r w:rsidRPr="003A198E">
        <w:rPr>
          <w:rFonts w:ascii="Candara" w:hAnsi="Candara" w:cs="Candara"/>
          <w:b/>
          <w:bCs/>
        </w:rPr>
        <w:t>Aşağıdaki bilgilerden hangisi Ramazan Bayramıyla ilgili  olarak yanlıştır?</w:t>
      </w:r>
    </w:p>
    <w:p w:rsidR="007752F5" w:rsidRPr="003A198E" w:rsidRDefault="007752F5" w:rsidP="003A198E">
      <w:pPr>
        <w:rPr>
          <w:rFonts w:ascii="Candara" w:hAnsi="Candara" w:cs="Candara"/>
          <w:b/>
          <w:bCs/>
        </w:rPr>
      </w:pPr>
      <w:r w:rsidRPr="003A198E">
        <w:rPr>
          <w:rFonts w:ascii="Candara" w:hAnsi="Candara" w:cs="Candara"/>
          <w:b/>
          <w:bCs/>
        </w:rPr>
        <w:t>A)Bayramdan önceki güne arife denir.   B)Bayramın birinci günü bayram namazı kılınır.</w:t>
      </w:r>
    </w:p>
    <w:p w:rsidR="007752F5" w:rsidRDefault="007752F5" w:rsidP="003A198E">
      <w:pPr>
        <w:rPr>
          <w:rFonts w:ascii="Candara" w:hAnsi="Candara" w:cs="Candara"/>
          <w:b/>
          <w:bCs/>
        </w:rPr>
      </w:pPr>
      <w:r w:rsidRPr="003A198E">
        <w:rPr>
          <w:rFonts w:ascii="Candara" w:hAnsi="Candara" w:cs="Candara"/>
          <w:b/>
          <w:bCs/>
        </w:rPr>
        <w:t>C)Bayram üç gün devam eder.                 D)Kurban kesilerek bayram tamamlanır</w:t>
      </w:r>
    </w:p>
    <w:p w:rsidR="007752F5" w:rsidRDefault="007752F5" w:rsidP="003A198E">
      <w:pPr>
        <w:rPr>
          <w:rFonts w:ascii="Candara" w:hAnsi="Candara" w:cs="Candara"/>
          <w:b/>
          <w:bCs/>
        </w:rPr>
      </w:pPr>
    </w:p>
    <w:p w:rsidR="007752F5" w:rsidRPr="003A198E" w:rsidRDefault="007752F5" w:rsidP="003A198E">
      <w:pPr>
        <w:rPr>
          <w:rFonts w:ascii="Candara" w:hAnsi="Candara" w:cs="Candara"/>
          <w:b/>
          <w:bCs/>
        </w:rPr>
      </w:pPr>
      <w:r>
        <w:rPr>
          <w:rFonts w:ascii="Candara" w:hAnsi="Candara" w:cs="Candara"/>
          <w:b/>
          <w:bCs/>
        </w:rPr>
        <w:t xml:space="preserve">4. </w:t>
      </w:r>
      <w:r w:rsidRPr="003A198E">
        <w:rPr>
          <w:rFonts w:ascii="Candara" w:hAnsi="Candara" w:cs="Candara"/>
          <w:b/>
          <w:bCs/>
        </w:rPr>
        <w:t>Kur’an-ı  Kerim’in indirilmeye başlandığı ,Peygamberimize ilk vahyin geldiği Ramazan ayının 27.gecesi kutlanan mübarek gecemizin  adı aşağıdakilerden hangisidir?</w:t>
      </w:r>
    </w:p>
    <w:p w:rsidR="007752F5" w:rsidRDefault="007752F5" w:rsidP="003A198E">
      <w:pPr>
        <w:rPr>
          <w:rFonts w:ascii="Candara" w:hAnsi="Candara" w:cs="Candara"/>
          <w:b/>
          <w:bCs/>
        </w:rPr>
      </w:pPr>
      <w:r w:rsidRPr="003A198E">
        <w:rPr>
          <w:rFonts w:ascii="Candara" w:hAnsi="Candara" w:cs="Candara"/>
          <w:b/>
          <w:bCs/>
        </w:rPr>
        <w:t>A) Miraç Kandili             B) Aşure Günü               C) Mevlit kandili                   D) Kadir gecesi</w:t>
      </w:r>
    </w:p>
    <w:p w:rsidR="007752F5" w:rsidRDefault="007752F5" w:rsidP="003A198E">
      <w:pPr>
        <w:rPr>
          <w:rFonts w:ascii="Candara" w:hAnsi="Candara" w:cs="Candara"/>
          <w:b/>
          <w:bCs/>
        </w:rPr>
      </w:pPr>
    </w:p>
    <w:p w:rsidR="007752F5" w:rsidRPr="003A198E" w:rsidRDefault="007752F5" w:rsidP="003A198E">
      <w:pPr>
        <w:rPr>
          <w:rFonts w:ascii="Candara" w:hAnsi="Candara" w:cs="Candara"/>
          <w:b/>
          <w:bCs/>
        </w:rPr>
      </w:pPr>
      <w:r>
        <w:rPr>
          <w:rFonts w:ascii="Candara" w:hAnsi="Candara" w:cs="Candara"/>
          <w:b/>
          <w:bCs/>
        </w:rPr>
        <w:t xml:space="preserve">5.  </w:t>
      </w:r>
      <w:r w:rsidRPr="003A198E">
        <w:rPr>
          <w:rFonts w:ascii="Candara" w:hAnsi="Candara" w:cs="Candara"/>
          <w:b/>
          <w:bCs/>
        </w:rPr>
        <w:t xml:space="preserve"> “Sevdiğiniz şeylerden (Allah yolunda) harcamadıkça “iyiliğe”  eremezsiniz.Her ne harcarsanız ,Allah onu hakkıyla bilir.” (Al-iİmran suresi 92.ayet)</w:t>
      </w:r>
    </w:p>
    <w:p w:rsidR="007752F5" w:rsidRPr="003A198E" w:rsidRDefault="007752F5" w:rsidP="003A198E">
      <w:pPr>
        <w:rPr>
          <w:rFonts w:ascii="Candara" w:hAnsi="Candara" w:cs="Candara"/>
          <w:b/>
          <w:bCs/>
        </w:rPr>
      </w:pPr>
      <w:r w:rsidRPr="003A198E">
        <w:rPr>
          <w:rFonts w:ascii="Candara" w:hAnsi="Candara" w:cs="Candara"/>
          <w:b/>
          <w:bCs/>
        </w:rPr>
        <w:t>Yukarıdaki ayette asıl anlatılmak istenen nedir?</w:t>
      </w:r>
    </w:p>
    <w:p w:rsidR="007752F5" w:rsidRDefault="007752F5" w:rsidP="003A198E">
      <w:pPr>
        <w:rPr>
          <w:rFonts w:ascii="Candara" w:hAnsi="Candara" w:cs="Candara"/>
          <w:b/>
          <w:bCs/>
        </w:rPr>
      </w:pPr>
      <w:r w:rsidRPr="003A198E">
        <w:rPr>
          <w:rFonts w:ascii="Candara" w:hAnsi="Candara" w:cs="Candara"/>
          <w:b/>
          <w:bCs/>
        </w:rPr>
        <w:t xml:space="preserve">A)    Paylaşmak insanlar için çok önemli değildir.              </w:t>
      </w:r>
    </w:p>
    <w:p w:rsidR="007752F5" w:rsidRPr="003A198E" w:rsidRDefault="007752F5" w:rsidP="003A198E">
      <w:pPr>
        <w:rPr>
          <w:rFonts w:ascii="Candara" w:hAnsi="Candara" w:cs="Candara"/>
          <w:b/>
          <w:bCs/>
        </w:rPr>
      </w:pPr>
      <w:r w:rsidRPr="003A198E">
        <w:rPr>
          <w:rFonts w:ascii="Candara" w:hAnsi="Candara" w:cs="Candara"/>
          <w:b/>
          <w:bCs/>
        </w:rPr>
        <w:t xml:space="preserve">     B)    Sadece sevdiğimiz insanlara yardım etmeliyiz.</w:t>
      </w:r>
    </w:p>
    <w:p w:rsidR="007752F5" w:rsidRDefault="007752F5" w:rsidP="003A198E">
      <w:pPr>
        <w:rPr>
          <w:rFonts w:ascii="Candara" w:hAnsi="Candara" w:cs="Candara"/>
          <w:b/>
          <w:bCs/>
        </w:rPr>
      </w:pPr>
      <w:r w:rsidRPr="003A198E">
        <w:rPr>
          <w:rFonts w:ascii="Candara" w:hAnsi="Candara" w:cs="Candara"/>
          <w:b/>
          <w:bCs/>
        </w:rPr>
        <w:t xml:space="preserve">C)   Allah insanlara yardım etmeyi ve iyiliği emretmiştir.   </w:t>
      </w:r>
    </w:p>
    <w:p w:rsidR="007752F5" w:rsidRDefault="007752F5" w:rsidP="003A198E">
      <w:pPr>
        <w:rPr>
          <w:rFonts w:ascii="Candara" w:hAnsi="Candara" w:cs="Candara"/>
          <w:b/>
          <w:bCs/>
        </w:rPr>
      </w:pPr>
      <w:r w:rsidRPr="003A198E">
        <w:rPr>
          <w:rFonts w:ascii="Candara" w:hAnsi="Candara" w:cs="Candara"/>
          <w:b/>
          <w:bCs/>
        </w:rPr>
        <w:t xml:space="preserve"> D)   İşimize yaramayan kötü eşyalarımızı başkalarına verebiliriz.</w:t>
      </w:r>
    </w:p>
    <w:p w:rsidR="007752F5" w:rsidRDefault="007752F5" w:rsidP="003A198E">
      <w:pPr>
        <w:rPr>
          <w:rFonts w:ascii="Candara" w:hAnsi="Candara" w:cs="Candara"/>
          <w:b/>
          <w:bCs/>
        </w:rPr>
      </w:pPr>
    </w:p>
    <w:p w:rsidR="007752F5" w:rsidRPr="007A0D0A" w:rsidRDefault="007752F5" w:rsidP="007A0D0A">
      <w:pPr>
        <w:rPr>
          <w:rFonts w:ascii="Candara" w:hAnsi="Candara" w:cs="Candara"/>
          <w:b/>
          <w:bCs/>
          <w:u w:val="single"/>
        </w:rPr>
      </w:pPr>
      <w:r>
        <w:rPr>
          <w:rFonts w:ascii="Candara" w:hAnsi="Candara" w:cs="Candara"/>
          <w:b/>
          <w:bCs/>
        </w:rPr>
        <w:t xml:space="preserve">6.  </w:t>
      </w:r>
      <w:r w:rsidRPr="007A0D0A">
        <w:rPr>
          <w:rFonts w:ascii="Candara" w:hAnsi="Candara" w:cs="Candara"/>
          <w:b/>
          <w:bCs/>
        </w:rPr>
        <w:t xml:space="preserve"> Ramazan ayı ile ilgili aşağıdakilerden hangisi </w:t>
      </w:r>
      <w:r w:rsidRPr="007A0D0A">
        <w:rPr>
          <w:rFonts w:ascii="Candara" w:hAnsi="Candara" w:cs="Candara"/>
          <w:b/>
          <w:bCs/>
          <w:u w:val="single"/>
        </w:rPr>
        <w:t>yanlıştır?</w:t>
      </w:r>
    </w:p>
    <w:p w:rsidR="007752F5" w:rsidRPr="007A0D0A" w:rsidRDefault="007752F5" w:rsidP="007A0D0A">
      <w:pPr>
        <w:rPr>
          <w:rFonts w:ascii="Candara" w:hAnsi="Candara" w:cs="Candara"/>
          <w:b/>
          <w:bCs/>
        </w:rPr>
      </w:pPr>
      <w:r w:rsidRPr="007A0D0A">
        <w:rPr>
          <w:rFonts w:ascii="Candara" w:hAnsi="Candara" w:cs="Candara"/>
          <w:b/>
          <w:bCs/>
        </w:rPr>
        <w:t>A)Kur'an'ın gönderilmeye  başlandığı aydır          B)Hz. Muhammed’in dünyaya geldiği aydır</w:t>
      </w:r>
    </w:p>
    <w:p w:rsidR="007752F5" w:rsidRDefault="007752F5" w:rsidP="007A0D0A">
      <w:pPr>
        <w:rPr>
          <w:rFonts w:ascii="Candara" w:hAnsi="Candara" w:cs="Candara"/>
          <w:b/>
          <w:bCs/>
        </w:rPr>
      </w:pPr>
      <w:r w:rsidRPr="007A0D0A">
        <w:rPr>
          <w:rFonts w:ascii="Candara" w:hAnsi="Candara" w:cs="Candara"/>
          <w:b/>
          <w:bCs/>
        </w:rPr>
        <w:t>C)Vacip olan fıtırsadakası verildiği aydır              D)Teravih namazı kılınan aydır.</w:t>
      </w:r>
    </w:p>
    <w:p w:rsidR="007752F5" w:rsidRDefault="007752F5" w:rsidP="007A0D0A">
      <w:pPr>
        <w:rPr>
          <w:rFonts w:ascii="Candara" w:hAnsi="Candara" w:cs="Candara"/>
          <w:b/>
          <w:bCs/>
        </w:rPr>
      </w:pPr>
    </w:p>
    <w:p w:rsidR="007752F5" w:rsidRPr="007A0D0A" w:rsidRDefault="007752F5" w:rsidP="007A0D0A">
      <w:pPr>
        <w:rPr>
          <w:rFonts w:ascii="Candara" w:hAnsi="Candara" w:cs="Candara"/>
          <w:b/>
          <w:bCs/>
        </w:rPr>
      </w:pPr>
      <w:r>
        <w:rPr>
          <w:rFonts w:ascii="Candara" w:hAnsi="Candara" w:cs="Candara"/>
          <w:b/>
          <w:bCs/>
        </w:rPr>
        <w:t>7.</w:t>
      </w:r>
      <w:r w:rsidRPr="007A0D0A">
        <w:rPr>
          <w:rFonts w:ascii="Candara" w:hAnsi="Candara" w:cs="Candara"/>
          <w:b/>
          <w:bCs/>
        </w:rPr>
        <w:t>Hz. Muhammed her zaman dayılarını, amcalarını, teyzelerini ve diğer yakınlarını sık sık ziyaret ederdi.</w:t>
      </w:r>
    </w:p>
    <w:p w:rsidR="007752F5" w:rsidRPr="007A0D0A" w:rsidRDefault="007752F5" w:rsidP="007A0D0A">
      <w:pPr>
        <w:rPr>
          <w:rFonts w:ascii="Candara" w:hAnsi="Candara" w:cs="Candara"/>
          <w:b/>
          <w:bCs/>
        </w:rPr>
      </w:pPr>
      <w:r w:rsidRPr="007A0D0A">
        <w:rPr>
          <w:rFonts w:ascii="Candara" w:hAnsi="Candara" w:cs="Candara"/>
          <w:b/>
          <w:bCs/>
        </w:rPr>
        <w:t xml:space="preserve">Onun böyle davranmasının nedeni aşağıdakilerden hangisi olabilir? </w:t>
      </w:r>
    </w:p>
    <w:p w:rsidR="007752F5" w:rsidRDefault="007752F5" w:rsidP="007A0D0A">
      <w:pPr>
        <w:rPr>
          <w:rFonts w:ascii="Candara" w:hAnsi="Candara" w:cs="Candara"/>
          <w:b/>
          <w:bCs/>
        </w:rPr>
      </w:pPr>
      <w:r w:rsidRPr="007A0D0A">
        <w:rPr>
          <w:rFonts w:ascii="Candara" w:hAnsi="Candara" w:cs="Candara"/>
          <w:b/>
          <w:bCs/>
        </w:rPr>
        <w:t xml:space="preserve">A) Hz. Muhammed gezmeyi severdi.                  </w:t>
      </w:r>
    </w:p>
    <w:p w:rsidR="007752F5" w:rsidRPr="007A0D0A" w:rsidRDefault="007752F5" w:rsidP="007A0D0A">
      <w:pPr>
        <w:rPr>
          <w:rFonts w:ascii="Candara" w:hAnsi="Candara" w:cs="Candara"/>
          <w:b/>
          <w:bCs/>
        </w:rPr>
      </w:pPr>
      <w:r w:rsidRPr="007A0D0A">
        <w:rPr>
          <w:rFonts w:ascii="Candara" w:hAnsi="Candara" w:cs="Candara"/>
          <w:b/>
          <w:bCs/>
        </w:rPr>
        <w:t xml:space="preserve">   B) Hz. Muhammed akrabayı ziyaretin sevap olduğuna inanırdı.</w:t>
      </w:r>
    </w:p>
    <w:p w:rsidR="007752F5" w:rsidRDefault="007752F5" w:rsidP="007A0D0A">
      <w:pPr>
        <w:rPr>
          <w:rFonts w:ascii="Candara" w:hAnsi="Candara" w:cs="Candara"/>
          <w:b/>
          <w:bCs/>
        </w:rPr>
      </w:pPr>
      <w:r w:rsidRPr="007A0D0A">
        <w:rPr>
          <w:rFonts w:ascii="Candara" w:hAnsi="Candara" w:cs="Candara"/>
          <w:b/>
          <w:bCs/>
        </w:rPr>
        <w:t xml:space="preserve">C) Hz. Muhammed akrabalarına borçlu idi.       </w:t>
      </w:r>
    </w:p>
    <w:p w:rsidR="007752F5" w:rsidRDefault="007752F5" w:rsidP="007A0D0A">
      <w:pPr>
        <w:rPr>
          <w:rFonts w:ascii="Candara" w:hAnsi="Candara" w:cs="Candara"/>
          <w:b/>
          <w:bCs/>
        </w:rPr>
      </w:pPr>
      <w:r w:rsidRPr="007A0D0A">
        <w:rPr>
          <w:rFonts w:ascii="Candara" w:hAnsi="Candara" w:cs="Candara"/>
          <w:b/>
          <w:bCs/>
        </w:rPr>
        <w:t xml:space="preserve">   D) Hz. Muhammed sık sık akrabalarıyla seyahat ederdi.</w:t>
      </w:r>
    </w:p>
    <w:p w:rsidR="007752F5" w:rsidRDefault="007752F5" w:rsidP="007A0D0A">
      <w:pPr>
        <w:rPr>
          <w:rFonts w:ascii="Candara" w:hAnsi="Candara" w:cs="Candara"/>
          <w:b/>
          <w:bCs/>
        </w:rPr>
      </w:pPr>
    </w:p>
    <w:p w:rsidR="007752F5" w:rsidRPr="003B2544" w:rsidRDefault="007752F5" w:rsidP="003B2544">
      <w:pPr>
        <w:rPr>
          <w:rFonts w:ascii="Candara" w:hAnsi="Candara" w:cs="Candara"/>
          <w:b/>
          <w:bCs/>
        </w:rPr>
      </w:pPr>
      <w:r>
        <w:rPr>
          <w:rFonts w:ascii="Candara" w:hAnsi="Candara" w:cs="Candara"/>
          <w:b/>
          <w:bCs/>
        </w:rPr>
        <w:t xml:space="preserve">8.  </w:t>
      </w:r>
      <w:r w:rsidRPr="003B2544">
        <w:rPr>
          <w:rFonts w:ascii="Candara" w:hAnsi="Candara" w:cs="Candara"/>
          <w:b/>
          <w:bCs/>
        </w:rPr>
        <w:t xml:space="preserve">  I.    Ramazan bayramı          II.   Cumhuriyet Bayramı             III. Kurban bayramı</w:t>
      </w:r>
    </w:p>
    <w:p w:rsidR="007752F5" w:rsidRPr="003B2544" w:rsidRDefault="007752F5" w:rsidP="003B2544">
      <w:pPr>
        <w:rPr>
          <w:rFonts w:ascii="Candara" w:hAnsi="Candara" w:cs="Candara"/>
          <w:b/>
          <w:bCs/>
        </w:rPr>
      </w:pPr>
      <w:r w:rsidRPr="003B2544">
        <w:rPr>
          <w:rFonts w:ascii="Candara" w:hAnsi="Candara" w:cs="Candara"/>
          <w:b/>
          <w:bCs/>
        </w:rPr>
        <w:t>Yukarıda verilenlerden hangileri dini bayramlarımızdandır?</w:t>
      </w:r>
    </w:p>
    <w:p w:rsidR="007752F5" w:rsidRDefault="007752F5" w:rsidP="003B2544">
      <w:pPr>
        <w:rPr>
          <w:rFonts w:ascii="Candara" w:hAnsi="Candara" w:cs="Candara"/>
          <w:b/>
          <w:bCs/>
        </w:rPr>
      </w:pPr>
      <w:r w:rsidRPr="003B2544">
        <w:rPr>
          <w:rFonts w:ascii="Candara" w:hAnsi="Candara" w:cs="Candara"/>
          <w:b/>
          <w:bCs/>
        </w:rPr>
        <w:t>A) I ve III                              B) II ve III                                  C) I ve II                                    D) I, II ve III</w:t>
      </w:r>
    </w:p>
    <w:p w:rsidR="007752F5" w:rsidRDefault="007752F5" w:rsidP="003B2544">
      <w:pPr>
        <w:rPr>
          <w:rFonts w:ascii="Candara" w:hAnsi="Candara" w:cs="Candara"/>
          <w:b/>
          <w:bCs/>
        </w:rPr>
      </w:pPr>
    </w:p>
    <w:p w:rsidR="007752F5" w:rsidRPr="003B2544" w:rsidRDefault="007752F5" w:rsidP="003B2544">
      <w:pPr>
        <w:rPr>
          <w:rFonts w:ascii="Candara" w:hAnsi="Candara" w:cs="Candara"/>
          <w:b/>
          <w:bCs/>
        </w:rPr>
      </w:pPr>
      <w:r>
        <w:rPr>
          <w:rFonts w:ascii="Candara" w:hAnsi="Candara" w:cs="Candara"/>
          <w:b/>
          <w:bCs/>
        </w:rPr>
        <w:t xml:space="preserve">9.   </w:t>
      </w:r>
      <w:r w:rsidRPr="003B2544">
        <w:rPr>
          <w:rFonts w:ascii="Candara" w:hAnsi="Candara" w:cs="Candara"/>
          <w:b/>
          <w:bCs/>
        </w:rPr>
        <w:t>Sevinçler paylaşıldıkça ……….., Üzüntüler paylaşıldıkça ……………… Yukarıdaki boşluklara aşağıdakilerden hangileri gelmelidir?</w:t>
      </w:r>
    </w:p>
    <w:p w:rsidR="007752F5" w:rsidRDefault="007752F5" w:rsidP="003B2544">
      <w:pPr>
        <w:rPr>
          <w:rFonts w:ascii="Candara" w:hAnsi="Candara" w:cs="Candara"/>
          <w:b/>
          <w:bCs/>
        </w:rPr>
      </w:pPr>
      <w:r w:rsidRPr="003B2544">
        <w:rPr>
          <w:rFonts w:ascii="Candara" w:hAnsi="Candara" w:cs="Candara"/>
          <w:b/>
          <w:bCs/>
        </w:rPr>
        <w:t>A) Eksilir-çoğalır.                 B) Azalır-artar                          C) Artar-azalır                       D)Azalır-eksilir</w:t>
      </w:r>
    </w:p>
    <w:p w:rsidR="007752F5" w:rsidRDefault="007752F5" w:rsidP="003B2544">
      <w:pPr>
        <w:rPr>
          <w:rFonts w:ascii="Candara" w:hAnsi="Candara" w:cs="Candara"/>
          <w:b/>
          <w:bCs/>
        </w:rPr>
      </w:pPr>
    </w:p>
    <w:p w:rsidR="007752F5" w:rsidRPr="003B2544" w:rsidRDefault="007752F5" w:rsidP="003B2544">
      <w:pPr>
        <w:rPr>
          <w:rFonts w:ascii="Candara" w:hAnsi="Candara" w:cs="Candara"/>
          <w:b/>
          <w:bCs/>
        </w:rPr>
      </w:pPr>
      <w:r>
        <w:rPr>
          <w:rFonts w:ascii="Candara" w:hAnsi="Candara" w:cs="Candara"/>
          <w:b/>
          <w:bCs/>
        </w:rPr>
        <w:t>10.</w:t>
      </w:r>
      <w:r w:rsidRPr="003B2544">
        <w:rPr>
          <w:rFonts w:ascii="Candara" w:hAnsi="Candara" w:cs="Candara"/>
          <w:b/>
          <w:bCs/>
        </w:rPr>
        <w:t xml:space="preserve"> Kur’an-ı Kerim’de anlatılan peygamberlerin ibret verici olaylarına ne ad verilir? </w:t>
      </w:r>
    </w:p>
    <w:p w:rsidR="007752F5" w:rsidRDefault="007752F5" w:rsidP="003B2544">
      <w:pPr>
        <w:rPr>
          <w:rFonts w:ascii="Candara" w:hAnsi="Candara" w:cs="Candara"/>
          <w:b/>
          <w:bCs/>
        </w:rPr>
      </w:pPr>
      <w:r w:rsidRPr="003B2544">
        <w:rPr>
          <w:rFonts w:ascii="Candara" w:hAnsi="Candara" w:cs="Candara"/>
          <w:b/>
          <w:bCs/>
        </w:rPr>
        <w:t>A) Hikaye                              B) Öykü                                    C) Kıssa                                  D) Fıkra</w:t>
      </w:r>
    </w:p>
    <w:p w:rsidR="007752F5" w:rsidRDefault="007752F5" w:rsidP="003B2544">
      <w:pPr>
        <w:rPr>
          <w:rFonts w:ascii="Candara" w:hAnsi="Candara" w:cs="Candara"/>
          <w:b/>
          <w:bCs/>
        </w:rPr>
      </w:pPr>
    </w:p>
    <w:p w:rsidR="007752F5" w:rsidRPr="003B2544" w:rsidRDefault="007752F5" w:rsidP="003B2544">
      <w:pPr>
        <w:rPr>
          <w:rFonts w:ascii="Candara" w:hAnsi="Candara" w:cs="Candara"/>
          <w:b/>
          <w:bCs/>
        </w:rPr>
      </w:pPr>
      <w:r>
        <w:rPr>
          <w:rFonts w:ascii="Candara" w:hAnsi="Candara" w:cs="Candara"/>
          <w:b/>
          <w:bCs/>
        </w:rPr>
        <w:t xml:space="preserve">11.  </w:t>
      </w:r>
      <w:r w:rsidRPr="003B2544">
        <w:rPr>
          <w:rFonts w:ascii="Candara" w:hAnsi="Candara" w:cs="Candara"/>
          <w:b/>
          <w:bCs/>
        </w:rPr>
        <w:t>Dinimizin temel kaynağı aşağıdaki seçeneklerin hangisinde doğru verilmiştir ?</w:t>
      </w:r>
    </w:p>
    <w:p w:rsidR="007752F5" w:rsidRDefault="007752F5" w:rsidP="003B2544">
      <w:pPr>
        <w:rPr>
          <w:rFonts w:ascii="Candara" w:hAnsi="Candara" w:cs="Candara"/>
          <w:b/>
          <w:bCs/>
        </w:rPr>
      </w:pPr>
      <w:r w:rsidRPr="003B2544">
        <w:rPr>
          <w:rFonts w:ascii="Candara" w:hAnsi="Candara" w:cs="Candara"/>
          <w:b/>
          <w:bCs/>
        </w:rPr>
        <w:t>A)Kur an ı Kerim                 B)Akıl                                     C)Ahlak                                       D)İbadet</w:t>
      </w:r>
    </w:p>
    <w:p w:rsidR="007752F5" w:rsidRPr="00CC71BD" w:rsidRDefault="007752F5" w:rsidP="00CC71BD">
      <w:pPr>
        <w:rPr>
          <w:rFonts w:ascii="Candara" w:hAnsi="Candara" w:cs="Candara"/>
          <w:b/>
          <w:bCs/>
        </w:rPr>
      </w:pPr>
      <w:r>
        <w:rPr>
          <w:rFonts w:ascii="Candara" w:hAnsi="Candara" w:cs="Candara"/>
          <w:b/>
          <w:bCs/>
        </w:rPr>
        <w:t xml:space="preserve">12.   </w:t>
      </w:r>
      <w:r w:rsidRPr="00CC71BD">
        <w:rPr>
          <w:rFonts w:ascii="Candara" w:hAnsi="Candara" w:cs="Candara"/>
          <w:b/>
          <w:bCs/>
        </w:rPr>
        <w:t xml:space="preserve">Kur’ân-ı Kerim’de Yüce Allah’ın kullarından kesinlikle yapmalarını istediği iş ve davranışlara ne denir? </w:t>
      </w:r>
    </w:p>
    <w:p w:rsidR="007752F5" w:rsidRDefault="007752F5" w:rsidP="00CC71BD">
      <w:pPr>
        <w:rPr>
          <w:rFonts w:ascii="Candara" w:hAnsi="Candara" w:cs="Candara"/>
          <w:b/>
          <w:bCs/>
        </w:rPr>
      </w:pPr>
      <w:r w:rsidRPr="00CC71BD">
        <w:rPr>
          <w:rFonts w:ascii="Candara" w:hAnsi="Candara" w:cs="Candara"/>
          <w:b/>
          <w:bCs/>
        </w:rPr>
        <w:t>A) Sünnet                            B) Vâcip                                 C) Farz                                          D) Sevap</w:t>
      </w:r>
    </w:p>
    <w:p w:rsidR="007752F5" w:rsidRDefault="007752F5" w:rsidP="00CC71BD">
      <w:pPr>
        <w:rPr>
          <w:rFonts w:ascii="Candara" w:hAnsi="Candara" w:cs="Candara"/>
          <w:b/>
          <w:bCs/>
        </w:rPr>
      </w:pPr>
    </w:p>
    <w:p w:rsidR="007752F5" w:rsidRPr="00FA20B2" w:rsidRDefault="007752F5" w:rsidP="00CC71BD">
      <w:pPr>
        <w:spacing w:after="0"/>
        <w:rPr>
          <w:b/>
          <w:bCs/>
        </w:rPr>
      </w:pPr>
      <w:r>
        <w:rPr>
          <w:rFonts w:ascii="Candara" w:hAnsi="Candara" w:cs="Candara"/>
          <w:b/>
          <w:bCs/>
        </w:rPr>
        <w:t xml:space="preserve">13. </w:t>
      </w:r>
      <w:r w:rsidRPr="00FA20B2">
        <w:rPr>
          <w:b/>
          <w:bCs/>
        </w:rPr>
        <w:t xml:space="preserve">İmamın cemaate namaz kıldırırken durduğu yerin adı nedir? </w:t>
      </w:r>
    </w:p>
    <w:p w:rsidR="007752F5" w:rsidRPr="00CC71BD" w:rsidRDefault="007752F5" w:rsidP="00CC71BD">
      <w:pPr>
        <w:spacing w:after="0"/>
        <w:rPr>
          <w:b/>
          <w:bCs/>
        </w:rPr>
      </w:pPr>
      <w:r w:rsidRPr="00CC71BD">
        <w:rPr>
          <w:b/>
          <w:bCs/>
        </w:rPr>
        <w:t>A) Minber                           B) Mihrap                              C) Kürsü                                         D) Minare</w:t>
      </w:r>
    </w:p>
    <w:p w:rsidR="007752F5" w:rsidRDefault="007752F5" w:rsidP="00CC71BD">
      <w:pPr>
        <w:spacing w:after="0"/>
      </w:pPr>
    </w:p>
    <w:p w:rsidR="007752F5" w:rsidRDefault="007752F5" w:rsidP="00CC71BD">
      <w:pPr>
        <w:spacing w:after="0"/>
        <w:rPr>
          <w:b/>
          <w:bCs/>
        </w:rPr>
      </w:pPr>
      <w:r>
        <w:rPr>
          <w:b/>
          <w:bCs/>
        </w:rPr>
        <w:t>14</w:t>
      </w:r>
      <w:r w:rsidRPr="007833E2">
        <w:rPr>
          <w:b/>
          <w:bCs/>
        </w:rPr>
        <w:t xml:space="preserve"> İbadetlerin bireysel ve toplumsal pek çok faydaları vardır. Aşağıdakilerden hangisi buna örnek sayılamaz? </w:t>
      </w:r>
    </w:p>
    <w:p w:rsidR="007752F5" w:rsidRPr="007833E2" w:rsidRDefault="007752F5" w:rsidP="00CC71BD">
      <w:pPr>
        <w:spacing w:after="0"/>
        <w:rPr>
          <w:b/>
          <w:bCs/>
        </w:rPr>
      </w:pPr>
    </w:p>
    <w:p w:rsidR="007752F5" w:rsidRPr="00CC71BD" w:rsidRDefault="007752F5" w:rsidP="00CC71BD">
      <w:pPr>
        <w:spacing w:after="0"/>
        <w:rPr>
          <w:b/>
          <w:bCs/>
        </w:rPr>
      </w:pPr>
      <w:r w:rsidRPr="00CC71BD">
        <w:rPr>
          <w:b/>
          <w:bCs/>
        </w:rPr>
        <w:t xml:space="preserve">A) Oruç tutarak yiyeceklerden tasarruf sağlarız. </w:t>
      </w:r>
    </w:p>
    <w:p w:rsidR="007752F5" w:rsidRPr="00CC71BD" w:rsidRDefault="007752F5" w:rsidP="00CC71BD">
      <w:pPr>
        <w:spacing w:after="0"/>
        <w:rPr>
          <w:b/>
          <w:bCs/>
        </w:rPr>
      </w:pPr>
      <w:r w:rsidRPr="00CC71BD">
        <w:rPr>
          <w:b/>
          <w:bCs/>
        </w:rPr>
        <w:t xml:space="preserve">B) Zekât vermekle birbirimizle dayanışma sağlarız. </w:t>
      </w:r>
    </w:p>
    <w:p w:rsidR="007752F5" w:rsidRPr="00CC71BD" w:rsidRDefault="007752F5" w:rsidP="00CC71BD">
      <w:pPr>
        <w:spacing w:after="0"/>
        <w:rPr>
          <w:b/>
          <w:bCs/>
        </w:rPr>
      </w:pPr>
      <w:r w:rsidRPr="00CC71BD">
        <w:rPr>
          <w:b/>
          <w:bCs/>
        </w:rPr>
        <w:t xml:space="preserve">C) Namaz bizi kötülüklerden uzaklaştırır. </w:t>
      </w:r>
    </w:p>
    <w:p w:rsidR="007752F5" w:rsidRDefault="007752F5" w:rsidP="00CC71BD">
      <w:pPr>
        <w:spacing w:after="0"/>
        <w:rPr>
          <w:b/>
          <w:bCs/>
        </w:rPr>
      </w:pPr>
      <w:r w:rsidRPr="00CC71BD">
        <w:rPr>
          <w:b/>
          <w:bCs/>
        </w:rPr>
        <w:t>D) Cuma namazı, birlik-beraberlik duygumuzu geliştirir.</w:t>
      </w:r>
    </w:p>
    <w:p w:rsidR="007752F5" w:rsidRDefault="007752F5" w:rsidP="00CC71BD">
      <w:pPr>
        <w:spacing w:after="0"/>
        <w:rPr>
          <w:b/>
          <w:bCs/>
        </w:rPr>
      </w:pPr>
    </w:p>
    <w:p w:rsidR="007752F5" w:rsidRPr="00E638D8" w:rsidRDefault="007752F5" w:rsidP="00CC71BD">
      <w:pPr>
        <w:spacing w:after="0"/>
        <w:rPr>
          <w:b/>
          <w:bCs/>
        </w:rPr>
      </w:pPr>
      <w:r>
        <w:rPr>
          <w:b/>
          <w:bCs/>
        </w:rPr>
        <w:t xml:space="preserve">15.   </w:t>
      </w:r>
      <w:r w:rsidRPr="00E638D8">
        <w:rPr>
          <w:b/>
          <w:bCs/>
        </w:rPr>
        <w:t xml:space="preserve"> “Ben vatanımı ve milletimi çok seviyorum. Bunu davranışlarımla da gösteriyorum.” </w:t>
      </w:r>
    </w:p>
    <w:p w:rsidR="007752F5" w:rsidRPr="00E638D8" w:rsidRDefault="007752F5" w:rsidP="00CC71BD">
      <w:pPr>
        <w:spacing w:after="0"/>
        <w:rPr>
          <w:b/>
          <w:bCs/>
        </w:rPr>
      </w:pPr>
      <w:r w:rsidRPr="00E638D8">
        <w:rPr>
          <w:b/>
          <w:bCs/>
        </w:rPr>
        <w:t xml:space="preserve">Bunları söyleyen Ayşe, aşağıdaki davranışlardan hangisini yaparsa söylediğine aykırı davranmış olur? </w:t>
      </w:r>
    </w:p>
    <w:p w:rsidR="007752F5" w:rsidRPr="00CC71BD" w:rsidRDefault="007752F5" w:rsidP="00CC71BD">
      <w:pPr>
        <w:spacing w:after="0"/>
        <w:rPr>
          <w:b/>
          <w:bCs/>
        </w:rPr>
      </w:pPr>
      <w:r w:rsidRPr="00CC71BD">
        <w:rPr>
          <w:b/>
          <w:bCs/>
        </w:rPr>
        <w:t xml:space="preserve">A) Çalışıp vatanın kalkınması için uğraşırsa </w:t>
      </w:r>
    </w:p>
    <w:p w:rsidR="007752F5" w:rsidRPr="00CC71BD" w:rsidRDefault="007752F5" w:rsidP="00CC71BD">
      <w:pPr>
        <w:spacing w:after="0"/>
        <w:rPr>
          <w:b/>
          <w:bCs/>
        </w:rPr>
      </w:pPr>
      <w:r w:rsidRPr="00CC71BD">
        <w:rPr>
          <w:b/>
          <w:bCs/>
        </w:rPr>
        <w:t xml:space="preserve">B) Ailesiyle, arkadaşlarıyla iyi geçinirse </w:t>
      </w:r>
    </w:p>
    <w:p w:rsidR="007752F5" w:rsidRPr="00CC71BD" w:rsidRDefault="007752F5" w:rsidP="00CC71BD">
      <w:pPr>
        <w:spacing w:after="0"/>
        <w:rPr>
          <w:b/>
          <w:bCs/>
        </w:rPr>
      </w:pPr>
      <w:r w:rsidRPr="00CC71BD">
        <w:rPr>
          <w:b/>
          <w:bCs/>
        </w:rPr>
        <w:t xml:space="preserve">C) Ödevlerine çalışıp, başarılı olursa </w:t>
      </w:r>
    </w:p>
    <w:p w:rsidR="007752F5" w:rsidRDefault="007752F5" w:rsidP="00CC71BD">
      <w:pPr>
        <w:spacing w:after="0"/>
        <w:rPr>
          <w:b/>
          <w:bCs/>
        </w:rPr>
      </w:pPr>
      <w:r w:rsidRPr="00CC71BD">
        <w:rPr>
          <w:b/>
          <w:bCs/>
        </w:rPr>
        <w:t>D) Sorumluluklarını yerine getirmezse</w:t>
      </w:r>
    </w:p>
    <w:p w:rsidR="007752F5" w:rsidRDefault="007752F5" w:rsidP="00CC71BD">
      <w:pPr>
        <w:spacing w:after="0"/>
        <w:rPr>
          <w:b/>
          <w:bCs/>
        </w:rPr>
      </w:pPr>
    </w:p>
    <w:p w:rsidR="007752F5" w:rsidRPr="00CC71BD" w:rsidRDefault="007752F5" w:rsidP="00CC71BD">
      <w:pPr>
        <w:spacing w:after="0"/>
        <w:rPr>
          <w:b/>
          <w:bCs/>
        </w:rPr>
      </w:pPr>
      <w:r>
        <w:rPr>
          <w:b/>
          <w:bCs/>
        </w:rPr>
        <w:t xml:space="preserve">16.    </w:t>
      </w:r>
      <w:r w:rsidRPr="00CC71BD">
        <w:rPr>
          <w:b/>
          <w:bCs/>
        </w:rPr>
        <w:t xml:space="preserve">Tahtadan yapılmış heykellerin tanrı olamayacağını anlayan ve gerçek yaratıcının kim olduğunu araştıran, yıldızlardan, ay ve güneşten yola çıkarak Allah’ı bulan peygamber kimdir? </w:t>
      </w:r>
    </w:p>
    <w:p w:rsidR="007752F5" w:rsidRDefault="007752F5" w:rsidP="00CC71BD">
      <w:pPr>
        <w:spacing w:after="0"/>
        <w:rPr>
          <w:b/>
          <w:bCs/>
        </w:rPr>
      </w:pPr>
    </w:p>
    <w:p w:rsidR="007752F5" w:rsidRDefault="007752F5" w:rsidP="00CC71BD">
      <w:pPr>
        <w:spacing w:after="0"/>
        <w:rPr>
          <w:b/>
          <w:bCs/>
        </w:rPr>
      </w:pPr>
      <w:r w:rsidRPr="00CC71BD">
        <w:rPr>
          <w:b/>
          <w:bCs/>
        </w:rPr>
        <w:t xml:space="preserve">A) Hz.İbrahim B) Hz.Yusuf   </w:t>
      </w:r>
    </w:p>
    <w:p w:rsidR="007752F5" w:rsidRDefault="007752F5" w:rsidP="00CC71BD">
      <w:pPr>
        <w:spacing w:after="0"/>
        <w:rPr>
          <w:b/>
          <w:bCs/>
        </w:rPr>
      </w:pPr>
    </w:p>
    <w:p w:rsidR="007752F5" w:rsidRDefault="007752F5" w:rsidP="00CC71BD">
      <w:pPr>
        <w:spacing w:after="0"/>
        <w:rPr>
          <w:b/>
          <w:bCs/>
        </w:rPr>
      </w:pPr>
      <w:r w:rsidRPr="00CC71BD">
        <w:rPr>
          <w:b/>
          <w:bCs/>
        </w:rPr>
        <w:t xml:space="preserve">   C) Hz. Lokman                     D)Hz. Muhammed</w:t>
      </w:r>
    </w:p>
    <w:p w:rsidR="007752F5" w:rsidRDefault="007752F5" w:rsidP="00CC71BD">
      <w:pPr>
        <w:spacing w:after="0"/>
        <w:rPr>
          <w:b/>
          <w:bCs/>
        </w:rPr>
      </w:pPr>
    </w:p>
    <w:p w:rsidR="007752F5" w:rsidRDefault="007752F5" w:rsidP="00D015DC">
      <w:pPr>
        <w:spacing w:after="0"/>
        <w:rPr>
          <w:b/>
          <w:bCs/>
        </w:rPr>
      </w:pPr>
      <w:r>
        <w:rPr>
          <w:b/>
          <w:bCs/>
        </w:rPr>
        <w:t xml:space="preserve">17.  </w:t>
      </w:r>
      <w:r w:rsidRPr="00D015DC">
        <w:rPr>
          <w:b/>
          <w:bCs/>
        </w:rPr>
        <w:t xml:space="preserve"> Aşağıdakilerden hangisi İslam’ın şartlarından değildir? </w:t>
      </w:r>
    </w:p>
    <w:p w:rsidR="007752F5" w:rsidRPr="00D015DC" w:rsidRDefault="007752F5" w:rsidP="00D015DC">
      <w:pPr>
        <w:spacing w:after="0"/>
        <w:rPr>
          <w:b/>
          <w:bCs/>
        </w:rPr>
      </w:pPr>
    </w:p>
    <w:p w:rsidR="007752F5" w:rsidRPr="00D015DC" w:rsidRDefault="007752F5" w:rsidP="00D015DC">
      <w:pPr>
        <w:spacing w:after="0"/>
        <w:rPr>
          <w:b/>
          <w:bCs/>
        </w:rPr>
      </w:pPr>
      <w:r w:rsidRPr="00D015DC">
        <w:rPr>
          <w:b/>
          <w:bCs/>
        </w:rPr>
        <w:t xml:space="preserve">A) Kadere inanmak                                                           B) Namaz kılmak            </w:t>
      </w:r>
    </w:p>
    <w:p w:rsidR="007752F5" w:rsidRDefault="007752F5" w:rsidP="00D015DC">
      <w:pPr>
        <w:spacing w:after="0"/>
        <w:rPr>
          <w:b/>
          <w:bCs/>
        </w:rPr>
      </w:pPr>
      <w:r w:rsidRPr="00D015DC">
        <w:rPr>
          <w:b/>
          <w:bCs/>
        </w:rPr>
        <w:t>C) Kelime-i Şahadet getirmek                                         D) Oruç tutmak</w:t>
      </w:r>
    </w:p>
    <w:p w:rsidR="007752F5" w:rsidRDefault="007752F5" w:rsidP="00D015DC">
      <w:pPr>
        <w:spacing w:after="0"/>
        <w:rPr>
          <w:b/>
          <w:bCs/>
        </w:rPr>
      </w:pPr>
    </w:p>
    <w:p w:rsidR="007752F5" w:rsidRDefault="007752F5" w:rsidP="00D015DC">
      <w:pPr>
        <w:spacing w:after="0"/>
        <w:rPr>
          <w:b/>
          <w:bCs/>
        </w:rPr>
      </w:pPr>
      <w:r>
        <w:rPr>
          <w:b/>
          <w:bCs/>
        </w:rPr>
        <w:t xml:space="preserve">18.    </w:t>
      </w:r>
      <w:r w:rsidRPr="00D015DC">
        <w:rPr>
          <w:b/>
          <w:bCs/>
        </w:rPr>
        <w:t>Ramazan geldiğinde özellikle hangi ibadet yerine getirilir ?</w:t>
      </w:r>
    </w:p>
    <w:p w:rsidR="007752F5" w:rsidRPr="00D015DC" w:rsidRDefault="007752F5" w:rsidP="00D015DC">
      <w:pPr>
        <w:spacing w:after="0"/>
        <w:rPr>
          <w:b/>
          <w:bCs/>
        </w:rPr>
      </w:pPr>
    </w:p>
    <w:p w:rsidR="007752F5" w:rsidRDefault="007752F5" w:rsidP="00D015DC">
      <w:pPr>
        <w:spacing w:after="0"/>
        <w:rPr>
          <w:b/>
          <w:bCs/>
        </w:rPr>
      </w:pPr>
      <w:r w:rsidRPr="00D015DC">
        <w:rPr>
          <w:b/>
          <w:bCs/>
        </w:rPr>
        <w:t xml:space="preserve">A) Kurban                             B) Dua                                      C) Hac                                      D) Oruç   </w:t>
      </w:r>
    </w:p>
    <w:p w:rsidR="007752F5" w:rsidRDefault="007752F5" w:rsidP="00D015DC">
      <w:pPr>
        <w:spacing w:after="0"/>
        <w:rPr>
          <w:b/>
          <w:bCs/>
        </w:rPr>
      </w:pPr>
    </w:p>
    <w:p w:rsidR="007752F5" w:rsidRDefault="007752F5" w:rsidP="00D015DC">
      <w:pPr>
        <w:spacing w:after="0"/>
        <w:rPr>
          <w:b/>
          <w:bCs/>
        </w:rPr>
      </w:pPr>
      <w:r>
        <w:rPr>
          <w:b/>
          <w:bCs/>
        </w:rPr>
        <w:t xml:space="preserve">19.Cumhuriyet  Bayramını   hangi </w:t>
      </w:r>
      <w:r w:rsidRPr="00D015DC">
        <w:rPr>
          <w:b/>
          <w:bCs/>
        </w:rPr>
        <w:t xml:space="preserve"> tarihten beri kutlarız</w:t>
      </w:r>
    </w:p>
    <w:p w:rsidR="007752F5" w:rsidRPr="00D015DC" w:rsidRDefault="007752F5" w:rsidP="00D015DC">
      <w:pPr>
        <w:spacing w:after="0"/>
        <w:rPr>
          <w:b/>
          <w:bCs/>
        </w:rPr>
      </w:pPr>
    </w:p>
    <w:p w:rsidR="007752F5" w:rsidRDefault="007752F5" w:rsidP="00D015DC">
      <w:pPr>
        <w:spacing w:after="0"/>
        <w:rPr>
          <w:b/>
          <w:bCs/>
        </w:rPr>
      </w:pPr>
      <w:r w:rsidRPr="00D015DC">
        <w:rPr>
          <w:b/>
          <w:bCs/>
        </w:rPr>
        <w:t>A)19 Mayıs 1919                B)29 Ekim 1923                      C)30 Ağustos 1922                D)23 Nisan 1920</w:t>
      </w:r>
    </w:p>
    <w:p w:rsidR="007752F5" w:rsidRDefault="007752F5" w:rsidP="00D015DC">
      <w:pPr>
        <w:spacing w:after="0"/>
        <w:rPr>
          <w:b/>
          <w:bCs/>
        </w:rPr>
      </w:pPr>
    </w:p>
    <w:p w:rsidR="007752F5" w:rsidRDefault="007752F5" w:rsidP="00D015DC">
      <w:pPr>
        <w:spacing w:after="0"/>
        <w:rPr>
          <w:b/>
          <w:bCs/>
        </w:rPr>
      </w:pPr>
      <w:r>
        <w:rPr>
          <w:b/>
          <w:bCs/>
        </w:rPr>
        <w:t xml:space="preserve">20.   </w:t>
      </w:r>
      <w:r w:rsidRPr="00D015DC">
        <w:rPr>
          <w:b/>
          <w:bCs/>
        </w:rPr>
        <w:t>İnsanların dini duygularını sömürerek siyasi,sosyal,ekonomik kazanç elde etmelerine karşı din ve devlet işlerini bir birinden ayıran önderimiz Mustafa Kemal Atatürk ün inkılabı hangisidir?</w:t>
      </w:r>
    </w:p>
    <w:p w:rsidR="007752F5" w:rsidRPr="00D015DC" w:rsidRDefault="007752F5" w:rsidP="00D015DC">
      <w:pPr>
        <w:spacing w:after="0"/>
        <w:rPr>
          <w:b/>
          <w:bCs/>
        </w:rPr>
      </w:pPr>
    </w:p>
    <w:p w:rsidR="007752F5" w:rsidRPr="00CC71BD" w:rsidRDefault="007752F5" w:rsidP="00D015DC">
      <w:pPr>
        <w:spacing w:after="0"/>
        <w:rPr>
          <w:b/>
          <w:bCs/>
        </w:rPr>
      </w:pPr>
      <w:r w:rsidRPr="00D015DC">
        <w:rPr>
          <w:b/>
          <w:bCs/>
        </w:rPr>
        <w:t>A)Cumhuriyetçilik               B)Milliyetçilik                      C)Laiklik                                    D)Halkçılık</w:t>
      </w:r>
    </w:p>
    <w:p w:rsidR="007752F5" w:rsidRPr="00CC71BD" w:rsidRDefault="007752F5" w:rsidP="00CC71BD">
      <w:pPr>
        <w:rPr>
          <w:rFonts w:ascii="Candara" w:hAnsi="Candara" w:cs="Candara"/>
          <w:b/>
          <w:bCs/>
        </w:rPr>
      </w:pPr>
    </w:p>
    <w:p w:rsidR="007752F5" w:rsidRDefault="007752F5" w:rsidP="00D2614D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>
        <w:rPr>
          <w:rFonts w:ascii="mHelvetica" w:hAnsi="mHelvetica" w:cs="mHelvetica"/>
        </w:rPr>
        <w:t>B.   Zor durumda olanlara nasıl yardım edebiliriz? Düşüncelerinizi aşağıda</w:t>
      </w:r>
    </w:p>
    <w:p w:rsidR="007752F5" w:rsidRDefault="007752F5" w:rsidP="00D2614D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>
        <w:rPr>
          <w:rFonts w:ascii="mHelvetica" w:hAnsi="mHelvetica" w:cs="mHelvetica"/>
        </w:rPr>
        <w:t>boş bırakılan yerlere yazınız.10 puan</w:t>
      </w:r>
    </w:p>
    <w:p w:rsidR="007752F5" w:rsidRDefault="007752F5" w:rsidP="00C21E0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>
        <w:rPr>
          <w:rFonts w:ascii="mHelvetica" w:hAnsi="mHelvetica" w:cs="mHelvetica"/>
        </w:rPr>
        <w:t>Maddi yardımlar edilir.( para ve mal, hediye)</w:t>
      </w:r>
    </w:p>
    <w:p w:rsidR="007752F5" w:rsidRDefault="007752F5" w:rsidP="00C21E0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>
        <w:rPr>
          <w:rFonts w:ascii="mHelvetica" w:hAnsi="mHelvetica" w:cs="mHelvetica"/>
        </w:rPr>
        <w:t>Yiyecek , giyecek ve ilaç</w:t>
      </w:r>
    </w:p>
    <w:p w:rsidR="007752F5" w:rsidRDefault="007752F5" w:rsidP="00C21E0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>
        <w:rPr>
          <w:rFonts w:ascii="mHelvetica" w:hAnsi="mHelvetica" w:cs="mHelvetica"/>
        </w:rPr>
        <w:t>Sadaka vererek</w:t>
      </w:r>
    </w:p>
    <w:p w:rsidR="007752F5" w:rsidRDefault="007752F5" w:rsidP="00C21E0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>
        <w:rPr>
          <w:rFonts w:ascii="mHelvetica" w:hAnsi="mHelvetica" w:cs="mHelvetica"/>
        </w:rPr>
        <w:t>Zekat vererek</w:t>
      </w:r>
    </w:p>
    <w:p w:rsidR="007752F5" w:rsidRDefault="007752F5" w:rsidP="00C21E0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>
        <w:rPr>
          <w:rFonts w:ascii="mHelvetica" w:hAnsi="mHelvetica" w:cs="mHelvetica"/>
        </w:rPr>
        <w:t>Barınma araçları( Çadır, )</w:t>
      </w:r>
    </w:p>
    <w:p w:rsidR="007752F5" w:rsidRPr="00C21E0B" w:rsidRDefault="007752F5" w:rsidP="00C21E0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>
        <w:rPr>
          <w:rFonts w:ascii="mHelvetica" w:hAnsi="mHelvetica" w:cs="mHelvetica"/>
        </w:rPr>
        <w:t>Eşya  yardımı</w:t>
      </w:r>
      <w:bookmarkStart w:id="0" w:name="_GoBack"/>
      <w:bookmarkEnd w:id="0"/>
    </w:p>
    <w:p w:rsidR="007752F5" w:rsidRDefault="007752F5" w:rsidP="00D2614D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</w:p>
    <w:p w:rsidR="007752F5" w:rsidRDefault="007752F5" w:rsidP="00521EC3">
      <w:pPr>
        <w:ind w:firstLine="708"/>
        <w:rPr>
          <w:rFonts w:ascii="mHelvetica" w:hAnsi="mHelvetica" w:cs="mHelvetica"/>
        </w:rPr>
      </w:pPr>
      <w:r>
        <w:rPr>
          <w:rFonts w:ascii="mHelvetica" w:hAnsi="mHelvetica" w:cs="mHelvetica"/>
        </w:rPr>
        <w:t>Mevlit Kandili   hakkında bilgi  veriniz?10 puan</w:t>
      </w:r>
    </w:p>
    <w:p w:rsidR="007752F5" w:rsidRPr="00C21E0B" w:rsidRDefault="007752F5" w:rsidP="00C21E0B">
      <w:pPr>
        <w:rPr>
          <w:rFonts w:ascii="mHelvetica" w:hAnsi="mHelvetica" w:cs="mHelvetica"/>
        </w:rPr>
      </w:pPr>
    </w:p>
    <w:p w:rsidR="007752F5" w:rsidRPr="002547BC" w:rsidRDefault="007752F5" w:rsidP="002547BC">
      <w:pPr>
        <w:rPr>
          <w:rFonts w:ascii="mHelvetica" w:hAnsi="mHelvetica" w:cs="mHelvetica"/>
        </w:rPr>
      </w:pPr>
      <w:r>
        <w:rPr>
          <w:rFonts w:ascii="mHelvetica" w:hAnsi="mHelvetica" w:cs="mHelvetica"/>
        </w:rPr>
        <w:t xml:space="preserve">KANDİL   </w:t>
      </w:r>
      <w:r w:rsidRPr="00521EC3">
        <w:rPr>
          <w:rFonts w:ascii="mHelvetica" w:hAnsi="mHelvetica" w:cs="mHelvetica"/>
        </w:rPr>
        <w:t>GECELERİMİZ</w:t>
      </w:r>
      <w:r>
        <w:rPr>
          <w:rFonts w:ascii="mHelvetica" w:hAnsi="mHelvetica" w:cs="mHelvetica"/>
        </w:rPr>
        <w:t>’i    yazınız? 10  PUAN ( JOKER  SSORU</w:t>
      </w:r>
    </w:p>
    <w:p w:rsidR="007752F5" w:rsidRDefault="007752F5" w:rsidP="00521EC3">
      <w:pPr>
        <w:pStyle w:val="ListParagraph"/>
        <w:numPr>
          <w:ilvl w:val="0"/>
          <w:numId w:val="2"/>
        </w:numPr>
        <w:rPr>
          <w:rFonts w:ascii="mHelvetica" w:hAnsi="mHelvetica" w:cs="mHelvetica"/>
        </w:rPr>
      </w:pPr>
      <w:r>
        <w:rPr>
          <w:rFonts w:ascii="mHelvetica" w:hAnsi="mHelvetica" w:cs="mHelvetica"/>
        </w:rPr>
        <w:t>MEVLİD   KANDİLİ………GECESİ……………………….</w:t>
      </w:r>
    </w:p>
    <w:p w:rsidR="007752F5" w:rsidRDefault="007752F5" w:rsidP="00521EC3">
      <w:pPr>
        <w:pStyle w:val="ListParagraph"/>
        <w:numPr>
          <w:ilvl w:val="0"/>
          <w:numId w:val="2"/>
        </w:numPr>
        <w:rPr>
          <w:rFonts w:ascii="mHelvetica" w:hAnsi="mHelvetica" w:cs="mHelvetica"/>
        </w:rPr>
      </w:pPr>
      <w:r>
        <w:rPr>
          <w:rFonts w:ascii="mHelvetica" w:hAnsi="mHelvetica" w:cs="mHelvetica"/>
        </w:rPr>
        <w:t>BERAAT  KANDİLİ……………………………….</w:t>
      </w:r>
    </w:p>
    <w:p w:rsidR="007752F5" w:rsidRDefault="007752F5" w:rsidP="00521EC3">
      <w:pPr>
        <w:pStyle w:val="ListParagraph"/>
        <w:numPr>
          <w:ilvl w:val="0"/>
          <w:numId w:val="2"/>
        </w:numPr>
        <w:rPr>
          <w:rFonts w:ascii="mHelvetica" w:hAnsi="mHelvetica" w:cs="mHelvetica"/>
        </w:rPr>
      </w:pPr>
      <w:r>
        <w:rPr>
          <w:rFonts w:ascii="mHelvetica" w:hAnsi="mHelvetica" w:cs="mHelvetica"/>
        </w:rPr>
        <w:t>MİRAÇ  KANDİLİ……………………………………..</w:t>
      </w:r>
    </w:p>
    <w:p w:rsidR="007752F5" w:rsidRDefault="007752F5" w:rsidP="00521EC3">
      <w:pPr>
        <w:pStyle w:val="ListParagraph"/>
        <w:numPr>
          <w:ilvl w:val="0"/>
          <w:numId w:val="2"/>
        </w:numPr>
        <w:rPr>
          <w:rFonts w:ascii="mHelvetica" w:hAnsi="mHelvetica" w:cs="mHelvetica"/>
        </w:rPr>
      </w:pPr>
      <w:r>
        <w:rPr>
          <w:rFonts w:ascii="mHelvetica" w:hAnsi="mHelvetica" w:cs="mHelvetica"/>
        </w:rPr>
        <w:t>REGAİP   KANDİLİ</w:t>
      </w:r>
    </w:p>
    <w:p w:rsidR="007752F5" w:rsidRDefault="007752F5" w:rsidP="00521EC3">
      <w:pPr>
        <w:pStyle w:val="ListParagraph"/>
        <w:numPr>
          <w:ilvl w:val="0"/>
          <w:numId w:val="2"/>
        </w:numPr>
        <w:rPr>
          <w:rFonts w:ascii="mHelvetica" w:hAnsi="mHelvetica" w:cs="mHelvetica"/>
        </w:rPr>
      </w:pPr>
      <w:r>
        <w:rPr>
          <w:rFonts w:ascii="mHelvetica" w:hAnsi="mHelvetica" w:cs="mHelvetica"/>
        </w:rPr>
        <w:t>KADİR   GECESİ………………………………………….</w:t>
      </w:r>
    </w:p>
    <w:p w:rsidR="007752F5" w:rsidRDefault="007752F5" w:rsidP="009D0C31">
      <w:pPr>
        <w:rPr>
          <w:rFonts w:ascii="mHelvetica" w:hAnsi="mHelvetica" w:cs="mHelvetica"/>
        </w:rPr>
      </w:pPr>
    </w:p>
    <w:p w:rsidR="007752F5" w:rsidRDefault="007752F5" w:rsidP="009D0C31">
      <w:pPr>
        <w:rPr>
          <w:rFonts w:ascii="mHelvetica" w:hAnsi="mHelvetica" w:cs="mHelvetica"/>
        </w:rPr>
      </w:pPr>
    </w:p>
    <w:p w:rsidR="007752F5" w:rsidRPr="000F6113" w:rsidRDefault="007752F5" w:rsidP="009D0C31">
      <w:pPr>
        <w:rPr>
          <w:rFonts w:ascii="mHelvetica" w:hAnsi="mHelvetica" w:cs="mHelvetica"/>
          <w:b/>
          <w:bCs/>
        </w:rPr>
      </w:pPr>
      <w:r w:rsidRPr="000F6113">
        <w:rPr>
          <w:rFonts w:ascii="mHelvetica" w:hAnsi="mHelvetica" w:cs="mHelvetica"/>
          <w:b/>
          <w:bCs/>
        </w:rPr>
        <w:t>YANIT  ANAHTARI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"/>
        <w:gridCol w:w="510"/>
        <w:gridCol w:w="510"/>
        <w:gridCol w:w="510"/>
        <w:gridCol w:w="510"/>
        <w:gridCol w:w="510"/>
      </w:tblGrid>
      <w:tr w:rsidR="007752F5" w:rsidRPr="00ED4335">
        <w:trPr>
          <w:trHeight w:val="340"/>
        </w:trPr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1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11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21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7752F5" w:rsidRPr="00ED4335">
        <w:trPr>
          <w:trHeight w:val="340"/>
        </w:trPr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2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12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22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7752F5" w:rsidRPr="00ED4335">
        <w:trPr>
          <w:trHeight w:val="340"/>
        </w:trPr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3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13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23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7752F5" w:rsidRPr="00ED4335">
        <w:trPr>
          <w:trHeight w:val="340"/>
        </w:trPr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4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14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24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7752F5" w:rsidRPr="00ED4335">
        <w:trPr>
          <w:trHeight w:val="340"/>
        </w:trPr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5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15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25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7752F5" w:rsidRPr="00ED4335">
        <w:trPr>
          <w:trHeight w:val="340"/>
        </w:trPr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6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16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26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7752F5" w:rsidRPr="00ED4335">
        <w:trPr>
          <w:trHeight w:val="340"/>
        </w:trPr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7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17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27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7752F5" w:rsidRPr="00ED4335">
        <w:trPr>
          <w:trHeight w:val="340"/>
        </w:trPr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8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18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28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7752F5" w:rsidRPr="00ED4335">
        <w:trPr>
          <w:trHeight w:val="340"/>
        </w:trPr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9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19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29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7752F5" w:rsidRPr="00ED4335">
        <w:trPr>
          <w:trHeight w:val="340"/>
        </w:trPr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10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20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ED4335">
              <w:rPr>
                <w:rFonts w:ascii="mHelvetica" w:hAnsi="mHelvetica" w:cs="mHelvetica"/>
                <w:b/>
                <w:bCs/>
              </w:rPr>
              <w:t>30</w:t>
            </w:r>
          </w:p>
        </w:tc>
        <w:tc>
          <w:tcPr>
            <w:tcW w:w="510" w:type="dxa"/>
          </w:tcPr>
          <w:p w:rsidR="007752F5" w:rsidRPr="00ED4335" w:rsidRDefault="007752F5" w:rsidP="00ED4335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</w:tbl>
    <w:p w:rsidR="007752F5" w:rsidRPr="009D0C31" w:rsidRDefault="007752F5" w:rsidP="009D0C31">
      <w:pPr>
        <w:rPr>
          <w:rFonts w:ascii="mHelvetica" w:hAnsi="mHelvetica" w:cs="mHelvetica"/>
        </w:rPr>
      </w:pPr>
    </w:p>
    <w:p w:rsidR="007752F5" w:rsidRDefault="007752F5" w:rsidP="00521EC3">
      <w:pPr>
        <w:ind w:firstLine="708"/>
        <w:rPr>
          <w:rFonts w:ascii="mHelvetica" w:hAnsi="mHelvetica" w:cs="mHelvetica"/>
        </w:rPr>
      </w:pPr>
    </w:p>
    <w:sectPr w:rsidR="007752F5" w:rsidSect="00C306E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2F5" w:rsidRDefault="007752F5" w:rsidP="00D015DC">
      <w:pPr>
        <w:spacing w:after="0" w:line="240" w:lineRule="auto"/>
      </w:pPr>
      <w:r>
        <w:separator/>
      </w:r>
    </w:p>
  </w:endnote>
  <w:endnote w:type="continuationSeparator" w:id="0">
    <w:p w:rsidR="007752F5" w:rsidRDefault="007752F5" w:rsidP="00D01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2F5" w:rsidRDefault="007752F5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7752F5" w:rsidRDefault="007752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2F5" w:rsidRDefault="007752F5" w:rsidP="00D015DC">
      <w:pPr>
        <w:spacing w:after="0" w:line="240" w:lineRule="auto"/>
      </w:pPr>
      <w:r>
        <w:separator/>
      </w:r>
    </w:p>
  </w:footnote>
  <w:footnote w:type="continuationSeparator" w:id="0">
    <w:p w:rsidR="007752F5" w:rsidRDefault="007752F5" w:rsidP="00D01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806FA"/>
    <w:multiLevelType w:val="hybridMultilevel"/>
    <w:tmpl w:val="BC2206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766EB0"/>
    <w:multiLevelType w:val="hybridMultilevel"/>
    <w:tmpl w:val="5A0CDD80"/>
    <w:lvl w:ilvl="0" w:tplc="041F0017">
      <w:start w:val="1"/>
      <w:numFmt w:val="lowerLetter"/>
      <w:lvlText w:val="%1)"/>
      <w:lvlJc w:val="left"/>
      <w:pPr>
        <w:ind w:left="783" w:hanging="360"/>
      </w:pPr>
    </w:lvl>
    <w:lvl w:ilvl="1" w:tplc="041F0019">
      <w:start w:val="1"/>
      <w:numFmt w:val="lowerLetter"/>
      <w:lvlText w:val="%2."/>
      <w:lvlJc w:val="left"/>
      <w:pPr>
        <w:ind w:left="1503" w:hanging="360"/>
      </w:pPr>
    </w:lvl>
    <w:lvl w:ilvl="2" w:tplc="041F001B">
      <w:start w:val="1"/>
      <w:numFmt w:val="lowerRoman"/>
      <w:lvlText w:val="%3."/>
      <w:lvlJc w:val="right"/>
      <w:pPr>
        <w:ind w:left="2223" w:hanging="180"/>
      </w:pPr>
    </w:lvl>
    <w:lvl w:ilvl="3" w:tplc="041F000F">
      <w:start w:val="1"/>
      <w:numFmt w:val="decimal"/>
      <w:lvlText w:val="%4."/>
      <w:lvlJc w:val="left"/>
      <w:pPr>
        <w:ind w:left="2943" w:hanging="360"/>
      </w:pPr>
    </w:lvl>
    <w:lvl w:ilvl="4" w:tplc="041F0019">
      <w:start w:val="1"/>
      <w:numFmt w:val="lowerLetter"/>
      <w:lvlText w:val="%5."/>
      <w:lvlJc w:val="left"/>
      <w:pPr>
        <w:ind w:left="3663" w:hanging="360"/>
      </w:pPr>
    </w:lvl>
    <w:lvl w:ilvl="5" w:tplc="041F001B">
      <w:start w:val="1"/>
      <w:numFmt w:val="lowerRoman"/>
      <w:lvlText w:val="%6."/>
      <w:lvlJc w:val="right"/>
      <w:pPr>
        <w:ind w:left="4383" w:hanging="180"/>
      </w:pPr>
    </w:lvl>
    <w:lvl w:ilvl="6" w:tplc="041F000F">
      <w:start w:val="1"/>
      <w:numFmt w:val="decimal"/>
      <w:lvlText w:val="%7."/>
      <w:lvlJc w:val="left"/>
      <w:pPr>
        <w:ind w:left="5103" w:hanging="360"/>
      </w:pPr>
    </w:lvl>
    <w:lvl w:ilvl="7" w:tplc="041F0019">
      <w:start w:val="1"/>
      <w:numFmt w:val="lowerLetter"/>
      <w:lvlText w:val="%8."/>
      <w:lvlJc w:val="left"/>
      <w:pPr>
        <w:ind w:left="5823" w:hanging="360"/>
      </w:pPr>
    </w:lvl>
    <w:lvl w:ilvl="8" w:tplc="041F001B">
      <w:start w:val="1"/>
      <w:numFmt w:val="lowerRoman"/>
      <w:lvlText w:val="%9."/>
      <w:lvlJc w:val="right"/>
      <w:pPr>
        <w:ind w:left="6543" w:hanging="180"/>
      </w:pPr>
    </w:lvl>
  </w:abstractNum>
  <w:abstractNum w:abstractNumId="2">
    <w:nsid w:val="7BEB2B16"/>
    <w:multiLevelType w:val="hybridMultilevel"/>
    <w:tmpl w:val="2F9261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239F5"/>
    <w:multiLevelType w:val="hybridMultilevel"/>
    <w:tmpl w:val="6848047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4A01"/>
    <w:rsid w:val="00036518"/>
    <w:rsid w:val="000A72FE"/>
    <w:rsid w:val="000C29CB"/>
    <w:rsid w:val="000F6113"/>
    <w:rsid w:val="001177AD"/>
    <w:rsid w:val="002547BC"/>
    <w:rsid w:val="003471D2"/>
    <w:rsid w:val="00364A01"/>
    <w:rsid w:val="0039156A"/>
    <w:rsid w:val="003A198E"/>
    <w:rsid w:val="003B2544"/>
    <w:rsid w:val="004B52CF"/>
    <w:rsid w:val="00521EC3"/>
    <w:rsid w:val="005504EA"/>
    <w:rsid w:val="005605C6"/>
    <w:rsid w:val="0056176D"/>
    <w:rsid w:val="005F3FE0"/>
    <w:rsid w:val="006B6A1D"/>
    <w:rsid w:val="007752F5"/>
    <w:rsid w:val="007833E2"/>
    <w:rsid w:val="007911CE"/>
    <w:rsid w:val="007A0D0A"/>
    <w:rsid w:val="00831366"/>
    <w:rsid w:val="00873884"/>
    <w:rsid w:val="00965FC0"/>
    <w:rsid w:val="009D0C31"/>
    <w:rsid w:val="00A231F4"/>
    <w:rsid w:val="00A97A31"/>
    <w:rsid w:val="00B07ED7"/>
    <w:rsid w:val="00BA52F6"/>
    <w:rsid w:val="00C21E0B"/>
    <w:rsid w:val="00C306EB"/>
    <w:rsid w:val="00C97572"/>
    <w:rsid w:val="00CA75B5"/>
    <w:rsid w:val="00CC71BD"/>
    <w:rsid w:val="00D015DC"/>
    <w:rsid w:val="00D2614D"/>
    <w:rsid w:val="00DB65EB"/>
    <w:rsid w:val="00E357EA"/>
    <w:rsid w:val="00E638D8"/>
    <w:rsid w:val="00ED4335"/>
    <w:rsid w:val="00FA1241"/>
    <w:rsid w:val="00FA2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6E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015DC"/>
  </w:style>
  <w:style w:type="paragraph" w:styleId="Footer">
    <w:name w:val="footer"/>
    <w:basedOn w:val="Normal"/>
    <w:link w:val="FooterChar"/>
    <w:uiPriority w:val="99"/>
    <w:rsid w:val="00D0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015DC"/>
  </w:style>
  <w:style w:type="paragraph" w:styleId="ListParagraph">
    <w:name w:val="List Paragraph"/>
    <w:basedOn w:val="Normal"/>
    <w:uiPriority w:val="99"/>
    <w:qFormat/>
    <w:rsid w:val="00521EC3"/>
    <w:pPr>
      <w:ind w:left="720"/>
    </w:pPr>
  </w:style>
  <w:style w:type="table" w:styleId="TableGrid">
    <w:name w:val="Table Grid"/>
    <w:basedOn w:val="TableNormal"/>
    <w:uiPriority w:val="99"/>
    <w:rsid w:val="00A231F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5504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4</Pages>
  <Words>946</Words>
  <Characters>5394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HP</dc:creator>
  <cp:keywords>sorubak.com</cp:keywords>
  <dc:description>sorubak.com</dc:description>
  <cp:lastModifiedBy>Edanur</cp:lastModifiedBy>
  <cp:revision>24</cp:revision>
  <dcterms:created xsi:type="dcterms:W3CDTF">2017-04-28T03:40:00Z</dcterms:created>
  <dcterms:modified xsi:type="dcterms:W3CDTF">2017-05-21T08:54:00Z</dcterms:modified>
  <cp:category>sorubak.com</cp:category>
</cp:coreProperties>
</file>