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AA1" w:rsidRPr="00ED028B" w:rsidRDefault="00B93AA1" w:rsidP="00ED028B">
      <w:pPr>
        <w:pStyle w:val="Default"/>
        <w:spacing w:after="9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ED028B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 xml:space="preserve">1.Aslı hazırladığı sunuya hareketli resim koyarak süslemek istemektedir. </w:t>
      </w:r>
    </w:p>
    <w:p w:rsidR="00B93AA1" w:rsidRPr="00ED028B" w:rsidRDefault="00B93AA1" w:rsidP="00ED028B">
      <w:pPr>
        <w:pStyle w:val="Default"/>
        <w:spacing w:after="9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8" type="#_x0000_t75" style="position:absolute;margin-left:94.2pt;margin-top:.45pt;width:111pt;height:111pt;z-index:-251657728;visibility:visible">
            <v:imagedata r:id="rId7" o:title=""/>
          </v:shape>
        </w:pict>
      </w:r>
      <w:r w:rsidRPr="00ED028B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Aslı'nın sunumuna ekleyeceği dosya aşağıdakilerden hangisi olabilir?</w:t>
      </w:r>
      <w:r w:rsidRPr="00ED028B">
        <w:rPr>
          <w:rFonts w:ascii="MS Mincho" w:eastAsia="MS Mincho" w:hAnsi="MS Mincho" w:cs="MS Mincho" w:hint="eastAsia"/>
          <w:b/>
          <w:bCs/>
          <w:sz w:val="22"/>
          <w:szCs w:val="22"/>
          <w:lang w:eastAsia="en-US"/>
        </w:rPr>
        <w:t> </w:t>
      </w:r>
      <w:r w:rsidRPr="00ED028B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 xml:space="preserve"> </w:t>
      </w:r>
    </w:p>
    <w:p w:rsidR="00B93AA1" w:rsidRPr="00ED028B" w:rsidRDefault="00B93AA1" w:rsidP="00ED028B">
      <w:pPr>
        <w:pStyle w:val="Default"/>
        <w:spacing w:after="9"/>
        <w:rPr>
          <w:rFonts w:ascii="Times New Roman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hAnsi="Times New Roman" w:cs="Times New Roman"/>
          <w:sz w:val="22"/>
          <w:szCs w:val="22"/>
          <w:lang w:eastAsia="en-US"/>
        </w:rPr>
        <w:t xml:space="preserve">a)kedi.doc </w:t>
      </w:r>
    </w:p>
    <w:p w:rsidR="00B93AA1" w:rsidRPr="00ED028B" w:rsidRDefault="00B93AA1" w:rsidP="00ED028B">
      <w:pPr>
        <w:pStyle w:val="Default"/>
        <w:spacing w:after="9"/>
        <w:rPr>
          <w:rFonts w:ascii="Times New Roman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hAnsi="Times New Roman" w:cs="Times New Roman"/>
          <w:sz w:val="22"/>
          <w:szCs w:val="22"/>
          <w:lang w:eastAsia="en-US"/>
        </w:rPr>
        <w:t xml:space="preserve">b)kedi.mp3 </w:t>
      </w:r>
    </w:p>
    <w:p w:rsidR="00B93AA1" w:rsidRPr="00ED028B" w:rsidRDefault="00B93AA1" w:rsidP="00ED028B">
      <w:pPr>
        <w:pStyle w:val="Default"/>
        <w:spacing w:after="9"/>
        <w:rPr>
          <w:rFonts w:ascii="Times New Roman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hAnsi="Times New Roman" w:cs="Times New Roman"/>
          <w:sz w:val="22"/>
          <w:szCs w:val="22"/>
          <w:lang w:eastAsia="en-US"/>
        </w:rPr>
        <w:t xml:space="preserve">c)kedi.gif </w:t>
      </w:r>
    </w:p>
    <w:p w:rsidR="00B93AA1" w:rsidRDefault="00B93AA1" w:rsidP="00ED028B">
      <w:pPr>
        <w:pStyle w:val="Default"/>
        <w:spacing w:after="9"/>
        <w:rPr>
          <w:rFonts w:ascii="Times New Roman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hAnsi="Times New Roman" w:cs="Times New Roman"/>
          <w:sz w:val="22"/>
          <w:szCs w:val="22"/>
          <w:lang w:eastAsia="en-US"/>
        </w:rPr>
        <w:t>d)kedi.exe</w:t>
      </w:r>
    </w:p>
    <w:p w:rsidR="00B93AA1" w:rsidRPr="00ED028B" w:rsidRDefault="00B93AA1" w:rsidP="00ED028B">
      <w:pPr>
        <w:pStyle w:val="Default"/>
        <w:spacing w:after="9"/>
        <w:rPr>
          <w:rFonts w:ascii="Times New Roman" w:hAnsi="Times New Roman" w:cs="Times New Roman"/>
          <w:sz w:val="22"/>
          <w:szCs w:val="22"/>
          <w:lang w:eastAsia="en-US"/>
        </w:rPr>
      </w:pPr>
    </w:p>
    <w:p w:rsidR="00B93AA1" w:rsidRDefault="00B93AA1" w:rsidP="00A439C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93AA1" w:rsidRPr="00ED028B" w:rsidRDefault="00B93AA1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  <w:bCs/>
        </w:rPr>
        <w:t xml:space="preserve">2. </w:t>
      </w:r>
      <w:r w:rsidRPr="008A1B04">
        <w:rPr>
          <w:rFonts w:ascii="Times New Roman" w:hAnsi="Times New Roman" w:cs="Times New Roman"/>
          <w:b/>
          <w:bCs/>
        </w:rPr>
        <w:t xml:space="preserve">Aşağıdakilerden hangisi bir işletim sistemi </w:t>
      </w:r>
      <w:r w:rsidRPr="008A1B04">
        <w:rPr>
          <w:rFonts w:ascii="Times New Roman" w:hAnsi="Times New Roman" w:cs="Times New Roman"/>
          <w:b/>
          <w:bCs/>
          <w:u w:val="single"/>
        </w:rPr>
        <w:t>değildir</w:t>
      </w:r>
      <w:r w:rsidRPr="008A1B04">
        <w:rPr>
          <w:rFonts w:ascii="Times New Roman" w:hAnsi="Times New Roman" w:cs="Times New Roman"/>
          <w:b/>
          <w:bCs/>
        </w:rPr>
        <w:t xml:space="preserve">? </w:t>
      </w:r>
    </w:p>
    <w:p w:rsidR="00B93AA1" w:rsidRDefault="00B93AA1" w:rsidP="00A439CB">
      <w:pPr>
        <w:spacing w:after="0" w:line="240" w:lineRule="auto"/>
        <w:rPr>
          <w:rFonts w:ascii="Times New Roman" w:hAnsi="Times New Roman" w:cs="Times New Roman"/>
        </w:rPr>
      </w:pPr>
    </w:p>
    <w:p w:rsidR="00B93AA1" w:rsidRPr="00ED028B" w:rsidRDefault="00B93AA1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A) Android</w:t>
      </w:r>
      <w:r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B)Windows</w:t>
      </w:r>
      <w:r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C)İnternet Explorer</w:t>
      </w:r>
      <w:r w:rsidRPr="00ED028B">
        <w:rPr>
          <w:rFonts w:ascii="Times New Roman" w:hAnsi="Times New Roman" w:cs="Times New Roman"/>
        </w:rPr>
        <w:tab/>
        <w:t>D)Linux</w:t>
      </w:r>
    </w:p>
    <w:p w:rsidR="00B93AA1" w:rsidRPr="00ED028B" w:rsidRDefault="00B93AA1" w:rsidP="00A439CB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B93AA1" w:rsidRPr="00ED028B" w:rsidRDefault="00B93AA1" w:rsidP="00ED028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D028B">
        <w:rPr>
          <w:rFonts w:ascii="Times New Roman" w:hAnsi="Times New Roman" w:cs="Times New Roman"/>
          <w:b/>
          <w:bCs/>
        </w:rPr>
        <w:t>3.</w:t>
      </w:r>
      <w:r w:rsidRPr="00ED028B">
        <w:t xml:space="preserve"> </w:t>
      </w:r>
      <w:r w:rsidRPr="00ED028B">
        <w:rPr>
          <w:rFonts w:ascii="Times New Roman" w:hAnsi="Times New Roman" w:cs="Times New Roman"/>
          <w:b/>
          <w:bCs/>
        </w:rPr>
        <w:t>Ahmet internette gezinirken sohbet sitelerine girmiştir. Sohbet sitesinde konuştuğu insanlara aşağıdaki bilgilerden hangisini vermesinde sakınca yoktur?</w:t>
      </w:r>
    </w:p>
    <w:p w:rsidR="00B93AA1" w:rsidRDefault="00B93AA1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noProof/>
        </w:rPr>
        <w:pict>
          <v:shape id="Resim 5" o:spid="_x0000_s1029" type="#_x0000_t75" style="position:absolute;margin-left:157.2pt;margin-top:.65pt;width:100.55pt;height:88.5pt;z-index:-251656704;visibility:visible">
            <v:imagedata r:id="rId8" o:title=""/>
          </v:shape>
        </w:pict>
      </w:r>
    </w:p>
    <w:p w:rsidR="00B93AA1" w:rsidRPr="00ED028B" w:rsidRDefault="00B93AA1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ED028B">
        <w:rPr>
          <w:rFonts w:ascii="Times New Roman" w:hAnsi="Times New Roman" w:cs="Times New Roman"/>
        </w:rPr>
        <w:t>Adresini</w:t>
      </w:r>
      <w:r w:rsidRPr="00ED028B">
        <w:rPr>
          <w:rFonts w:ascii="Times New Roman" w:hAnsi="Times New Roman" w:cs="Times New Roman"/>
        </w:rPr>
        <w:tab/>
      </w:r>
      <w:r w:rsidRPr="00ED028B">
        <w:rPr>
          <w:rFonts w:ascii="Times New Roman" w:hAnsi="Times New Roman" w:cs="Times New Roman"/>
        </w:rPr>
        <w:tab/>
      </w:r>
      <w:r w:rsidRPr="00ED028B">
        <w:rPr>
          <w:rFonts w:ascii="Times New Roman" w:hAnsi="Times New Roman" w:cs="Times New Roman"/>
        </w:rPr>
        <w:tab/>
      </w:r>
      <w:r w:rsidRPr="00ED028B">
        <w:rPr>
          <w:rFonts w:ascii="Times New Roman" w:hAnsi="Times New Roman" w:cs="Times New Roman"/>
        </w:rPr>
        <w:tab/>
      </w:r>
    </w:p>
    <w:p w:rsidR="00B93AA1" w:rsidRPr="00ED028B" w:rsidRDefault="00B93AA1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Pr="00ED028B">
        <w:rPr>
          <w:rFonts w:ascii="Times New Roman" w:hAnsi="Times New Roman" w:cs="Times New Roman"/>
        </w:rPr>
        <w:t>TC kimlik Numarasını</w:t>
      </w:r>
    </w:p>
    <w:p w:rsidR="00B93AA1" w:rsidRPr="00ED028B" w:rsidRDefault="00B93AA1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Pr="00ED028B">
        <w:rPr>
          <w:rFonts w:ascii="Times New Roman" w:hAnsi="Times New Roman" w:cs="Times New Roman"/>
        </w:rPr>
        <w:t>Annesinin Kredi Kartı Bilgilerini</w:t>
      </w:r>
      <w:r w:rsidRPr="00ED028B">
        <w:rPr>
          <w:rFonts w:ascii="Times New Roman" w:hAnsi="Times New Roman" w:cs="Times New Roman"/>
        </w:rPr>
        <w:tab/>
      </w:r>
      <w:r w:rsidRPr="00ED028B">
        <w:rPr>
          <w:rFonts w:ascii="Times New Roman" w:hAnsi="Times New Roman" w:cs="Times New Roman"/>
        </w:rPr>
        <w:tab/>
      </w:r>
    </w:p>
    <w:p w:rsidR="00B93AA1" w:rsidRPr="00ED028B" w:rsidRDefault="00B93AA1" w:rsidP="00A439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Pr="00ED028B">
        <w:rPr>
          <w:rFonts w:ascii="Times New Roman" w:hAnsi="Times New Roman" w:cs="Times New Roman"/>
        </w:rPr>
        <w:t>Takma İsmini</w:t>
      </w:r>
    </w:p>
    <w:p w:rsidR="00B93AA1" w:rsidRPr="00ED028B" w:rsidRDefault="00B93AA1" w:rsidP="00A439CB">
      <w:pPr>
        <w:spacing w:after="0" w:line="240" w:lineRule="auto"/>
        <w:rPr>
          <w:rFonts w:ascii="Times New Roman" w:hAnsi="Times New Roman" w:cs="Times New Roman"/>
        </w:rPr>
      </w:pPr>
    </w:p>
    <w:p w:rsidR="00B93AA1" w:rsidRDefault="00B93AA1" w:rsidP="00ED028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93AA1" w:rsidRPr="00ED028B" w:rsidRDefault="00B93AA1" w:rsidP="00ED028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D028B">
        <w:rPr>
          <w:rFonts w:ascii="Times New Roman" w:hAnsi="Times New Roman" w:cs="Times New Roman"/>
          <w:b/>
          <w:bCs/>
        </w:rPr>
        <w:t>4. Bilgisayar ve sosyal kullanım siteleri(Twitter, Facebook Youtube vb.) kullanımı ile ilgili aşağıdaki ifadelerden doğru olanın başına “D”, yanlış olana “Y” yazınız.</w:t>
      </w:r>
    </w:p>
    <w:p w:rsidR="00B93AA1" w:rsidRDefault="00B93AA1" w:rsidP="00ED028B">
      <w:pPr>
        <w:spacing w:after="0" w:line="240" w:lineRule="auto"/>
        <w:rPr>
          <w:rFonts w:ascii="Times New Roman" w:hAnsi="Times New Roman" w:cs="Times New Roman"/>
        </w:rPr>
      </w:pPr>
    </w:p>
    <w:p w:rsidR="00B93AA1" w:rsidRPr="00ED028B" w:rsidRDefault="00B93AA1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Bilgisayarı yanlış bilgiyi yaymak için kullanırım.</w:t>
      </w:r>
    </w:p>
    <w:p w:rsidR="00B93AA1" w:rsidRPr="00ED028B" w:rsidRDefault="00B93AA1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 </w:t>
      </w:r>
      <w:r>
        <w:rPr>
          <w:rFonts w:ascii="Times New Roman" w:hAnsi="Times New Roman" w:cs="Times New Roman"/>
        </w:rPr>
        <w:t>Şifre belirlerken içerisinde rakam,harf ve özel karakter bulunmasına dikkat ederim.</w:t>
      </w:r>
    </w:p>
    <w:p w:rsidR="00B93AA1" w:rsidRPr="00ED028B" w:rsidRDefault="00B93AA1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Özel bilgilerimizi</w:t>
      </w:r>
      <w:r>
        <w:rPr>
          <w:rFonts w:ascii="Times New Roman" w:hAnsi="Times New Roman" w:cs="Times New Roman"/>
        </w:rPr>
        <w:t xml:space="preserve"> sosyal medyada</w:t>
      </w:r>
      <w:r w:rsidRPr="00ED028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paylaşmamalıyız</w:t>
      </w:r>
      <w:r w:rsidRPr="00ED028B">
        <w:rPr>
          <w:rFonts w:ascii="Times New Roman" w:hAnsi="Times New Roman" w:cs="Times New Roman"/>
        </w:rPr>
        <w:t>.</w:t>
      </w:r>
    </w:p>
    <w:p w:rsidR="00B93AA1" w:rsidRPr="00ED028B" w:rsidRDefault="00B93AA1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</w:t>
      </w:r>
      <w:r>
        <w:rPr>
          <w:rFonts w:ascii="Times New Roman" w:hAnsi="Times New Roman" w:cs="Times New Roman"/>
        </w:rPr>
        <w:t>Başkaları adına hesap açıp paylaşımda bulunurum</w:t>
      </w:r>
      <w:r w:rsidRPr="00ED028B">
        <w:rPr>
          <w:rFonts w:ascii="Times New Roman" w:hAnsi="Times New Roman" w:cs="Times New Roman"/>
        </w:rPr>
        <w:t>.</w:t>
      </w:r>
    </w:p>
    <w:p w:rsidR="00B93AA1" w:rsidRPr="00ED028B" w:rsidRDefault="00B93AA1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</w:t>
      </w:r>
      <w:r>
        <w:rPr>
          <w:rFonts w:ascii="Times New Roman" w:hAnsi="Times New Roman" w:cs="Times New Roman"/>
        </w:rPr>
        <w:t>Bana ait olmayan videoları benimmiş gibi paylaşırım</w:t>
      </w:r>
      <w:r w:rsidRPr="00ED028B">
        <w:rPr>
          <w:rFonts w:ascii="Times New Roman" w:hAnsi="Times New Roman" w:cs="Times New Roman"/>
          <w:b/>
          <w:bCs/>
        </w:rPr>
        <w:t>.</w:t>
      </w:r>
    </w:p>
    <w:p w:rsidR="00B93AA1" w:rsidRPr="00ED028B" w:rsidRDefault="00B93AA1" w:rsidP="00A439CB">
      <w:pPr>
        <w:spacing w:after="0" w:line="240" w:lineRule="auto"/>
        <w:rPr>
          <w:rFonts w:ascii="Times New Roman" w:hAnsi="Times New Roman" w:cs="Times New Roman"/>
        </w:rPr>
      </w:pPr>
    </w:p>
    <w:p w:rsidR="00B93AA1" w:rsidRDefault="00B93AA1" w:rsidP="00DC4F5D">
      <w:pPr>
        <w:spacing w:after="0" w:line="240" w:lineRule="auto"/>
        <w:rPr>
          <w:rFonts w:ascii="Times New Roman" w:hAnsi="Times New Roman" w:cs="Times New Roman"/>
          <w:b/>
          <w:bCs/>
          <w:lang w:eastAsia="en-US"/>
        </w:rPr>
      </w:pPr>
    </w:p>
    <w:p w:rsidR="00B93AA1" w:rsidRPr="00ED028B" w:rsidRDefault="00B93AA1" w:rsidP="00DC4F5D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b/>
          <w:bCs/>
          <w:lang w:eastAsia="en-US"/>
        </w:rPr>
        <w:t>5.</w:t>
      </w:r>
      <w:r w:rsidRPr="008A1B04">
        <w:rPr>
          <w:rFonts w:ascii="Times New Roman" w:hAnsi="Times New Roman" w:cs="Times New Roman"/>
          <w:b/>
          <w:bCs/>
          <w:lang w:eastAsia="en-US"/>
        </w:rPr>
        <w:t>İstediğimiz konumda klasör oluşturmak için aşağıdaki yöntemlerden hangisini uygulamalıyız?</w:t>
      </w:r>
    </w:p>
    <w:p w:rsidR="00B93AA1" w:rsidRPr="00ED028B" w:rsidRDefault="00B93AA1" w:rsidP="00DC4F5D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:rsidR="00B93AA1" w:rsidRPr="00ED028B" w:rsidRDefault="00B93AA1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lang w:eastAsia="en-US"/>
        </w:rPr>
        <w:t>A)</w:t>
      </w:r>
      <w:r w:rsidRPr="00ED028B">
        <w:rPr>
          <w:rFonts w:ascii="Times New Roman" w:hAnsi="Times New Roman" w:cs="Times New Roman"/>
        </w:rPr>
        <w:t xml:space="preserve"> Sağ tuş / Yeni / Klasör</w:t>
      </w:r>
      <w:r w:rsidRPr="00ED028B">
        <w:rPr>
          <w:rFonts w:ascii="Times New Roman" w:hAnsi="Times New Roman" w:cs="Times New Roman"/>
        </w:rPr>
        <w:tab/>
        <w:t>B) Sol tuş / Yeni / Klasör</w:t>
      </w:r>
    </w:p>
    <w:p w:rsidR="00B93AA1" w:rsidRPr="00ED028B" w:rsidRDefault="00B93AA1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C) Sağ tuş / Yenile</w:t>
      </w:r>
      <w:r w:rsidRPr="00ED028B">
        <w:rPr>
          <w:rFonts w:ascii="Times New Roman" w:hAnsi="Times New Roman" w:cs="Times New Roman"/>
        </w:rPr>
        <w:tab/>
      </w:r>
      <w:r w:rsidRPr="00ED028B">
        <w:rPr>
          <w:rFonts w:ascii="Times New Roman" w:hAnsi="Times New Roman" w:cs="Times New Roman"/>
        </w:rPr>
        <w:tab/>
        <w:t>D) Sol tuş / Yenile</w:t>
      </w:r>
    </w:p>
    <w:p w:rsidR="00B93AA1" w:rsidRDefault="00B93AA1" w:rsidP="00A439CB">
      <w:pPr>
        <w:spacing w:after="0" w:line="240" w:lineRule="auto"/>
        <w:rPr>
          <w:rFonts w:ascii="Times New Roman" w:hAnsi="Times New Roman" w:cs="Times New Roman"/>
          <w:b/>
          <w:bCs/>
          <w:lang w:eastAsia="en-US"/>
        </w:rPr>
      </w:pPr>
    </w:p>
    <w:p w:rsidR="00B93AA1" w:rsidRDefault="00B93AA1" w:rsidP="00A439CB">
      <w:pPr>
        <w:spacing w:after="0" w:line="240" w:lineRule="auto"/>
        <w:rPr>
          <w:rFonts w:ascii="Times New Roman" w:hAnsi="Times New Roman" w:cs="Times New Roman"/>
          <w:b/>
          <w:bCs/>
          <w:lang w:eastAsia="en-US"/>
        </w:rPr>
      </w:pPr>
    </w:p>
    <w:p w:rsidR="00B93AA1" w:rsidRPr="00ED028B" w:rsidRDefault="00B93AA1" w:rsidP="00A439CB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  <w:r w:rsidRPr="00ED028B">
        <w:rPr>
          <w:rFonts w:ascii="Times New Roman" w:hAnsi="Times New Roman" w:cs="Times New Roman"/>
          <w:b/>
          <w:bCs/>
          <w:lang w:eastAsia="en-US"/>
        </w:rPr>
        <w:t>6</w:t>
      </w:r>
      <w:r w:rsidRPr="00ED028B">
        <w:rPr>
          <w:rFonts w:ascii="Times New Roman" w:hAnsi="Times New Roman" w:cs="Times New Roman"/>
          <w:b/>
          <w:bCs/>
        </w:rPr>
        <w:t>.</w:t>
      </w:r>
      <w:r w:rsidRPr="001C06D4">
        <w:rPr>
          <w:noProof/>
        </w:rPr>
        <w:pict>
          <v:shape id="32 Resim" o:spid="_x0000_i1025" type="#_x0000_t75" alt="klasör.jpeg" style="width:44.25pt;height:26.25pt;visibility:visible">
            <v:imagedata r:id="rId9" o:title=""/>
          </v:shape>
        </w:pict>
      </w:r>
      <w:r>
        <w:rPr>
          <w:rFonts w:ascii="Times New Roman" w:hAnsi="Times New Roman" w:cs="Times New Roman"/>
          <w:b/>
          <w:bCs/>
        </w:rPr>
        <w:t xml:space="preserve"> </w:t>
      </w:r>
      <w:r w:rsidRPr="008A1B04">
        <w:rPr>
          <w:rFonts w:ascii="Times New Roman" w:hAnsi="Times New Roman" w:cs="Times New Roman"/>
          <w:b/>
          <w:bCs/>
        </w:rPr>
        <w:t xml:space="preserve">   Yanda resmini gördüğünüz simge aşağıdakilerden hangisini gösterir? </w:t>
      </w:r>
    </w:p>
    <w:p w:rsidR="00B93AA1" w:rsidRDefault="00B93AA1" w:rsidP="00A439CB">
      <w:pPr>
        <w:spacing w:after="0" w:line="240" w:lineRule="auto"/>
        <w:rPr>
          <w:rFonts w:ascii="Times New Roman" w:hAnsi="Times New Roman" w:cs="Times New Roman"/>
        </w:rPr>
      </w:pPr>
    </w:p>
    <w:p w:rsidR="00B93AA1" w:rsidRPr="00ED028B" w:rsidRDefault="00B93AA1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A)Dosya</w:t>
      </w:r>
      <w:r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B)Klasör</w:t>
      </w:r>
      <w:r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C)Sürücü</w:t>
      </w:r>
      <w:r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D)İnternet</w:t>
      </w:r>
    </w:p>
    <w:p w:rsidR="00B93AA1" w:rsidRPr="00ED028B" w:rsidRDefault="00B93AA1" w:rsidP="00A439CB">
      <w:pPr>
        <w:spacing w:after="0" w:line="240" w:lineRule="auto"/>
        <w:rPr>
          <w:rFonts w:ascii="Times New Roman" w:hAnsi="Times New Roman" w:cs="Times New Roman"/>
        </w:rPr>
      </w:pPr>
    </w:p>
    <w:p w:rsidR="00B93AA1" w:rsidRDefault="00B93AA1" w:rsidP="00506620">
      <w:pPr>
        <w:spacing w:after="0" w:line="240" w:lineRule="auto"/>
        <w:rPr>
          <w:rFonts w:ascii="Times New Roman" w:hAnsi="Times New Roman" w:cs="Times New Roman"/>
          <w:b/>
          <w:bCs/>
          <w:lang w:eastAsia="en-US"/>
        </w:rPr>
      </w:pPr>
    </w:p>
    <w:p w:rsidR="00B93AA1" w:rsidRPr="00506620" w:rsidRDefault="00B93AA1" w:rsidP="00506620">
      <w:pPr>
        <w:spacing w:after="0" w:line="240" w:lineRule="auto"/>
        <w:rPr>
          <w:rFonts w:ascii="Times New Roman" w:hAnsi="Times New Roman" w:cs="Times New Roman"/>
          <w:b/>
          <w:bCs/>
          <w:lang w:eastAsia="en-US"/>
        </w:rPr>
      </w:pPr>
      <w:r>
        <w:rPr>
          <w:noProof/>
        </w:rPr>
        <w:pict>
          <v:shape id="Resim 7" o:spid="_x0000_s1030" type="#_x0000_t75" style="position:absolute;margin-left:65pt;margin-top:18.1pt;width:105pt;height:78.75pt;z-index:-251655680;visibility:visible;mso-position-horizontal:right">
            <v:imagedata r:id="rId10" o:title=""/>
          </v:shape>
        </w:pict>
      </w:r>
      <w:r w:rsidRPr="00ED028B">
        <w:rPr>
          <w:rFonts w:ascii="Times New Roman" w:hAnsi="Times New Roman" w:cs="Times New Roman"/>
          <w:b/>
          <w:bCs/>
          <w:lang w:eastAsia="en-US"/>
        </w:rPr>
        <w:t>7.</w:t>
      </w:r>
      <w:r w:rsidRPr="00506620">
        <w:t xml:space="preserve"> </w:t>
      </w:r>
      <w:r w:rsidRPr="00506620">
        <w:rPr>
          <w:rFonts w:ascii="Times New Roman" w:hAnsi="Times New Roman" w:cs="Times New Roman"/>
          <w:b/>
          <w:bCs/>
          <w:lang w:eastAsia="en-US"/>
        </w:rPr>
        <w:t>Bilişim Teknolojileri sınıfımızdaki ağ türü aşağıdakilerden hangisidir?</w:t>
      </w:r>
    </w:p>
    <w:p w:rsidR="00B93AA1" w:rsidRPr="00506620" w:rsidRDefault="00B93AA1" w:rsidP="00506620">
      <w:pPr>
        <w:spacing w:after="0" w:line="240" w:lineRule="auto"/>
        <w:rPr>
          <w:rFonts w:ascii="Times New Roman" w:hAnsi="Times New Roman" w:cs="Times New Roman"/>
          <w:b/>
          <w:bCs/>
          <w:lang w:eastAsia="en-US"/>
        </w:rPr>
      </w:pPr>
    </w:p>
    <w:p w:rsidR="00B93AA1" w:rsidRPr="00506620" w:rsidRDefault="00B93AA1" w:rsidP="00506620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506620">
        <w:rPr>
          <w:rFonts w:ascii="Times New Roman" w:hAnsi="Times New Roman" w:cs="Times New Roman"/>
          <w:lang w:eastAsia="en-US"/>
        </w:rPr>
        <w:t>A)</w:t>
      </w:r>
      <w:r w:rsidRPr="00506620">
        <w:rPr>
          <w:rFonts w:ascii="Times New Roman" w:hAnsi="Times New Roman" w:cs="Times New Roman"/>
          <w:lang w:eastAsia="en-US"/>
        </w:rPr>
        <w:tab/>
        <w:t>(WAN) Geniş Alan Ağı</w:t>
      </w:r>
      <w:r w:rsidRPr="00506620">
        <w:rPr>
          <w:rFonts w:ascii="Times New Roman" w:hAnsi="Times New Roman" w:cs="Times New Roman"/>
          <w:lang w:eastAsia="en-US"/>
        </w:rPr>
        <w:tab/>
      </w:r>
      <w:r w:rsidRPr="00506620">
        <w:rPr>
          <w:rFonts w:ascii="Times New Roman" w:hAnsi="Times New Roman" w:cs="Times New Roman"/>
          <w:lang w:eastAsia="en-US"/>
        </w:rPr>
        <w:tab/>
      </w:r>
      <w:r w:rsidRPr="00506620">
        <w:rPr>
          <w:rFonts w:ascii="Times New Roman" w:hAnsi="Times New Roman" w:cs="Times New Roman"/>
          <w:lang w:eastAsia="en-US"/>
        </w:rPr>
        <w:tab/>
      </w:r>
    </w:p>
    <w:p w:rsidR="00B93AA1" w:rsidRPr="00506620" w:rsidRDefault="00B93AA1" w:rsidP="00506620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506620">
        <w:rPr>
          <w:rFonts w:ascii="Times New Roman" w:hAnsi="Times New Roman" w:cs="Times New Roman"/>
          <w:lang w:eastAsia="en-US"/>
        </w:rPr>
        <w:t>B)</w:t>
      </w:r>
      <w:r w:rsidRPr="00506620">
        <w:rPr>
          <w:rFonts w:ascii="Times New Roman" w:hAnsi="Times New Roman" w:cs="Times New Roman"/>
          <w:lang w:eastAsia="en-US"/>
        </w:rPr>
        <w:tab/>
        <w:t>(MAN) Metropol Alan Ağı</w:t>
      </w:r>
    </w:p>
    <w:p w:rsidR="00B93AA1" w:rsidRPr="00506620" w:rsidRDefault="00B93AA1" w:rsidP="00506620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506620">
        <w:rPr>
          <w:rFonts w:ascii="Times New Roman" w:hAnsi="Times New Roman" w:cs="Times New Roman"/>
          <w:lang w:eastAsia="en-US"/>
        </w:rPr>
        <w:t>C)</w:t>
      </w:r>
      <w:r w:rsidRPr="00506620">
        <w:rPr>
          <w:rFonts w:ascii="Times New Roman" w:hAnsi="Times New Roman" w:cs="Times New Roman"/>
          <w:lang w:eastAsia="en-US"/>
        </w:rPr>
        <w:tab/>
        <w:t>(LAN) Yerel Alan Ağı</w:t>
      </w:r>
      <w:r w:rsidRPr="00506620">
        <w:rPr>
          <w:rFonts w:ascii="Times New Roman" w:hAnsi="Times New Roman" w:cs="Times New Roman"/>
          <w:lang w:eastAsia="en-US"/>
        </w:rPr>
        <w:tab/>
      </w:r>
      <w:r w:rsidRPr="00506620">
        <w:rPr>
          <w:rFonts w:ascii="Times New Roman" w:hAnsi="Times New Roman" w:cs="Times New Roman"/>
          <w:lang w:eastAsia="en-US"/>
        </w:rPr>
        <w:tab/>
      </w:r>
    </w:p>
    <w:p w:rsidR="00B93AA1" w:rsidRPr="00506620" w:rsidRDefault="00B93AA1" w:rsidP="00506620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506620">
        <w:rPr>
          <w:rFonts w:ascii="Times New Roman" w:hAnsi="Times New Roman" w:cs="Times New Roman"/>
          <w:lang w:eastAsia="en-US"/>
        </w:rPr>
        <w:t>D)</w:t>
      </w:r>
      <w:r w:rsidRPr="00506620">
        <w:rPr>
          <w:rFonts w:ascii="Times New Roman" w:hAnsi="Times New Roman" w:cs="Times New Roman"/>
          <w:lang w:eastAsia="en-US"/>
        </w:rPr>
        <w:tab/>
        <w:t>(NAN) Olmayan Alan Ağı</w:t>
      </w:r>
    </w:p>
    <w:p w:rsidR="00B93AA1" w:rsidRDefault="00B93AA1" w:rsidP="00A439CB">
      <w:pPr>
        <w:spacing w:after="0" w:line="240" w:lineRule="auto"/>
        <w:rPr>
          <w:rFonts w:ascii="Times New Roman" w:hAnsi="Times New Roman" w:cs="Times New Roman"/>
          <w:b/>
          <w:bCs/>
          <w:lang w:eastAsia="en-US"/>
        </w:rPr>
      </w:pPr>
    </w:p>
    <w:p w:rsidR="00B93AA1" w:rsidRDefault="00B93AA1" w:rsidP="00A439CB">
      <w:pPr>
        <w:spacing w:after="0" w:line="240" w:lineRule="auto"/>
        <w:rPr>
          <w:rFonts w:ascii="Times New Roman" w:hAnsi="Times New Roman" w:cs="Times New Roman"/>
          <w:b/>
          <w:bCs/>
          <w:lang w:eastAsia="en-US"/>
        </w:rPr>
      </w:pPr>
    </w:p>
    <w:p w:rsidR="00B93AA1" w:rsidRPr="00767F52" w:rsidRDefault="00B93AA1" w:rsidP="00767F52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b/>
          <w:bCs/>
          <w:lang w:eastAsia="en-US"/>
        </w:rPr>
        <w:t xml:space="preserve">8. </w:t>
      </w:r>
      <w:r>
        <w:rPr>
          <w:rFonts w:ascii="Times New Roman" w:hAnsi="Times New Roman" w:cs="Times New Roman"/>
          <w:lang w:eastAsia="en-US"/>
        </w:rPr>
        <w:t>“</w:t>
      </w:r>
      <w:r w:rsidRPr="00767F52">
        <w:rPr>
          <w:rFonts w:ascii="Times New Roman" w:hAnsi="Times New Roman" w:cs="Times New Roman"/>
          <w:b/>
          <w:bCs/>
          <w:lang w:eastAsia="en-US"/>
        </w:rPr>
        <w:t>Bilgisayar, çevre birimleri, pos makinesi, cep telefonu gibi her türlü teknolojinin kullanılması ile işlenen suçlara Bilişim Suçu denir.</w:t>
      </w:r>
      <w:r>
        <w:rPr>
          <w:rFonts w:ascii="Times New Roman" w:hAnsi="Times New Roman" w:cs="Times New Roman"/>
          <w:b/>
          <w:bCs/>
          <w:lang w:eastAsia="en-US"/>
        </w:rPr>
        <w:t>”</w:t>
      </w:r>
    </w:p>
    <w:p w:rsidR="00B93AA1" w:rsidRPr="00767F52" w:rsidRDefault="00B93AA1" w:rsidP="00767F52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767F52">
        <w:rPr>
          <w:rFonts w:ascii="Times New Roman" w:hAnsi="Times New Roman" w:cs="Times New Roman"/>
          <w:lang w:eastAsia="en-US"/>
        </w:rPr>
        <w:t xml:space="preserve">Aşağıdakilerden hangisi bilişim suçu </w:t>
      </w:r>
      <w:r w:rsidRPr="00767F52">
        <w:rPr>
          <w:rFonts w:ascii="Times New Roman" w:hAnsi="Times New Roman" w:cs="Times New Roman"/>
          <w:b/>
          <w:bCs/>
          <w:u w:val="single"/>
          <w:lang w:eastAsia="en-US"/>
        </w:rPr>
        <w:t>değildir?</w:t>
      </w:r>
      <w:r w:rsidRPr="00767F52">
        <w:rPr>
          <w:rFonts w:ascii="Times New Roman" w:hAnsi="Times New Roman" w:cs="Times New Roman"/>
          <w:lang w:eastAsia="en-US"/>
        </w:rPr>
        <w:t xml:space="preserve"> </w:t>
      </w:r>
    </w:p>
    <w:p w:rsidR="00B93AA1" w:rsidRPr="00767F52" w:rsidRDefault="00B93AA1" w:rsidP="00767F52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767F52">
        <w:rPr>
          <w:rFonts w:ascii="Times New Roman" w:hAnsi="Times New Roman" w:cs="Times New Roman"/>
          <w:lang w:eastAsia="en-US"/>
        </w:rPr>
        <w:t>A)</w:t>
      </w:r>
      <w:r w:rsidRPr="00767F52">
        <w:rPr>
          <w:rFonts w:ascii="Times New Roman" w:hAnsi="Times New Roman" w:cs="Times New Roman"/>
          <w:lang w:eastAsia="en-US"/>
        </w:rPr>
        <w:tab/>
        <w:t>Web sitelerini çalmak</w:t>
      </w:r>
      <w:r w:rsidRPr="00767F52">
        <w:rPr>
          <w:rFonts w:ascii="Times New Roman" w:hAnsi="Times New Roman" w:cs="Times New Roman"/>
          <w:lang w:eastAsia="en-US"/>
        </w:rPr>
        <w:tab/>
      </w:r>
      <w:r w:rsidRPr="00767F52">
        <w:rPr>
          <w:rFonts w:ascii="Times New Roman" w:hAnsi="Times New Roman" w:cs="Times New Roman"/>
          <w:lang w:eastAsia="en-US"/>
        </w:rPr>
        <w:tab/>
      </w:r>
      <w:r w:rsidRPr="00767F52">
        <w:rPr>
          <w:rFonts w:ascii="Times New Roman" w:hAnsi="Times New Roman" w:cs="Times New Roman"/>
          <w:lang w:eastAsia="en-US"/>
        </w:rPr>
        <w:tab/>
      </w:r>
      <w:r w:rsidRPr="00767F52">
        <w:rPr>
          <w:rFonts w:ascii="Times New Roman" w:hAnsi="Times New Roman" w:cs="Times New Roman"/>
          <w:lang w:eastAsia="en-US"/>
        </w:rPr>
        <w:tab/>
      </w:r>
    </w:p>
    <w:p w:rsidR="00B93AA1" w:rsidRPr="00767F52" w:rsidRDefault="00B93AA1" w:rsidP="00767F52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767F52">
        <w:rPr>
          <w:rFonts w:ascii="Times New Roman" w:hAnsi="Times New Roman" w:cs="Times New Roman"/>
          <w:lang w:eastAsia="en-US"/>
        </w:rPr>
        <w:t>B)</w:t>
      </w:r>
      <w:r w:rsidRPr="00767F52">
        <w:rPr>
          <w:rFonts w:ascii="Times New Roman" w:hAnsi="Times New Roman" w:cs="Times New Roman"/>
          <w:lang w:eastAsia="en-US"/>
        </w:rPr>
        <w:tab/>
        <w:t>Mağazadan bilgisayar satın almak</w:t>
      </w:r>
    </w:p>
    <w:p w:rsidR="00B93AA1" w:rsidRDefault="00B93AA1" w:rsidP="00767F52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767F52">
        <w:rPr>
          <w:rFonts w:ascii="Times New Roman" w:hAnsi="Times New Roman" w:cs="Times New Roman"/>
          <w:lang w:eastAsia="en-US"/>
        </w:rPr>
        <w:t>C)</w:t>
      </w:r>
      <w:r w:rsidRPr="00767F52">
        <w:rPr>
          <w:rFonts w:ascii="Times New Roman" w:hAnsi="Times New Roman" w:cs="Times New Roman"/>
          <w:lang w:eastAsia="en-US"/>
        </w:rPr>
        <w:tab/>
        <w:t>Başkalarının inte</w:t>
      </w:r>
      <w:r>
        <w:rPr>
          <w:rFonts w:ascii="Times New Roman" w:hAnsi="Times New Roman" w:cs="Times New Roman"/>
          <w:lang w:eastAsia="en-US"/>
        </w:rPr>
        <w:t>rnet şifrelerini ele geçirmek</w:t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br/>
      </w:r>
      <w:r w:rsidRPr="00767F52">
        <w:rPr>
          <w:rFonts w:ascii="Times New Roman" w:hAnsi="Times New Roman" w:cs="Times New Roman"/>
          <w:lang w:eastAsia="en-US"/>
        </w:rPr>
        <w:t>D)</w:t>
      </w:r>
      <w:r w:rsidRPr="00767F52">
        <w:rPr>
          <w:rFonts w:ascii="Times New Roman" w:hAnsi="Times New Roman" w:cs="Times New Roman"/>
          <w:lang w:eastAsia="en-US"/>
        </w:rPr>
        <w:tab/>
        <w:t>Özel bilgilerimizin internette izinsiz kullanılması</w:t>
      </w:r>
    </w:p>
    <w:p w:rsidR="00B93AA1" w:rsidRPr="00ED028B" w:rsidRDefault="00B93AA1" w:rsidP="00767F52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:rsidR="00B93AA1" w:rsidRDefault="00B93AA1" w:rsidP="00A439CB">
      <w:pPr>
        <w:spacing w:after="0" w:line="240" w:lineRule="auto"/>
        <w:rPr>
          <w:rFonts w:ascii="Times New Roman" w:hAnsi="Times New Roman" w:cs="Times New Roman"/>
          <w:b/>
          <w:bCs/>
          <w:lang w:eastAsia="en-US"/>
        </w:rPr>
      </w:pPr>
    </w:p>
    <w:p w:rsidR="00B93AA1" w:rsidRPr="00ED028B" w:rsidRDefault="00B93AA1" w:rsidP="00A439CB">
      <w:pPr>
        <w:spacing w:after="0" w:line="240" w:lineRule="auto"/>
        <w:rPr>
          <w:rFonts w:ascii="Times New Roman" w:hAnsi="Times New Roman" w:cs="Times New Roman"/>
          <w:b/>
          <w:bCs/>
          <w:lang w:eastAsia="en-US"/>
        </w:rPr>
      </w:pPr>
      <w:r w:rsidRPr="00ED028B">
        <w:rPr>
          <w:rFonts w:ascii="Times New Roman" w:hAnsi="Times New Roman" w:cs="Times New Roman"/>
          <w:b/>
          <w:bCs/>
          <w:lang w:eastAsia="en-US"/>
        </w:rPr>
        <w:t xml:space="preserve">9. </w:t>
      </w:r>
      <w:r w:rsidRPr="00F60B0C">
        <w:rPr>
          <w:rFonts w:ascii="Times New Roman" w:hAnsi="Times New Roman" w:cs="Times New Roman"/>
          <w:b/>
          <w:bCs/>
          <w:lang w:eastAsia="en-US"/>
        </w:rPr>
        <w:t>Aşağıdaki kısayol tuşlarının görevlerini karşısına yazınız.</w:t>
      </w:r>
    </w:p>
    <w:p w:rsidR="00B93AA1" w:rsidRPr="00ED028B" w:rsidRDefault="00B93AA1" w:rsidP="00A439CB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 xml:space="preserve">CTRL+V : </w:t>
      </w:r>
      <w:r>
        <w:rPr>
          <w:rFonts w:ascii="Times New Roman" w:hAnsi="Times New Roman" w:cs="Times New Roman"/>
          <w:lang w:eastAsia="en-US"/>
        </w:rPr>
        <w:t>…………………………………………</w:t>
      </w:r>
    </w:p>
    <w:p w:rsidR="00B93AA1" w:rsidRPr="00ED028B" w:rsidRDefault="00B93AA1" w:rsidP="00A439CB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>CTRL+X :</w:t>
      </w:r>
      <w:r>
        <w:rPr>
          <w:rFonts w:ascii="Times New Roman" w:hAnsi="Times New Roman" w:cs="Times New Roman"/>
          <w:lang w:eastAsia="en-US"/>
        </w:rPr>
        <w:t>…………………………………………</w:t>
      </w:r>
    </w:p>
    <w:p w:rsidR="00B93AA1" w:rsidRDefault="00B93AA1" w:rsidP="00A439CB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>CTRL+C :</w:t>
      </w:r>
      <w:r>
        <w:rPr>
          <w:rFonts w:ascii="Times New Roman" w:hAnsi="Times New Roman" w:cs="Times New Roman"/>
          <w:lang w:eastAsia="en-US"/>
        </w:rPr>
        <w:t>………………………………………….</w:t>
      </w:r>
    </w:p>
    <w:p w:rsidR="00B93AA1" w:rsidRPr="00ED028B" w:rsidRDefault="00B93AA1" w:rsidP="00A439CB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:rsidR="00B93AA1" w:rsidRDefault="00B93AA1" w:rsidP="007B2ACC">
      <w:pPr>
        <w:spacing w:after="0" w:line="240" w:lineRule="auto"/>
        <w:rPr>
          <w:rFonts w:ascii="Times New Roman" w:hAnsi="Times New Roman" w:cs="Times New Roman"/>
          <w:b/>
          <w:bCs/>
          <w:lang w:eastAsia="en-US"/>
        </w:rPr>
      </w:pPr>
    </w:p>
    <w:p w:rsidR="00B93AA1" w:rsidRPr="00ED028B" w:rsidRDefault="00B93AA1" w:rsidP="007B2ACC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b/>
          <w:bCs/>
          <w:lang w:eastAsia="en-US"/>
        </w:rPr>
        <w:t xml:space="preserve">10. </w:t>
      </w:r>
      <w:r w:rsidRPr="008A1B04">
        <w:rPr>
          <w:rFonts w:ascii="Times New Roman" w:hAnsi="Times New Roman" w:cs="Times New Roman"/>
          <w:b/>
          <w:bCs/>
          <w:lang w:eastAsia="en-US"/>
        </w:rPr>
        <w:t>Dosyaları ya da klasörleri isimlendirirken aşağıdakilerden hangisi kullanılmaz?</w:t>
      </w:r>
    </w:p>
    <w:p w:rsidR="00B93AA1" w:rsidRPr="00ED028B" w:rsidRDefault="00B93AA1" w:rsidP="007B2ACC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>A) Dosya seçiliyken F2 tuşuna basarız</w:t>
      </w:r>
    </w:p>
    <w:p w:rsidR="00B93AA1" w:rsidRPr="00ED028B" w:rsidRDefault="00B93AA1" w:rsidP="007B2ACC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>B) Üzerindeyken aralıklarla farenin sol tuşuna basarız.</w:t>
      </w:r>
    </w:p>
    <w:p w:rsidR="00B93AA1" w:rsidRPr="00ED028B" w:rsidRDefault="00B93AA1" w:rsidP="007B2ACC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 xml:space="preserve">C) Üzerindeyken başlat tuşuna basarız. </w:t>
      </w:r>
    </w:p>
    <w:p w:rsidR="00B93AA1" w:rsidRPr="00ED028B" w:rsidRDefault="00B93AA1" w:rsidP="007B2ACC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>D) Dosya seçiliyken farenin sağ tuşuna basar açılan pencereden “yeniden adlandır” seçeriz</w:t>
      </w:r>
      <w:r w:rsidRPr="00ED028B">
        <w:rPr>
          <w:rFonts w:ascii="Times New Roman" w:hAnsi="Times New Roman" w:cs="Times New Roman"/>
          <w:spacing w:val="-1"/>
        </w:rPr>
        <w:t>.</w:t>
      </w:r>
    </w:p>
    <w:p w:rsidR="00B93AA1" w:rsidRPr="00ED028B" w:rsidRDefault="00B93AA1" w:rsidP="00A439CB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:rsidR="00B93AA1" w:rsidRDefault="00B93AA1" w:rsidP="00F35CD1">
      <w:pPr>
        <w:spacing w:after="0" w:line="240" w:lineRule="auto"/>
        <w:rPr>
          <w:rFonts w:ascii="Times New Roman" w:hAnsi="Times New Roman" w:cs="Times New Roman"/>
          <w:b/>
          <w:bCs/>
          <w:lang w:eastAsia="en-US"/>
        </w:rPr>
      </w:pPr>
    </w:p>
    <w:p w:rsidR="00B93AA1" w:rsidRPr="00ED028B" w:rsidRDefault="00B93AA1" w:rsidP="00F35CD1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  <w:bCs/>
          <w:lang w:eastAsia="en-US"/>
        </w:rPr>
        <w:t xml:space="preserve">11. </w:t>
      </w:r>
      <w:r w:rsidRPr="008A1B04">
        <w:rPr>
          <w:rFonts w:ascii="Times New Roman" w:hAnsi="Times New Roman" w:cs="Times New Roman"/>
          <w:b/>
          <w:bCs/>
        </w:rPr>
        <w:t>Tanıtım amaçlı belli bir süreliğine kullanılabilen yazılımlara ne denir?</w:t>
      </w:r>
    </w:p>
    <w:p w:rsidR="00B93AA1" w:rsidRPr="00ED028B" w:rsidRDefault="00B93AA1" w:rsidP="00F35CD1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>A) Bedava yazılım</w:t>
      </w:r>
      <w:r w:rsidRPr="00ED028B">
        <w:rPr>
          <w:rFonts w:ascii="Times New Roman" w:hAnsi="Times New Roman" w:cs="Times New Roman"/>
          <w:lang w:eastAsia="en-US"/>
        </w:rPr>
        <w:tab/>
      </w:r>
      <w:r w:rsidRPr="00ED028B">
        <w:rPr>
          <w:rFonts w:ascii="Times New Roman" w:hAnsi="Times New Roman" w:cs="Times New Roman"/>
          <w:lang w:eastAsia="en-US"/>
        </w:rPr>
        <w:tab/>
        <w:t xml:space="preserve">B) Lisanslı yazılım    </w:t>
      </w:r>
    </w:p>
    <w:p w:rsidR="00B93AA1" w:rsidRPr="00ED028B" w:rsidRDefault="00B93AA1" w:rsidP="00F35CD1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 xml:space="preserve">C) Demo yazılım   </w:t>
      </w:r>
      <w:r w:rsidRPr="00ED028B">
        <w:rPr>
          <w:rFonts w:ascii="Times New Roman" w:hAnsi="Times New Roman" w:cs="Times New Roman"/>
          <w:lang w:eastAsia="en-US"/>
        </w:rPr>
        <w:tab/>
      </w:r>
      <w:r w:rsidRPr="00ED028B">
        <w:rPr>
          <w:rFonts w:ascii="Times New Roman" w:hAnsi="Times New Roman" w:cs="Times New Roman"/>
          <w:lang w:eastAsia="en-US"/>
        </w:rPr>
        <w:tab/>
        <w:t>D)Ücretsiz yazılım</w:t>
      </w:r>
    </w:p>
    <w:p w:rsidR="00B93AA1" w:rsidRPr="00ED028B" w:rsidRDefault="00B93AA1" w:rsidP="00F35CD1">
      <w:pPr>
        <w:spacing w:after="0" w:line="240" w:lineRule="auto"/>
        <w:rPr>
          <w:rFonts w:ascii="Times New Roman" w:hAnsi="Times New Roman" w:cs="Times New Roman"/>
        </w:rPr>
      </w:pPr>
    </w:p>
    <w:p w:rsidR="00B93AA1" w:rsidRDefault="00B93AA1" w:rsidP="00F35CD1">
      <w:pPr>
        <w:pStyle w:val="ListeParagraf1"/>
        <w:ind w:left="0"/>
        <w:rPr>
          <w:b/>
          <w:bCs/>
          <w:sz w:val="22"/>
          <w:szCs w:val="22"/>
        </w:rPr>
      </w:pPr>
    </w:p>
    <w:p w:rsidR="00B93AA1" w:rsidRDefault="00B93AA1" w:rsidP="00F35CD1">
      <w:pPr>
        <w:pStyle w:val="ListeParagraf1"/>
        <w:ind w:left="0"/>
        <w:rPr>
          <w:b/>
          <w:bCs/>
          <w:sz w:val="22"/>
          <w:szCs w:val="22"/>
        </w:rPr>
      </w:pPr>
      <w:r w:rsidRPr="00ED028B">
        <w:rPr>
          <w:b/>
          <w:bCs/>
          <w:sz w:val="22"/>
          <w:szCs w:val="22"/>
        </w:rPr>
        <w:t>12.</w:t>
      </w:r>
      <w:r w:rsidRPr="008A1B04">
        <w:rPr>
          <w:b/>
          <w:bCs/>
          <w:sz w:val="22"/>
          <w:szCs w:val="22"/>
        </w:rPr>
        <w:t xml:space="preserve">Bilgisayarımıza virüs </w:t>
      </w:r>
      <w:r w:rsidRPr="008A1B04">
        <w:rPr>
          <w:b/>
          <w:bCs/>
          <w:sz w:val="22"/>
          <w:szCs w:val="22"/>
          <w:u w:val="single"/>
        </w:rPr>
        <w:t>bulaşmaması</w:t>
      </w:r>
      <w:r w:rsidRPr="008A1B04">
        <w:rPr>
          <w:b/>
          <w:bCs/>
          <w:sz w:val="22"/>
          <w:szCs w:val="22"/>
        </w:rPr>
        <w:t xml:space="preserve"> için aşağıdakilerden hangisini </w:t>
      </w:r>
      <w:r w:rsidRPr="008A1B04">
        <w:rPr>
          <w:b/>
          <w:bCs/>
          <w:sz w:val="22"/>
          <w:szCs w:val="22"/>
          <w:u w:val="single"/>
        </w:rPr>
        <w:t>yapmamalıyız?</w:t>
      </w:r>
      <w:r w:rsidRPr="00ED028B">
        <w:rPr>
          <w:b/>
          <w:bCs/>
          <w:sz w:val="22"/>
          <w:szCs w:val="22"/>
        </w:rPr>
        <w:t xml:space="preserve">  </w:t>
      </w:r>
    </w:p>
    <w:p w:rsidR="00B93AA1" w:rsidRPr="00ED028B" w:rsidRDefault="00B93AA1" w:rsidP="00F35CD1">
      <w:pPr>
        <w:pStyle w:val="ListeParagraf1"/>
        <w:ind w:left="0"/>
        <w:rPr>
          <w:b/>
          <w:bCs/>
          <w:sz w:val="22"/>
          <w:szCs w:val="22"/>
        </w:rPr>
      </w:pPr>
    </w:p>
    <w:p w:rsidR="00B93AA1" w:rsidRPr="00ED028B" w:rsidRDefault="00B93AA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A) Tanımadığımız kişilerden gelen e-postalar açılmalıdır. </w:t>
      </w:r>
    </w:p>
    <w:p w:rsidR="00B93AA1" w:rsidRPr="00ED028B" w:rsidRDefault="00B93AA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>B) Bilgisayara dosya yüklerken mutlaka virüs taraması yapılmalıdır.</w:t>
      </w:r>
    </w:p>
    <w:p w:rsidR="00B93AA1" w:rsidRPr="00ED028B" w:rsidRDefault="00B93AA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C) Bilgisayarımıza anti-virüs programı kurulmalıdır.</w:t>
      </w:r>
    </w:p>
    <w:p w:rsidR="00B93AA1" w:rsidRPr="00ED028B" w:rsidRDefault="00B93AA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D) Anti-virüs programları  güncellenmelidir.</w:t>
      </w:r>
    </w:p>
    <w:p w:rsidR="00B93AA1" w:rsidRPr="00ED028B" w:rsidRDefault="00B93AA1" w:rsidP="00F35CD1">
      <w:pPr>
        <w:pStyle w:val="ListeParagraf1"/>
        <w:ind w:left="0"/>
        <w:jc w:val="both"/>
        <w:rPr>
          <w:sz w:val="22"/>
          <w:szCs w:val="22"/>
        </w:rPr>
      </w:pPr>
    </w:p>
    <w:p w:rsidR="00B93AA1" w:rsidRDefault="00B93AA1" w:rsidP="00AA149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93AA1" w:rsidRPr="00ED028B" w:rsidRDefault="00B93AA1" w:rsidP="00AA149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D028B">
        <w:rPr>
          <w:rFonts w:ascii="Times New Roman" w:hAnsi="Times New Roman" w:cs="Times New Roman"/>
          <w:b/>
          <w:bCs/>
        </w:rPr>
        <w:t xml:space="preserve">13. </w:t>
      </w:r>
      <w:r w:rsidRPr="008A1B04">
        <w:rPr>
          <w:rFonts w:ascii="Times New Roman" w:hAnsi="Times New Roman" w:cs="Times New Roman"/>
          <w:b/>
          <w:bCs/>
        </w:rPr>
        <w:t>Aşağıdakilerden hangisi başkası tarafından bulunması zor güçlü bir şifredir?</w:t>
      </w:r>
    </w:p>
    <w:p w:rsidR="00B93AA1" w:rsidRDefault="00B93AA1" w:rsidP="00F35CD1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:rsidR="00B93AA1" w:rsidRPr="00ED028B" w:rsidRDefault="00B93AA1" w:rsidP="00F35CD1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>A)123456</w:t>
      </w:r>
      <w:r w:rsidRPr="00ED028B"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br/>
      </w:r>
      <w:r w:rsidRPr="00ED028B">
        <w:rPr>
          <w:rFonts w:ascii="Times New Roman" w:hAnsi="Times New Roman" w:cs="Times New Roman"/>
          <w:lang w:eastAsia="en-US"/>
        </w:rPr>
        <w:t>B)abcdef</w:t>
      </w:r>
      <w:r w:rsidRPr="00ED028B">
        <w:rPr>
          <w:rFonts w:ascii="Times New Roman" w:hAnsi="Times New Roman" w:cs="Times New Roman"/>
          <w:lang w:eastAsia="en-US"/>
        </w:rPr>
        <w:tab/>
      </w:r>
      <w:r w:rsidRPr="00ED028B"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br/>
      </w:r>
      <w:r w:rsidRPr="00ED028B">
        <w:rPr>
          <w:rFonts w:ascii="Times New Roman" w:hAnsi="Times New Roman" w:cs="Times New Roman"/>
          <w:lang w:eastAsia="en-US"/>
        </w:rPr>
        <w:t>C)qwerty</w:t>
      </w:r>
      <w:r w:rsidRPr="00ED028B">
        <w:rPr>
          <w:rFonts w:ascii="Times New Roman" w:hAnsi="Times New Roman" w:cs="Times New Roman"/>
          <w:lang w:eastAsia="en-US"/>
        </w:rPr>
        <w:tab/>
      </w:r>
      <w:r w:rsidRPr="00ED028B"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br/>
      </w:r>
      <w:r w:rsidRPr="00ED028B">
        <w:rPr>
          <w:rFonts w:ascii="Times New Roman" w:hAnsi="Times New Roman" w:cs="Times New Roman"/>
          <w:lang w:eastAsia="en-US"/>
        </w:rPr>
        <w:t>D) A58+t*y2G</w:t>
      </w:r>
    </w:p>
    <w:p w:rsidR="00B93AA1" w:rsidRPr="00ED028B" w:rsidRDefault="00B93AA1" w:rsidP="00F35CD1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:rsidR="00B93AA1" w:rsidRPr="00F60B0C" w:rsidRDefault="00B93AA1" w:rsidP="00F35CD1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lang w:eastAsia="en-US"/>
        </w:rPr>
      </w:pPr>
      <w:r w:rsidRPr="00ED028B">
        <w:rPr>
          <w:rFonts w:ascii="Times New Roman" w:hAnsi="Times New Roman" w:cs="Times New Roman"/>
          <w:b/>
          <w:bCs/>
          <w:lang w:eastAsia="en-US"/>
        </w:rPr>
        <w:t xml:space="preserve">14. </w:t>
      </w:r>
      <w:r w:rsidRPr="00F60B0C">
        <w:rPr>
          <w:rFonts w:ascii="Times New Roman" w:hAnsi="Times New Roman" w:cs="Times New Roman"/>
          <w:b/>
          <w:bCs/>
          <w:lang w:eastAsia="en-US"/>
        </w:rPr>
        <w:t>Aşağıdaki bilgileri eşleştiriniz.</w:t>
      </w:r>
    </w:p>
    <w:p w:rsidR="00B93AA1" w:rsidRDefault="00B93AA1" w:rsidP="00F35CD1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u w:val="single"/>
          <w:lang w:eastAsia="en-US"/>
        </w:rPr>
      </w:pPr>
    </w:p>
    <w:p w:rsidR="00B93AA1" w:rsidRPr="00ED028B" w:rsidRDefault="00B93AA1" w:rsidP="00F35CD1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u w:val="single"/>
          <w:lang w:eastAsia="en-US"/>
        </w:rPr>
      </w:pPr>
      <w:r w:rsidRPr="00ED028B">
        <w:rPr>
          <w:rFonts w:ascii="Times New Roman" w:hAnsi="Times New Roman" w:cs="Times New Roman"/>
          <w:b/>
          <w:bCs/>
          <w:u w:val="single"/>
          <w:lang w:eastAsia="en-US"/>
        </w:rPr>
        <w:t>Dosya Uzantısı</w:t>
      </w:r>
      <w:r w:rsidRPr="00ED028B">
        <w:rPr>
          <w:rFonts w:ascii="Times New Roman" w:hAnsi="Times New Roman" w:cs="Times New Roman"/>
          <w:b/>
          <w:bCs/>
          <w:lang w:eastAsia="en-US"/>
        </w:rPr>
        <w:tab/>
      </w:r>
      <w:r w:rsidRPr="00ED028B">
        <w:rPr>
          <w:rFonts w:ascii="Times New Roman" w:hAnsi="Times New Roman" w:cs="Times New Roman"/>
          <w:b/>
          <w:bCs/>
          <w:lang w:eastAsia="en-US"/>
        </w:rPr>
        <w:tab/>
      </w:r>
      <w:r w:rsidRPr="00ED028B">
        <w:rPr>
          <w:rFonts w:ascii="Times New Roman" w:hAnsi="Times New Roman" w:cs="Times New Roman"/>
          <w:b/>
          <w:bCs/>
          <w:u w:val="single"/>
          <w:lang w:eastAsia="en-US"/>
        </w:rPr>
        <w:t>İçerik</w:t>
      </w:r>
    </w:p>
    <w:p w:rsidR="00B93AA1" w:rsidRPr="00ED028B" w:rsidRDefault="00B93AA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MPEG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 xml:space="preserve">Resim </w:t>
      </w:r>
    </w:p>
    <w:p w:rsidR="00B93AA1" w:rsidRPr="00ED028B" w:rsidRDefault="00B93AA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JPG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Film</w:t>
      </w:r>
    </w:p>
    <w:p w:rsidR="00B93AA1" w:rsidRPr="00ED028B" w:rsidRDefault="00B93AA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MP3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Yazı</w:t>
      </w:r>
    </w:p>
    <w:p w:rsidR="00B93AA1" w:rsidRPr="00ED028B" w:rsidRDefault="00B93AA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TXT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Ses</w:t>
      </w:r>
    </w:p>
    <w:p w:rsidR="00B93AA1" w:rsidRDefault="00B93AA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DOC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Word</w:t>
      </w:r>
    </w:p>
    <w:p w:rsidR="00B93AA1" w:rsidRDefault="00B93AA1" w:rsidP="00F35CD1">
      <w:pPr>
        <w:pStyle w:val="ListeParagraf1"/>
        <w:ind w:left="0"/>
        <w:jc w:val="both"/>
        <w:rPr>
          <w:sz w:val="22"/>
          <w:szCs w:val="22"/>
        </w:rPr>
      </w:pPr>
    </w:p>
    <w:p w:rsidR="00B93AA1" w:rsidRDefault="00B93AA1" w:rsidP="00F35CD1">
      <w:pPr>
        <w:pStyle w:val="ListeParagraf1"/>
        <w:ind w:left="0"/>
        <w:jc w:val="both"/>
        <w:rPr>
          <w:sz w:val="22"/>
          <w:szCs w:val="22"/>
        </w:rPr>
      </w:pPr>
    </w:p>
    <w:p w:rsidR="00B93AA1" w:rsidRDefault="00B93AA1" w:rsidP="00F35CD1">
      <w:pPr>
        <w:pStyle w:val="ListeParagraf1"/>
        <w:ind w:left="0"/>
        <w:jc w:val="both"/>
        <w:rPr>
          <w:sz w:val="22"/>
          <w:szCs w:val="22"/>
        </w:rPr>
      </w:pPr>
    </w:p>
    <w:p w:rsidR="00B93AA1" w:rsidRPr="00ED028B" w:rsidRDefault="00B93AA1" w:rsidP="00F35CD1">
      <w:pPr>
        <w:pStyle w:val="ListeParagraf1"/>
        <w:ind w:left="0"/>
        <w:jc w:val="both"/>
        <w:rPr>
          <w:sz w:val="22"/>
          <w:szCs w:val="22"/>
        </w:rPr>
      </w:pPr>
    </w:p>
    <w:p w:rsidR="00B93AA1" w:rsidRPr="00135809" w:rsidRDefault="00B93AA1" w:rsidP="008E6D37">
      <w:pPr>
        <w:pStyle w:val="ListParagraph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ED028B">
        <w:rPr>
          <w:rFonts w:ascii="Times New Roman" w:hAnsi="Times New Roman" w:cs="Times New Roman"/>
          <w:b/>
          <w:bCs/>
        </w:rPr>
        <w:t xml:space="preserve">15.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Aşağıdaki butonların görevlerini noktalı yerlere yazınız.         </w:t>
      </w:r>
    </w:p>
    <w:p w:rsidR="00B93AA1" w:rsidRPr="004A55FF" w:rsidRDefault="00B93AA1" w:rsidP="008E6D37">
      <w:pPr>
        <w:pStyle w:val="ListParagraph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1" type="#_x0000_t32" style="position:absolute;left:0;text-align:left;margin-left:97pt;margin-top:27.75pt;width:9.3pt;height:33.55pt;flip:x;z-index:251655680;visibility:visible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shape id="Düz Ok Bağlayıcısı 12" o:spid="_x0000_s1032" type="#_x0000_t32" style="position:absolute;left:0;text-align:left;margin-left:144.7pt;margin-top:27.75pt;width:0;height:33.55pt;z-index:251656704;visibility:visible;mso-wrap-distance-left:3.17497mm;mso-wrap-distance-right:3.17497mm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shape id="Düz Ok Bağlayıcısı 13" o:spid="_x0000_s1033" type="#_x0000_t32" style="position:absolute;left:0;text-align:left;margin-left:178.3pt;margin-top:28.35pt;width:49.55pt;height:23.35pt;z-index:251657728;visibility:visible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shape id="Düz Ok Bağlayıcısı 10" o:spid="_x0000_s1034" type="#_x0000_t32" style="position:absolute;left:0;text-align:left;margin-left:26.85pt;margin-top:34.2pt;width:42pt;height:27.05pt;flip:x;z-index:251654656;visibility:visible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121A0A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Resim 3" o:spid="_x0000_i1026" type="#_x0000_t75" style="width:134.25pt;height:42.75pt;visibility:visible">
            <v:imagedata r:id="rId11" o:title=""/>
          </v:shape>
        </w:pict>
      </w:r>
    </w:p>
    <w:p w:rsidR="00B93AA1" w:rsidRDefault="00B93AA1" w:rsidP="008E6D37">
      <w:pPr>
        <w:pStyle w:val="ListParagraph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93AA1" w:rsidRPr="004A55FF" w:rsidRDefault="00B93AA1" w:rsidP="008E6D37">
      <w:pPr>
        <w:pStyle w:val="ListParagraph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93AA1" w:rsidRDefault="00B93AA1" w:rsidP="008E6D37">
      <w:pPr>
        <w:pStyle w:val="ListParagraph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    ………….     …………     .…………</w:t>
      </w:r>
    </w:p>
    <w:p w:rsidR="00B93AA1" w:rsidRPr="00ED028B" w:rsidRDefault="00B93AA1" w:rsidP="00DA1FEC">
      <w:pPr>
        <w:spacing w:after="0" w:line="240" w:lineRule="auto"/>
        <w:rPr>
          <w:rFonts w:ascii="Times New Roman" w:hAnsi="Times New Roman" w:cs="Times New Roman"/>
        </w:rPr>
      </w:pPr>
    </w:p>
    <w:p w:rsidR="00B93AA1" w:rsidRDefault="00B93AA1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B93AA1" w:rsidRDefault="00B93AA1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B93AA1" w:rsidRPr="00ED028B" w:rsidRDefault="00B93AA1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B93AA1" w:rsidRDefault="00B93AA1" w:rsidP="00DA1FE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  <w:bCs/>
        </w:rPr>
        <w:t xml:space="preserve">16. </w:t>
      </w:r>
      <w:r w:rsidRPr="008E6D37">
        <w:rPr>
          <w:rFonts w:ascii="Times New Roman" w:hAnsi="Times New Roman" w:cs="Times New Roman"/>
          <w:b/>
          <w:bCs/>
        </w:rPr>
        <w:t>“İki yada daha fazla bilgisayarın birbirine bağlanması ile oluşan yapıya Bilgisayar Ağı denir.”</w:t>
      </w:r>
      <w:r>
        <w:rPr>
          <w:rFonts w:ascii="Times New Roman" w:hAnsi="Times New Roman" w:cs="Times New Roman"/>
        </w:rPr>
        <w:t xml:space="preserve"> 3 Tür Bilgisayar ağ çeşidi vardır aşağıya bu Ağ türlerinin Adlarını Yazınız…</w:t>
      </w:r>
    </w:p>
    <w:p w:rsidR="00B93AA1" w:rsidRDefault="00B93AA1" w:rsidP="00DA1FEC">
      <w:pPr>
        <w:spacing w:after="0" w:line="240" w:lineRule="auto"/>
        <w:rPr>
          <w:rFonts w:ascii="Times New Roman" w:hAnsi="Times New Roman" w:cs="Times New Roman"/>
        </w:rPr>
      </w:pPr>
    </w:p>
    <w:p w:rsidR="00B93AA1" w:rsidRDefault="00B93AA1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1………………………………….</w:t>
      </w:r>
    </w:p>
    <w:p w:rsidR="00B93AA1" w:rsidRDefault="00B93AA1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2………………………………….</w:t>
      </w:r>
    </w:p>
    <w:p w:rsidR="00B93AA1" w:rsidRPr="008E6D37" w:rsidRDefault="00B93AA1" w:rsidP="00DA1FEC">
      <w:pPr>
        <w:spacing w:after="0" w:line="240" w:lineRule="auto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</w:rPr>
        <w:t>3………………………………….</w:t>
      </w:r>
    </w:p>
    <w:p w:rsidR="00B93AA1" w:rsidRPr="00ED028B" w:rsidRDefault="00B93AA1" w:rsidP="007B2ACC">
      <w:pPr>
        <w:spacing w:after="0" w:line="240" w:lineRule="auto"/>
        <w:rPr>
          <w:rFonts w:ascii="Times New Roman" w:hAnsi="Times New Roman" w:cs="Times New Roman"/>
        </w:rPr>
      </w:pPr>
    </w:p>
    <w:p w:rsidR="00B93AA1" w:rsidRDefault="00B93AA1" w:rsidP="007B2AC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93AA1" w:rsidRPr="00ED028B" w:rsidRDefault="00B93AA1" w:rsidP="007B2AC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  <w:bCs/>
        </w:rPr>
        <w:t xml:space="preserve">17. </w:t>
      </w:r>
      <w:r w:rsidRPr="008A1B04">
        <w:rPr>
          <w:rFonts w:ascii="Times New Roman" w:hAnsi="Times New Roman" w:cs="Times New Roman"/>
          <w:b/>
          <w:bCs/>
        </w:rPr>
        <w:t>Aşağıdakilerden hangisi bir kelime işlemcidir?</w:t>
      </w:r>
    </w:p>
    <w:p w:rsidR="00B93AA1" w:rsidRPr="00ED028B" w:rsidRDefault="00B93AA1" w:rsidP="00521E91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b/>
          <w:bCs/>
          <w:lang w:eastAsia="en-US"/>
        </w:rPr>
        <w:t>A)</w:t>
      </w:r>
      <w:r w:rsidRPr="00ED028B">
        <w:rPr>
          <w:rFonts w:ascii="Times New Roman" w:hAnsi="Times New Roman" w:cs="Times New Roman"/>
          <w:lang w:eastAsia="en-US"/>
        </w:rPr>
        <w:t xml:space="preserve"> Microsoft Office Excel</w:t>
      </w:r>
      <w:r w:rsidRPr="00ED028B">
        <w:rPr>
          <w:rFonts w:ascii="Times New Roman" w:hAnsi="Times New Roman" w:cs="Times New Roman"/>
          <w:lang w:eastAsia="en-US"/>
        </w:rPr>
        <w:tab/>
      </w:r>
      <w:r w:rsidRPr="00ED028B">
        <w:rPr>
          <w:rFonts w:ascii="Times New Roman" w:hAnsi="Times New Roman" w:cs="Times New Roman"/>
          <w:b/>
          <w:bCs/>
          <w:lang w:eastAsia="en-US"/>
        </w:rPr>
        <w:t>B)</w:t>
      </w:r>
      <w:r w:rsidRPr="00ED028B">
        <w:rPr>
          <w:rFonts w:ascii="Times New Roman" w:hAnsi="Times New Roman" w:cs="Times New Roman"/>
          <w:lang w:eastAsia="en-US"/>
        </w:rPr>
        <w:t xml:space="preserve"> Microsoft Office Word</w:t>
      </w:r>
    </w:p>
    <w:p w:rsidR="00B93AA1" w:rsidRDefault="00B93AA1" w:rsidP="00521E91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b/>
          <w:bCs/>
          <w:lang w:eastAsia="en-US"/>
        </w:rPr>
        <w:t>C)</w:t>
      </w:r>
      <w:r w:rsidRPr="00ED028B">
        <w:rPr>
          <w:rFonts w:ascii="Times New Roman" w:hAnsi="Times New Roman" w:cs="Times New Roman"/>
          <w:lang w:eastAsia="en-US"/>
        </w:rPr>
        <w:t>Internet Explorer</w:t>
      </w:r>
      <w:r w:rsidRPr="00ED028B">
        <w:rPr>
          <w:rFonts w:ascii="Times New Roman" w:hAnsi="Times New Roman" w:cs="Times New Roman"/>
          <w:lang w:eastAsia="en-US"/>
        </w:rPr>
        <w:tab/>
      </w:r>
      <w:r w:rsidRPr="00ED028B">
        <w:rPr>
          <w:rFonts w:ascii="Times New Roman" w:hAnsi="Times New Roman" w:cs="Times New Roman"/>
          <w:lang w:eastAsia="en-US"/>
        </w:rPr>
        <w:tab/>
      </w:r>
      <w:r w:rsidRPr="00ED028B">
        <w:rPr>
          <w:rFonts w:ascii="Times New Roman" w:hAnsi="Times New Roman" w:cs="Times New Roman"/>
          <w:b/>
          <w:bCs/>
          <w:lang w:eastAsia="en-US"/>
        </w:rPr>
        <w:t>D)</w:t>
      </w:r>
      <w:r w:rsidRPr="00ED028B">
        <w:rPr>
          <w:rFonts w:ascii="Times New Roman" w:hAnsi="Times New Roman" w:cs="Times New Roman"/>
          <w:lang w:eastAsia="en-US"/>
        </w:rPr>
        <w:t xml:space="preserve"> Paint</w:t>
      </w:r>
    </w:p>
    <w:p w:rsidR="00B93AA1" w:rsidRDefault="00B93AA1" w:rsidP="00521E91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:rsidR="00B93AA1" w:rsidRDefault="00B93AA1" w:rsidP="00521E91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:rsidR="00B93AA1" w:rsidRDefault="00B93AA1" w:rsidP="00521E91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:rsidR="00B93AA1" w:rsidRDefault="00B93AA1" w:rsidP="00521E91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:rsidR="00B93AA1" w:rsidRDefault="00B93AA1" w:rsidP="00521E91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:rsidR="00B93AA1" w:rsidRPr="00ED028B" w:rsidRDefault="00B93AA1" w:rsidP="00521E91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:rsidR="00B93AA1" w:rsidRPr="00ED028B" w:rsidRDefault="00B93AA1" w:rsidP="007B2ACC">
      <w:pPr>
        <w:spacing w:after="0" w:line="240" w:lineRule="auto"/>
        <w:rPr>
          <w:rFonts w:ascii="Times New Roman" w:hAnsi="Times New Roman" w:cs="Times New Roman"/>
        </w:rPr>
      </w:pPr>
    </w:p>
    <w:p w:rsidR="00B93AA1" w:rsidRDefault="00B93AA1" w:rsidP="00DF0EA4">
      <w:pPr>
        <w:spacing w:after="0" w:line="240" w:lineRule="auto"/>
        <w:rPr>
          <w:rFonts w:ascii="Times New Roman" w:hAnsi="Times New Roman" w:cs="Times New Roman"/>
          <w:b/>
          <w:bCs/>
          <w:lang w:eastAsia="en-US"/>
        </w:rPr>
      </w:pPr>
      <w:r w:rsidRPr="00F60B0C">
        <w:rPr>
          <w:rFonts w:ascii="Times New Roman" w:hAnsi="Times New Roman" w:cs="Times New Roman"/>
          <w:b/>
          <w:bCs/>
          <w:lang w:eastAsia="en-US"/>
        </w:rPr>
        <w:t>18.</w:t>
      </w:r>
      <w:r w:rsidRPr="00ED028B">
        <w:rPr>
          <w:rFonts w:ascii="Times New Roman" w:hAnsi="Times New Roman" w:cs="Times New Roman"/>
          <w:lang w:eastAsia="en-US"/>
        </w:rPr>
        <w:t xml:space="preserve"> </w:t>
      </w:r>
      <w:r w:rsidRPr="008A1B04">
        <w:rPr>
          <w:rFonts w:ascii="Times New Roman" w:hAnsi="Times New Roman" w:cs="Times New Roman"/>
          <w:b/>
          <w:bCs/>
          <w:lang w:eastAsia="en-US"/>
        </w:rPr>
        <w:t>Aşağıda verilen düğmelerin görevlerini yanlarına yazınız?</w:t>
      </w:r>
    </w:p>
    <w:p w:rsidR="00B93AA1" w:rsidRPr="00ED028B" w:rsidRDefault="00B93AA1" w:rsidP="00DF0EA4">
      <w:pPr>
        <w:spacing w:after="0" w:line="240" w:lineRule="auto"/>
        <w:rPr>
          <w:rFonts w:ascii="Times New Roman" w:hAnsi="Times New Roman" w:cs="Times New Roman"/>
          <w:lang w:eastAsia="en-US"/>
        </w:rPr>
      </w:pPr>
      <w:bookmarkStart w:id="0" w:name="_GoBack"/>
      <w:bookmarkEnd w:id="0"/>
    </w:p>
    <w:p w:rsidR="00B93AA1" w:rsidRPr="00ED028B" w:rsidRDefault="00B93AA1" w:rsidP="00DF0EA4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 xml:space="preserve">a) </w:t>
      </w:r>
      <w:r w:rsidRPr="00121A0A">
        <w:rPr>
          <w:rFonts w:ascii="Times New Roman" w:hAnsi="Times New Roman" w:cs="Times New Roman"/>
          <w:noProof/>
        </w:rPr>
        <w:pict>
          <v:shape id="Resim 42" o:spid="_x0000_i1027" type="#_x0000_t75" style="width:37.5pt;height:18pt;visibility:visible">
            <v:imagedata r:id="rId12" o:title=""/>
          </v:shape>
        </w:pict>
      </w:r>
      <w:r w:rsidRPr="00ED028B">
        <w:rPr>
          <w:rFonts w:ascii="Times New Roman" w:hAnsi="Times New Roman" w:cs="Times New Roman"/>
          <w:lang w:eastAsia="en-US"/>
        </w:rPr>
        <w:t>…………………………………………………………………</w:t>
      </w:r>
    </w:p>
    <w:p w:rsidR="00B93AA1" w:rsidRPr="00ED028B" w:rsidRDefault="00B93AA1" w:rsidP="00DF0EA4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>b )</w:t>
      </w:r>
      <w:r w:rsidRPr="00121A0A">
        <w:rPr>
          <w:rFonts w:ascii="Times New Roman" w:hAnsi="Times New Roman" w:cs="Times New Roman"/>
          <w:noProof/>
        </w:rPr>
        <w:pict>
          <v:shape id="Resim 43" o:spid="_x0000_i1028" type="#_x0000_t75" style="width:105.75pt;height:17.25pt;visibility:visible">
            <v:imagedata r:id="rId13" o:title=""/>
          </v:shape>
        </w:pict>
      </w:r>
      <w:r w:rsidRPr="00ED028B">
        <w:rPr>
          <w:rFonts w:ascii="Times New Roman" w:hAnsi="Times New Roman" w:cs="Times New Roman"/>
          <w:lang w:eastAsia="en-US"/>
        </w:rPr>
        <w:t>……………………………………………..</w:t>
      </w:r>
    </w:p>
    <w:p w:rsidR="00B93AA1" w:rsidRPr="00ED028B" w:rsidRDefault="00B93AA1" w:rsidP="00DF0EA4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 xml:space="preserve">c) </w:t>
      </w:r>
      <w:r w:rsidRPr="00121A0A">
        <w:rPr>
          <w:rFonts w:ascii="Times New Roman" w:hAnsi="Times New Roman" w:cs="Times New Roman"/>
          <w:noProof/>
        </w:rPr>
        <w:pict>
          <v:shape id="Resim 44" o:spid="_x0000_i1029" type="#_x0000_t75" style="width:18pt;height:17.25pt;visibility:visible">
            <v:imagedata r:id="rId14" o:title=""/>
          </v:shape>
        </w:pict>
      </w:r>
      <w:r w:rsidRPr="00ED028B">
        <w:rPr>
          <w:rFonts w:ascii="Times New Roman" w:hAnsi="Times New Roman" w:cs="Times New Roman"/>
          <w:lang w:eastAsia="en-US"/>
        </w:rPr>
        <w:t>………………………………………………………………………..</w:t>
      </w:r>
    </w:p>
    <w:p w:rsidR="00B93AA1" w:rsidRPr="00ED028B" w:rsidRDefault="00B93AA1" w:rsidP="00DF0EA4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 xml:space="preserve">d) </w:t>
      </w:r>
      <w:r w:rsidRPr="00121A0A">
        <w:rPr>
          <w:rFonts w:ascii="Times New Roman" w:hAnsi="Times New Roman" w:cs="Times New Roman"/>
          <w:noProof/>
        </w:rPr>
        <w:pict>
          <v:shape id="Resim 48" o:spid="_x0000_i1030" type="#_x0000_t75" style="width:22.5pt;height:21pt;visibility:visible">
            <v:imagedata r:id="rId15" o:title=""/>
          </v:shape>
        </w:pict>
      </w:r>
      <w:r w:rsidRPr="00ED028B">
        <w:rPr>
          <w:rFonts w:ascii="Times New Roman" w:hAnsi="Times New Roman" w:cs="Times New Roman"/>
          <w:lang w:eastAsia="en-US"/>
        </w:rPr>
        <w:t>……………………………………………………………</w:t>
      </w:r>
    </w:p>
    <w:p w:rsidR="00B93AA1" w:rsidRPr="00ED028B" w:rsidRDefault="00B93AA1" w:rsidP="00DF0EA4">
      <w:pPr>
        <w:spacing w:after="0" w:line="240" w:lineRule="auto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 xml:space="preserve">e) </w:t>
      </w:r>
      <w:r w:rsidRPr="00121A0A">
        <w:rPr>
          <w:rFonts w:ascii="Times New Roman" w:hAnsi="Times New Roman" w:cs="Times New Roman"/>
          <w:noProof/>
        </w:rPr>
        <w:pict>
          <v:shape id="Resim 49" o:spid="_x0000_i1031" type="#_x0000_t75" style="width:18pt;height:21pt;visibility:visible">
            <v:imagedata r:id="rId16" o:title=""/>
          </v:shape>
        </w:pict>
      </w:r>
      <w:r w:rsidRPr="00ED028B">
        <w:rPr>
          <w:rFonts w:ascii="Times New Roman" w:hAnsi="Times New Roman" w:cs="Times New Roman"/>
          <w:lang w:eastAsia="en-US"/>
        </w:rPr>
        <w:t>………………………………………………………………</w:t>
      </w:r>
    </w:p>
    <w:p w:rsidR="00B93AA1" w:rsidRPr="00ED028B" w:rsidRDefault="00B93AA1" w:rsidP="00DF0EA4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:rsidR="00B93AA1" w:rsidRDefault="00B93AA1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B93AA1" w:rsidRDefault="00B93AA1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B93AA1" w:rsidRDefault="00B93AA1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B93AA1" w:rsidRDefault="00B93AA1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B93AA1" w:rsidRDefault="00B93AA1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B93AA1" w:rsidRPr="00ED028B" w:rsidRDefault="00B93AA1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B93AA1" w:rsidRPr="00ED028B" w:rsidRDefault="00B93AA1" w:rsidP="00A95529">
      <w:pPr>
        <w:rPr>
          <w:rFonts w:ascii="Times New Roman" w:hAnsi="Times New Roman" w:cs="Times New Roman"/>
          <w:b/>
          <w:bCs/>
        </w:rPr>
      </w:pPr>
      <w:r w:rsidRPr="00ED028B">
        <w:rPr>
          <w:rFonts w:ascii="Times New Roman" w:hAnsi="Times New Roman" w:cs="Times New Roman"/>
          <w:b/>
          <w:bCs/>
          <w:spacing w:val="-1"/>
        </w:rPr>
        <w:t xml:space="preserve">19. </w:t>
      </w:r>
      <w:r w:rsidRPr="008A1B04">
        <w:rPr>
          <w:rFonts w:ascii="Times New Roman" w:hAnsi="Times New Roman" w:cs="Times New Roman"/>
          <w:b/>
          <w:bCs/>
        </w:rPr>
        <w:t>Aşağıda verilen klavye tuşlarını doğru olduğunu düşündüğünüz tanımların yanına yazınız?</w:t>
      </w:r>
    </w:p>
    <w:tbl>
      <w:tblPr>
        <w:tblW w:w="540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92"/>
        <w:gridCol w:w="949"/>
        <w:gridCol w:w="839"/>
        <w:gridCol w:w="1006"/>
        <w:gridCol w:w="1317"/>
      </w:tblGrid>
      <w:tr w:rsidR="00B93AA1" w:rsidRPr="00121A0A">
        <w:trPr>
          <w:trHeight w:val="186"/>
        </w:trPr>
        <w:tc>
          <w:tcPr>
            <w:tcW w:w="1292" w:type="dxa"/>
          </w:tcPr>
          <w:p w:rsidR="00B93AA1" w:rsidRPr="00121A0A" w:rsidRDefault="00B93AA1" w:rsidP="00121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21A0A">
              <w:rPr>
                <w:rFonts w:ascii="Times New Roman" w:hAnsi="Times New Roman" w:cs="Times New Roman"/>
                <w:b/>
                <w:bCs/>
              </w:rPr>
              <w:t>CapsLock</w:t>
            </w:r>
          </w:p>
        </w:tc>
        <w:tc>
          <w:tcPr>
            <w:tcW w:w="949" w:type="dxa"/>
          </w:tcPr>
          <w:p w:rsidR="00B93AA1" w:rsidRPr="00121A0A" w:rsidRDefault="00B93AA1" w:rsidP="00121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21A0A">
              <w:rPr>
                <w:rFonts w:ascii="Times New Roman" w:hAnsi="Times New Roman" w:cs="Times New Roman"/>
                <w:b/>
                <w:bCs/>
              </w:rPr>
              <w:t>Shift</w:t>
            </w:r>
          </w:p>
        </w:tc>
        <w:tc>
          <w:tcPr>
            <w:tcW w:w="839" w:type="dxa"/>
          </w:tcPr>
          <w:p w:rsidR="00B93AA1" w:rsidRPr="00121A0A" w:rsidRDefault="00B93AA1" w:rsidP="00121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21A0A">
              <w:rPr>
                <w:rFonts w:ascii="Times New Roman" w:hAnsi="Times New Roman" w:cs="Times New Roman"/>
                <w:b/>
                <w:bCs/>
              </w:rPr>
              <w:t>ESC</w:t>
            </w:r>
          </w:p>
        </w:tc>
        <w:tc>
          <w:tcPr>
            <w:tcW w:w="1006" w:type="dxa"/>
          </w:tcPr>
          <w:p w:rsidR="00B93AA1" w:rsidRPr="00121A0A" w:rsidRDefault="00B93AA1" w:rsidP="00121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21A0A">
              <w:rPr>
                <w:rFonts w:ascii="Times New Roman" w:hAnsi="Times New Roman" w:cs="Times New Roman"/>
                <w:b/>
                <w:bCs/>
              </w:rPr>
              <w:t>Enter</w:t>
            </w:r>
          </w:p>
        </w:tc>
        <w:tc>
          <w:tcPr>
            <w:tcW w:w="1317" w:type="dxa"/>
          </w:tcPr>
          <w:p w:rsidR="00B93AA1" w:rsidRPr="00121A0A" w:rsidRDefault="00B93AA1" w:rsidP="00121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21A0A">
              <w:rPr>
                <w:rFonts w:ascii="Times New Roman" w:hAnsi="Times New Roman" w:cs="Times New Roman"/>
                <w:b/>
                <w:bCs/>
              </w:rPr>
              <w:t>Delete</w:t>
            </w:r>
          </w:p>
        </w:tc>
      </w:tr>
    </w:tbl>
    <w:p w:rsidR="00B93AA1" w:rsidRPr="00ED028B" w:rsidRDefault="00B93AA1" w:rsidP="00527C45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:rsidR="00B93AA1" w:rsidRPr="00ED028B" w:rsidRDefault="00B93AA1" w:rsidP="00527C45">
      <w:pPr>
        <w:spacing w:after="0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>……………….Onay verme, kabul etme amaçlı kullanılır.Kelime işlemcilerde paragraf başı yapmak için kullanılır.</w:t>
      </w:r>
    </w:p>
    <w:p w:rsidR="00B93AA1" w:rsidRPr="00ED028B" w:rsidRDefault="00B93AA1" w:rsidP="00527C45">
      <w:pPr>
        <w:spacing w:after="0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>…………........Büyük veya küçük harf yazmayı sağlar.</w:t>
      </w:r>
    </w:p>
    <w:p w:rsidR="00B93AA1" w:rsidRPr="00ED028B" w:rsidRDefault="00B93AA1" w:rsidP="00527C45">
      <w:pPr>
        <w:spacing w:after="0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>……………….Tek başına bir fonksiyonu yoktur. Beraberinde bir tuşa basılırsa büyük harf yazmasını sağlar ve tuşların üst bölümlerinde bulunan karakterleri yazmamızı sağlar.</w:t>
      </w:r>
    </w:p>
    <w:p w:rsidR="00B93AA1" w:rsidRPr="00ED028B" w:rsidRDefault="00B93AA1" w:rsidP="00527C45">
      <w:pPr>
        <w:spacing w:after="0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>…………….….</w:t>
      </w:r>
      <w:r>
        <w:rPr>
          <w:rFonts w:ascii="Times New Roman" w:hAnsi="Times New Roman" w:cs="Times New Roman"/>
          <w:lang w:eastAsia="en-US"/>
        </w:rPr>
        <w:t>Çıkış veya iptal şlemlerinde kullanılır</w:t>
      </w:r>
    </w:p>
    <w:p w:rsidR="00B93AA1" w:rsidRPr="00ED028B" w:rsidRDefault="00B93AA1" w:rsidP="00527C45">
      <w:pPr>
        <w:spacing w:after="0"/>
        <w:rPr>
          <w:rFonts w:ascii="Times New Roman" w:hAnsi="Times New Roman" w:cs="Times New Roman"/>
          <w:lang w:eastAsia="en-US"/>
        </w:rPr>
      </w:pPr>
      <w:r w:rsidRPr="00ED028B">
        <w:rPr>
          <w:rFonts w:ascii="Times New Roman" w:hAnsi="Times New Roman" w:cs="Times New Roman"/>
          <w:lang w:eastAsia="en-US"/>
        </w:rPr>
        <w:t>……………… Silmek için kullanılır. İmlecin sağındakileri sile</w:t>
      </w:r>
      <w:r>
        <w:rPr>
          <w:rFonts w:ascii="Times New Roman" w:hAnsi="Times New Roman" w:cs="Times New Roman"/>
          <w:lang w:eastAsia="en-US"/>
        </w:rPr>
        <w:t>r</w:t>
      </w:r>
      <w:r w:rsidRPr="00ED028B">
        <w:rPr>
          <w:rFonts w:ascii="Times New Roman" w:hAnsi="Times New Roman" w:cs="Times New Roman"/>
          <w:lang w:eastAsia="en-US"/>
        </w:rPr>
        <w:t>.</w:t>
      </w:r>
    </w:p>
    <w:p w:rsidR="00B93AA1" w:rsidRPr="00ED028B" w:rsidRDefault="00B93AA1" w:rsidP="00527C45">
      <w:pPr>
        <w:spacing w:after="0"/>
        <w:rPr>
          <w:rFonts w:ascii="Times New Roman" w:hAnsi="Times New Roman" w:cs="Times New Roman"/>
          <w:lang w:eastAsia="en-US"/>
        </w:rPr>
      </w:pPr>
    </w:p>
    <w:p w:rsidR="00B93AA1" w:rsidRPr="00ED028B" w:rsidRDefault="00B93AA1" w:rsidP="00527C45">
      <w:pPr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  <w:bCs/>
        </w:rPr>
        <w:t xml:space="preserve">20. </w:t>
      </w:r>
      <w:r w:rsidRPr="00ED028B">
        <w:rPr>
          <w:rFonts w:ascii="Times New Roman" w:hAnsi="Times New Roman" w:cs="Times New Roman"/>
        </w:rPr>
        <w:t>Aşağıda verilen parçaları doğru olduğunu düşündüğünüz tanımların yanına yazınız?</w:t>
      </w:r>
    </w:p>
    <w:tbl>
      <w:tblPr>
        <w:tblW w:w="537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6"/>
        <w:gridCol w:w="991"/>
        <w:gridCol w:w="1139"/>
        <w:gridCol w:w="1145"/>
        <w:gridCol w:w="1078"/>
      </w:tblGrid>
      <w:tr w:rsidR="00B93AA1" w:rsidRPr="00121A0A">
        <w:trPr>
          <w:trHeight w:val="264"/>
        </w:trPr>
        <w:tc>
          <w:tcPr>
            <w:tcW w:w="1026" w:type="dxa"/>
          </w:tcPr>
          <w:p w:rsidR="00B93AA1" w:rsidRPr="00121A0A" w:rsidRDefault="00B93AA1" w:rsidP="00121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21A0A">
              <w:rPr>
                <w:rFonts w:ascii="Times New Roman" w:hAnsi="Times New Roman" w:cs="Times New Roman"/>
                <w:b/>
                <w:bCs/>
              </w:rPr>
              <w:t>Ekran kartı</w:t>
            </w:r>
          </w:p>
        </w:tc>
        <w:tc>
          <w:tcPr>
            <w:tcW w:w="991" w:type="dxa"/>
          </w:tcPr>
          <w:p w:rsidR="00B93AA1" w:rsidRPr="00121A0A" w:rsidRDefault="00B93AA1" w:rsidP="00121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21A0A">
              <w:rPr>
                <w:rFonts w:ascii="Times New Roman" w:hAnsi="Times New Roman" w:cs="Times New Roman"/>
                <w:b/>
                <w:bCs/>
              </w:rPr>
              <w:t>Kasa</w:t>
            </w:r>
          </w:p>
        </w:tc>
        <w:tc>
          <w:tcPr>
            <w:tcW w:w="1139" w:type="dxa"/>
          </w:tcPr>
          <w:p w:rsidR="00B93AA1" w:rsidRPr="00121A0A" w:rsidRDefault="00B93AA1" w:rsidP="00121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21A0A">
              <w:rPr>
                <w:rFonts w:ascii="Times New Roman" w:hAnsi="Times New Roman" w:cs="Times New Roman"/>
                <w:b/>
                <w:bCs/>
              </w:rPr>
              <w:t>Hoparlör</w:t>
            </w:r>
          </w:p>
        </w:tc>
        <w:tc>
          <w:tcPr>
            <w:tcW w:w="1145" w:type="dxa"/>
          </w:tcPr>
          <w:p w:rsidR="00B93AA1" w:rsidRPr="00121A0A" w:rsidRDefault="00B93AA1" w:rsidP="00121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21A0A">
              <w:rPr>
                <w:rFonts w:ascii="Times New Roman" w:hAnsi="Times New Roman" w:cs="Times New Roman"/>
                <w:b/>
                <w:bCs/>
              </w:rPr>
              <w:t>Harddisk</w:t>
            </w:r>
          </w:p>
        </w:tc>
        <w:tc>
          <w:tcPr>
            <w:tcW w:w="1078" w:type="dxa"/>
          </w:tcPr>
          <w:p w:rsidR="00B93AA1" w:rsidRPr="00121A0A" w:rsidRDefault="00B93AA1" w:rsidP="00121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21A0A">
              <w:rPr>
                <w:rFonts w:ascii="Times New Roman" w:hAnsi="Times New Roman" w:cs="Times New Roman"/>
                <w:b/>
                <w:bCs/>
              </w:rPr>
              <w:t>İşlemci</w:t>
            </w:r>
          </w:p>
        </w:tc>
      </w:tr>
    </w:tbl>
    <w:p w:rsidR="00B93AA1" w:rsidRPr="00ED028B" w:rsidRDefault="00B93AA1" w:rsidP="007C19F3">
      <w:pPr>
        <w:spacing w:line="240" w:lineRule="auto"/>
        <w:rPr>
          <w:rFonts w:ascii="Times New Roman" w:hAnsi="Times New Roman" w:cs="Times New Roman"/>
        </w:rPr>
      </w:pPr>
    </w:p>
    <w:p w:rsidR="00B93AA1" w:rsidRPr="00ED028B" w:rsidRDefault="00B93AA1" w:rsidP="007C19F3">
      <w:pPr>
        <w:spacing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……………………Bilgisayarın beyni de denilebilir.Bilgisayarda tüm işleri yapan parçadır.   </w:t>
      </w:r>
    </w:p>
    <w:p w:rsidR="00B93AA1" w:rsidRPr="00ED028B" w:rsidRDefault="00B93AA1" w:rsidP="00527C45">
      <w:pPr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…………………….Bilgisayarın temel parçalarının içerisinde bulunduğu yerdir.     </w:t>
      </w:r>
    </w:p>
    <w:p w:rsidR="00B93AA1" w:rsidRPr="00ED028B" w:rsidRDefault="00B93AA1" w:rsidP="00527C45">
      <w:pPr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……………………Bilgisayarda verilerin kalıcı olarak depolandığı yerdir.C,D gibi harfler verilir. </w:t>
      </w:r>
    </w:p>
    <w:p w:rsidR="00B93AA1" w:rsidRPr="00ED028B" w:rsidRDefault="00B93AA1" w:rsidP="00527C45">
      <w:pPr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……………………Bilgisayardan ses çıkışının yapılmasını sağlayan cihazdır.  </w:t>
      </w:r>
    </w:p>
    <w:p w:rsidR="00B93AA1" w:rsidRDefault="00B93AA1" w:rsidP="00527C45">
      <w:pPr>
        <w:pBdr>
          <w:bottom w:val="single" w:sz="6" w:space="1" w:color="auto"/>
        </w:pBdr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……………………Bilgisayarda yapılan tüm işlemlerin ekranda görüntülenmesini sağlayan parçadır. </w:t>
      </w:r>
    </w:p>
    <w:p w:rsidR="00B93AA1" w:rsidRDefault="00B93AA1" w:rsidP="00527C45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B93AA1" w:rsidRDefault="00B93AA1" w:rsidP="00527C45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B93AA1" w:rsidRDefault="00B93AA1" w:rsidP="00527C45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B93AA1" w:rsidRDefault="00B93AA1" w:rsidP="00527C45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B93AA1" w:rsidRDefault="00B93AA1" w:rsidP="00527C45">
      <w:pPr>
        <w:spacing w:after="0" w:line="240" w:lineRule="auto"/>
        <w:ind w:left="1416" w:firstLine="708"/>
        <w:rPr>
          <w:rFonts w:ascii="Times New Roman" w:hAnsi="Times New Roman" w:cs="Times New Roman"/>
          <w:b/>
          <w:bCs/>
          <w:lang w:eastAsia="en-US"/>
        </w:rPr>
      </w:pPr>
      <w:r w:rsidRPr="008A1B04">
        <w:rPr>
          <w:rFonts w:ascii="Times New Roman" w:hAnsi="Times New Roman" w:cs="Times New Roman"/>
          <w:b/>
          <w:bCs/>
          <w:lang w:eastAsia="en-US"/>
        </w:rPr>
        <w:t>Başarılar dilerim…</w:t>
      </w:r>
    </w:p>
    <w:p w:rsidR="00B93AA1" w:rsidRDefault="00B93AA1" w:rsidP="00527C45">
      <w:pPr>
        <w:spacing w:after="0" w:line="240" w:lineRule="auto"/>
        <w:ind w:left="1416" w:firstLine="708"/>
        <w:rPr>
          <w:rFonts w:ascii="Times New Roman" w:hAnsi="Times New Roman" w:cs="Times New Roman"/>
          <w:b/>
          <w:bCs/>
          <w:lang w:eastAsia="en-US"/>
        </w:rPr>
      </w:pPr>
    </w:p>
    <w:p w:rsidR="00B93AA1" w:rsidRPr="008A1B04" w:rsidRDefault="00B93AA1" w:rsidP="00527C45">
      <w:pPr>
        <w:spacing w:after="0" w:line="240" w:lineRule="auto"/>
        <w:ind w:left="1416" w:firstLine="708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Bilişim Teknolojileri Öğretmeni</w:t>
      </w:r>
    </w:p>
    <w:p w:rsidR="00B93AA1" w:rsidRPr="00ED028B" w:rsidRDefault="00B93AA1" w:rsidP="00527C45">
      <w:pPr>
        <w:spacing w:after="0" w:line="240" w:lineRule="auto"/>
        <w:ind w:left="1416" w:firstLine="708"/>
        <w:rPr>
          <w:rFonts w:ascii="Times New Roman" w:hAnsi="Times New Roman" w:cs="Times New Roman"/>
          <w:lang w:eastAsia="en-US"/>
        </w:rPr>
      </w:pPr>
    </w:p>
    <w:sectPr w:rsidR="00B93AA1" w:rsidRPr="00ED028B" w:rsidSect="00F92D90">
      <w:headerReference w:type="default" r:id="rId17"/>
      <w:pgSz w:w="11906" w:h="16838"/>
      <w:pgMar w:top="1276" w:right="282" w:bottom="284" w:left="426" w:header="426" w:footer="709" w:gutter="0"/>
      <w:cols w:num="2" w:sep="1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AA1" w:rsidRDefault="00B93AA1" w:rsidP="00F25788">
      <w:pPr>
        <w:spacing w:after="0" w:line="240" w:lineRule="auto"/>
      </w:pPr>
      <w:r>
        <w:separator/>
      </w:r>
    </w:p>
  </w:endnote>
  <w:endnote w:type="continuationSeparator" w:id="0">
    <w:p w:rsidR="00B93AA1" w:rsidRDefault="00B93AA1" w:rsidP="00F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nstantia">
    <w:altName w:val="Constantia"/>
    <w:panose1 w:val="02030602050306030303"/>
    <w:charset w:val="A2"/>
    <w:family w:val="roman"/>
    <w:pitch w:val="variable"/>
    <w:sig w:usb0="A00002EF" w:usb1="4000204B" w:usb2="00000000" w:usb3="00000000" w:csb0="0000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AA1" w:rsidRDefault="00B93AA1" w:rsidP="00F25788">
      <w:pPr>
        <w:spacing w:after="0" w:line="240" w:lineRule="auto"/>
      </w:pPr>
      <w:r>
        <w:separator/>
      </w:r>
    </w:p>
  </w:footnote>
  <w:footnote w:type="continuationSeparator" w:id="0">
    <w:p w:rsidR="00B93AA1" w:rsidRDefault="00B93AA1" w:rsidP="00F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AA1" w:rsidRPr="007546D3" w:rsidRDefault="00B93AA1" w:rsidP="00DC6049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2049" type="#_x0000_t202" style="position:absolute;left:0;text-align:left;margin-left:-21pt;margin-top:-21.25pt;width:220.55pt;height:45.7pt;z-index:251658240;visibility:visible" filled="f" stroked="f">
          <v:textbox>
            <w:txbxContent>
              <w:p w:rsidR="00B93AA1" w:rsidRDefault="00B93AA1" w:rsidP="00DC6049">
                <w:pPr>
                  <w:spacing w:after="0"/>
                  <w:rPr>
                    <w:b/>
                    <w:bCs/>
                    <w:sz w:val="18"/>
                    <w:szCs w:val="18"/>
                  </w:rPr>
                </w:pPr>
                <w:r w:rsidRPr="000673BC">
                  <w:rPr>
                    <w:b/>
                    <w:bCs/>
                    <w:sz w:val="18"/>
                    <w:szCs w:val="18"/>
                  </w:rPr>
                  <w:t>Adı-Soyadı:</w:t>
                </w:r>
                <w:r>
                  <w:rPr>
                    <w:b/>
                    <w:bCs/>
                    <w:sz w:val="18"/>
                    <w:szCs w:val="18"/>
                  </w:rPr>
                  <w:t xml:space="preserve"> </w:t>
                </w:r>
                <w:r>
                  <w:rPr>
                    <w:b/>
                    <w:bCs/>
                    <w:sz w:val="18"/>
                    <w:szCs w:val="18"/>
                  </w:rPr>
                  <w:br/>
                </w:r>
                <w:r w:rsidRPr="000673BC">
                  <w:rPr>
                    <w:b/>
                    <w:bCs/>
                    <w:sz w:val="18"/>
                    <w:szCs w:val="18"/>
                  </w:rPr>
                  <w:t>Sınıfı:</w:t>
                </w:r>
                <w:r>
                  <w:rPr>
                    <w:b/>
                    <w:bCs/>
                    <w:sz w:val="18"/>
                    <w:szCs w:val="18"/>
                  </w:rPr>
                  <w:t>……/……</w:t>
                </w:r>
                <w:r>
                  <w:rPr>
                    <w:b/>
                    <w:bCs/>
                    <w:sz w:val="18"/>
                    <w:szCs w:val="18"/>
                  </w:rPr>
                  <w:br/>
                </w:r>
                <w:r w:rsidRPr="000673BC">
                  <w:rPr>
                    <w:b/>
                    <w:bCs/>
                    <w:sz w:val="18"/>
                    <w:szCs w:val="18"/>
                  </w:rPr>
                  <w:t>Numarası:</w:t>
                </w:r>
              </w:p>
              <w:p w:rsidR="00B93AA1" w:rsidRDefault="00B93AA1">
                <w:pPr>
                  <w:rPr>
                    <w:b/>
                    <w:bCs/>
                    <w:sz w:val="18"/>
                    <w:szCs w:val="18"/>
                  </w:rPr>
                </w:pPr>
              </w:p>
              <w:p w:rsidR="00B93AA1" w:rsidRDefault="00B93AA1">
                <w:pPr>
                  <w:rPr>
                    <w:b/>
                    <w:bCs/>
                    <w:sz w:val="18"/>
                    <w:szCs w:val="18"/>
                  </w:rPr>
                </w:pPr>
              </w:p>
              <w:p w:rsidR="00B93AA1" w:rsidRDefault="00B93AA1">
                <w:pPr>
                  <w:rPr>
                    <w:b/>
                    <w:bCs/>
                    <w:sz w:val="18"/>
                    <w:szCs w:val="18"/>
                  </w:rPr>
                </w:pPr>
              </w:p>
              <w:p w:rsidR="00B93AA1" w:rsidRPr="000673BC" w:rsidRDefault="00B93AA1">
                <w:pPr>
                  <w:rPr>
                    <w:b/>
                    <w:bCs/>
                    <w:sz w:val="18"/>
                    <w:szCs w:val="18"/>
                  </w:rPr>
                </w:pPr>
                <w:r w:rsidRPr="000673BC">
                  <w:rPr>
                    <w:b/>
                    <w:bCs/>
                    <w:sz w:val="18"/>
                    <w:szCs w:val="18"/>
                  </w:rPr>
                  <w:tab/>
                </w:r>
                <w:r w:rsidRPr="000673BC">
                  <w:rPr>
                    <w:b/>
                    <w:bCs/>
                    <w:sz w:val="18"/>
                    <w:szCs w:val="18"/>
                  </w:rPr>
                  <w:tab/>
                </w:r>
                <w:r w:rsidRPr="000673BC">
                  <w:rPr>
                    <w:b/>
                    <w:bCs/>
                    <w:sz w:val="18"/>
                    <w:szCs w:val="18"/>
                  </w:rPr>
                  <w:tab/>
                </w:r>
              </w:p>
            </w:txbxContent>
          </v:textbox>
        </v:shape>
      </w:pict>
    </w:r>
    <w:r>
      <w:rPr>
        <w:rFonts w:ascii="Times New Roman" w:hAnsi="Times New Roman" w:cs="Times New Roman"/>
        <w:b/>
        <w:bCs/>
        <w:sz w:val="24"/>
        <w:szCs w:val="24"/>
      </w:rPr>
      <w:t>…………</w:t>
    </w:r>
    <w:r w:rsidRPr="007546D3">
      <w:rPr>
        <w:rFonts w:ascii="Times New Roman" w:hAnsi="Times New Roman" w:cs="Times New Roman"/>
        <w:b/>
        <w:bCs/>
        <w:sz w:val="24"/>
        <w:szCs w:val="24"/>
      </w:rPr>
      <w:t>Ortaokulu</w:t>
    </w:r>
  </w:p>
  <w:p w:rsidR="00B93AA1" w:rsidRPr="007546D3" w:rsidRDefault="00B93AA1" w:rsidP="00DC6049">
    <w:pPr>
      <w:pStyle w:val="Header"/>
      <w:jc w:val="right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 xml:space="preserve">2017-2018 </w:t>
    </w:r>
    <w:r w:rsidRPr="007546D3">
      <w:rPr>
        <w:rFonts w:ascii="Times New Roman" w:hAnsi="Times New Roman" w:cs="Times New Roman"/>
        <w:b/>
        <w:bCs/>
        <w:sz w:val="24"/>
        <w:szCs w:val="24"/>
      </w:rPr>
      <w:t>Eğitim-Öğretim Yılı 1. Dönem</w: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left:0;text-align:left;margin-left:-41.95pt;margin-top:19.45pt;width:602.8pt;height:0;z-index:251657216;visibility:visible;mso-wrap-distance-top:-3e-5mm;mso-wrap-distance-bottom:-3e-5mm;mso-position-horizontal-relative:text;mso-position-vertical-relative:text" strokeweight="2.5pt">
          <v:shadow color="#868686"/>
        </v:shape>
      </w:pict>
    </w:r>
    <w:r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7546D3">
      <w:rPr>
        <w:rFonts w:ascii="Times New Roman" w:hAnsi="Times New Roman" w:cs="Times New Roman"/>
        <w:b/>
        <w:bCs/>
        <w:sz w:val="24"/>
        <w:szCs w:val="24"/>
      </w:rPr>
      <w:t xml:space="preserve">Bilişim </w:t>
    </w:r>
    <w:r>
      <w:rPr>
        <w:rFonts w:ascii="Times New Roman" w:hAnsi="Times New Roman" w:cs="Times New Roman"/>
        <w:b/>
        <w:bCs/>
        <w:sz w:val="24"/>
        <w:szCs w:val="24"/>
      </w:rPr>
      <w:t>Teknolojileri ve Yazılım Dersi 2</w:t>
    </w:r>
    <w:r w:rsidRPr="007546D3">
      <w:rPr>
        <w:rFonts w:ascii="Times New Roman" w:hAnsi="Times New Roman" w:cs="Times New Roman"/>
        <w:b/>
        <w:bCs/>
        <w:sz w:val="24"/>
        <w:szCs w:val="24"/>
      </w:rPr>
      <w:t>. Yazılı Sınavı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5549B"/>
    <w:multiLevelType w:val="hybridMultilevel"/>
    <w:tmpl w:val="A9AE2808"/>
    <w:lvl w:ilvl="0" w:tplc="1C4C04E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6743C3"/>
    <w:multiLevelType w:val="hybridMultilevel"/>
    <w:tmpl w:val="A4D4EF3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D5A84"/>
    <w:multiLevelType w:val="hybridMultilevel"/>
    <w:tmpl w:val="67E0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C4C57C1"/>
    <w:multiLevelType w:val="hybridMultilevel"/>
    <w:tmpl w:val="A8E298DA"/>
    <w:lvl w:ilvl="0" w:tplc="63F65B3E">
      <w:start w:val="1"/>
      <w:numFmt w:val="decimal"/>
      <w:lvlText w:val="%1)"/>
      <w:lvlJc w:val="left"/>
      <w:pPr>
        <w:ind w:left="436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156" w:hanging="360"/>
      </w:pPr>
    </w:lvl>
    <w:lvl w:ilvl="2" w:tplc="041F001B">
      <w:start w:val="1"/>
      <w:numFmt w:val="lowerRoman"/>
      <w:lvlText w:val="%3."/>
      <w:lvlJc w:val="right"/>
      <w:pPr>
        <w:ind w:left="1876" w:hanging="180"/>
      </w:pPr>
    </w:lvl>
    <w:lvl w:ilvl="3" w:tplc="041F000F">
      <w:start w:val="1"/>
      <w:numFmt w:val="decimal"/>
      <w:lvlText w:val="%4."/>
      <w:lvlJc w:val="left"/>
      <w:pPr>
        <w:ind w:left="2596" w:hanging="360"/>
      </w:pPr>
    </w:lvl>
    <w:lvl w:ilvl="4" w:tplc="041F0019">
      <w:start w:val="1"/>
      <w:numFmt w:val="lowerLetter"/>
      <w:lvlText w:val="%5."/>
      <w:lvlJc w:val="left"/>
      <w:pPr>
        <w:ind w:left="3316" w:hanging="360"/>
      </w:pPr>
    </w:lvl>
    <w:lvl w:ilvl="5" w:tplc="041F001B">
      <w:start w:val="1"/>
      <w:numFmt w:val="lowerRoman"/>
      <w:lvlText w:val="%6."/>
      <w:lvlJc w:val="right"/>
      <w:pPr>
        <w:ind w:left="4036" w:hanging="180"/>
      </w:pPr>
    </w:lvl>
    <w:lvl w:ilvl="6" w:tplc="041F000F">
      <w:start w:val="1"/>
      <w:numFmt w:val="decimal"/>
      <w:lvlText w:val="%7."/>
      <w:lvlJc w:val="left"/>
      <w:pPr>
        <w:ind w:left="4756" w:hanging="360"/>
      </w:pPr>
    </w:lvl>
    <w:lvl w:ilvl="7" w:tplc="041F0019">
      <w:start w:val="1"/>
      <w:numFmt w:val="lowerLetter"/>
      <w:lvlText w:val="%8."/>
      <w:lvlJc w:val="left"/>
      <w:pPr>
        <w:ind w:left="5476" w:hanging="360"/>
      </w:pPr>
    </w:lvl>
    <w:lvl w:ilvl="8" w:tplc="041F001B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1559FE"/>
    <w:multiLevelType w:val="hybridMultilevel"/>
    <w:tmpl w:val="84A08F06"/>
    <w:lvl w:ilvl="0" w:tplc="DBD2BAB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hint="default"/>
        <w:b/>
        <w:bCs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C60AD"/>
    <w:multiLevelType w:val="hybridMultilevel"/>
    <w:tmpl w:val="93EAE192"/>
    <w:lvl w:ilvl="0" w:tplc="F05446D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75" w:hanging="360"/>
      </w:pPr>
    </w:lvl>
    <w:lvl w:ilvl="2" w:tplc="041F001B">
      <w:start w:val="1"/>
      <w:numFmt w:val="lowerRoman"/>
      <w:lvlText w:val="%3."/>
      <w:lvlJc w:val="right"/>
      <w:pPr>
        <w:ind w:left="2895" w:hanging="180"/>
      </w:pPr>
    </w:lvl>
    <w:lvl w:ilvl="3" w:tplc="041F000F">
      <w:start w:val="1"/>
      <w:numFmt w:val="decimal"/>
      <w:lvlText w:val="%4."/>
      <w:lvlJc w:val="left"/>
      <w:pPr>
        <w:ind w:left="3615" w:hanging="360"/>
      </w:pPr>
    </w:lvl>
    <w:lvl w:ilvl="4" w:tplc="041F0019">
      <w:start w:val="1"/>
      <w:numFmt w:val="lowerLetter"/>
      <w:lvlText w:val="%5."/>
      <w:lvlJc w:val="left"/>
      <w:pPr>
        <w:ind w:left="4335" w:hanging="360"/>
      </w:pPr>
    </w:lvl>
    <w:lvl w:ilvl="5" w:tplc="041F001B">
      <w:start w:val="1"/>
      <w:numFmt w:val="lowerRoman"/>
      <w:lvlText w:val="%6."/>
      <w:lvlJc w:val="right"/>
      <w:pPr>
        <w:ind w:left="5055" w:hanging="180"/>
      </w:pPr>
    </w:lvl>
    <w:lvl w:ilvl="6" w:tplc="041F000F">
      <w:start w:val="1"/>
      <w:numFmt w:val="decimal"/>
      <w:lvlText w:val="%7."/>
      <w:lvlJc w:val="left"/>
      <w:pPr>
        <w:ind w:left="5775" w:hanging="360"/>
      </w:pPr>
    </w:lvl>
    <w:lvl w:ilvl="7" w:tplc="041F0019">
      <w:start w:val="1"/>
      <w:numFmt w:val="lowerLetter"/>
      <w:lvlText w:val="%8."/>
      <w:lvlJc w:val="left"/>
      <w:pPr>
        <w:ind w:left="6495" w:hanging="360"/>
      </w:pPr>
    </w:lvl>
    <w:lvl w:ilvl="8" w:tplc="041F001B">
      <w:start w:val="1"/>
      <w:numFmt w:val="lowerRoman"/>
      <w:lvlText w:val="%9."/>
      <w:lvlJc w:val="right"/>
      <w:pPr>
        <w:ind w:left="7215" w:hanging="180"/>
      </w:pPr>
    </w:lvl>
  </w:abstractNum>
  <w:abstractNum w:abstractNumId="7">
    <w:nsid w:val="4CBF7176"/>
    <w:multiLevelType w:val="hybridMultilevel"/>
    <w:tmpl w:val="C660D444"/>
    <w:lvl w:ilvl="0" w:tplc="AC8E798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1503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85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C0448"/>
    <w:multiLevelType w:val="hybridMultilevel"/>
    <w:tmpl w:val="FB4AD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D3FF6"/>
    <w:multiLevelType w:val="hybridMultilevel"/>
    <w:tmpl w:val="9C68E054"/>
    <w:lvl w:ilvl="0" w:tplc="8AF42C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EE464A9"/>
    <w:multiLevelType w:val="hybridMultilevel"/>
    <w:tmpl w:val="CA580DDA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3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83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3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43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3" w:hanging="360"/>
      </w:pPr>
      <w:rPr>
        <w:rFonts w:ascii="Wingdings" w:hAnsi="Wingdings" w:cs="Wingdings" w:hint="default"/>
      </w:rPr>
    </w:lvl>
  </w:abstractNum>
  <w:abstractNum w:abstractNumId="15">
    <w:nsid w:val="77762CE7"/>
    <w:multiLevelType w:val="hybridMultilevel"/>
    <w:tmpl w:val="13506A0C"/>
    <w:lvl w:ilvl="0" w:tplc="F9B88E36">
      <w:start w:val="1"/>
      <w:numFmt w:val="decimal"/>
      <w:lvlText w:val="%1-"/>
      <w:lvlJc w:val="left"/>
      <w:pPr>
        <w:ind w:left="1410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15"/>
  </w:num>
  <w:num w:numId="6">
    <w:abstractNumId w:val="0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4"/>
  </w:num>
  <w:num w:numId="12">
    <w:abstractNumId w:val="12"/>
  </w:num>
  <w:num w:numId="13">
    <w:abstractNumId w:val="9"/>
  </w:num>
  <w:num w:numId="14">
    <w:abstractNumId w:val="7"/>
  </w:num>
  <w:num w:numId="15">
    <w:abstractNumId w:val="8"/>
    <w:lvlOverride w:ilvl="0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5788"/>
    <w:rsid w:val="000133E6"/>
    <w:rsid w:val="00017E8E"/>
    <w:rsid w:val="0004519A"/>
    <w:rsid w:val="00057170"/>
    <w:rsid w:val="000673BC"/>
    <w:rsid w:val="000856EE"/>
    <w:rsid w:val="000F1899"/>
    <w:rsid w:val="001061A0"/>
    <w:rsid w:val="00121A0A"/>
    <w:rsid w:val="001220C3"/>
    <w:rsid w:val="00135809"/>
    <w:rsid w:val="00140FC8"/>
    <w:rsid w:val="00175CD8"/>
    <w:rsid w:val="00182EEE"/>
    <w:rsid w:val="00183FBC"/>
    <w:rsid w:val="001C06D4"/>
    <w:rsid w:val="001C459F"/>
    <w:rsid w:val="001C5375"/>
    <w:rsid w:val="001F28F7"/>
    <w:rsid w:val="0020492A"/>
    <w:rsid w:val="002349AB"/>
    <w:rsid w:val="002433F0"/>
    <w:rsid w:val="002452FE"/>
    <w:rsid w:val="002454E4"/>
    <w:rsid w:val="002467C1"/>
    <w:rsid w:val="00274E14"/>
    <w:rsid w:val="00293DEF"/>
    <w:rsid w:val="002A34D7"/>
    <w:rsid w:val="002A6AC2"/>
    <w:rsid w:val="002B2D4A"/>
    <w:rsid w:val="002C2FA4"/>
    <w:rsid w:val="00305EB2"/>
    <w:rsid w:val="00321506"/>
    <w:rsid w:val="00324D73"/>
    <w:rsid w:val="0036205C"/>
    <w:rsid w:val="00383897"/>
    <w:rsid w:val="00394E95"/>
    <w:rsid w:val="003B2BBB"/>
    <w:rsid w:val="003B7934"/>
    <w:rsid w:val="003E0E6A"/>
    <w:rsid w:val="003E3775"/>
    <w:rsid w:val="00406EE3"/>
    <w:rsid w:val="004126BE"/>
    <w:rsid w:val="004228BD"/>
    <w:rsid w:val="00426AB6"/>
    <w:rsid w:val="0042767E"/>
    <w:rsid w:val="0043333C"/>
    <w:rsid w:val="004421FD"/>
    <w:rsid w:val="004905A5"/>
    <w:rsid w:val="00494FDF"/>
    <w:rsid w:val="004A3A07"/>
    <w:rsid w:val="004A55FF"/>
    <w:rsid w:val="004A7AEB"/>
    <w:rsid w:val="004C0384"/>
    <w:rsid w:val="004D698F"/>
    <w:rsid w:val="00506620"/>
    <w:rsid w:val="00514C8F"/>
    <w:rsid w:val="00521E91"/>
    <w:rsid w:val="00523A11"/>
    <w:rsid w:val="00527C45"/>
    <w:rsid w:val="00527E7E"/>
    <w:rsid w:val="005439DF"/>
    <w:rsid w:val="005538CB"/>
    <w:rsid w:val="00570C32"/>
    <w:rsid w:val="00574098"/>
    <w:rsid w:val="00595D68"/>
    <w:rsid w:val="005A719E"/>
    <w:rsid w:val="005B3321"/>
    <w:rsid w:val="005B34B0"/>
    <w:rsid w:val="005B4242"/>
    <w:rsid w:val="005B6E2A"/>
    <w:rsid w:val="005C1C03"/>
    <w:rsid w:val="005D0A15"/>
    <w:rsid w:val="005D57E1"/>
    <w:rsid w:val="005E05EB"/>
    <w:rsid w:val="005E0DA1"/>
    <w:rsid w:val="00606697"/>
    <w:rsid w:val="00622471"/>
    <w:rsid w:val="00627F15"/>
    <w:rsid w:val="00651870"/>
    <w:rsid w:val="00670FF1"/>
    <w:rsid w:val="006C5E32"/>
    <w:rsid w:val="006C771B"/>
    <w:rsid w:val="006E74A2"/>
    <w:rsid w:val="0070070C"/>
    <w:rsid w:val="00711E06"/>
    <w:rsid w:val="00726734"/>
    <w:rsid w:val="007317EC"/>
    <w:rsid w:val="00732E76"/>
    <w:rsid w:val="00733E22"/>
    <w:rsid w:val="00741438"/>
    <w:rsid w:val="007546D3"/>
    <w:rsid w:val="00756AC3"/>
    <w:rsid w:val="00767F52"/>
    <w:rsid w:val="00771E3E"/>
    <w:rsid w:val="00775B8C"/>
    <w:rsid w:val="007A4F90"/>
    <w:rsid w:val="007A5CB9"/>
    <w:rsid w:val="007B2ACC"/>
    <w:rsid w:val="007C19F3"/>
    <w:rsid w:val="0080363F"/>
    <w:rsid w:val="008205B9"/>
    <w:rsid w:val="00866B41"/>
    <w:rsid w:val="008A1B04"/>
    <w:rsid w:val="008A3339"/>
    <w:rsid w:val="008B58BB"/>
    <w:rsid w:val="008C5B6A"/>
    <w:rsid w:val="008C639D"/>
    <w:rsid w:val="008E4D83"/>
    <w:rsid w:val="008E6D37"/>
    <w:rsid w:val="009069C9"/>
    <w:rsid w:val="00944604"/>
    <w:rsid w:val="0095068A"/>
    <w:rsid w:val="009905E1"/>
    <w:rsid w:val="009A50E7"/>
    <w:rsid w:val="009E2BAA"/>
    <w:rsid w:val="009F3A14"/>
    <w:rsid w:val="00A03C33"/>
    <w:rsid w:val="00A1732B"/>
    <w:rsid w:val="00A24732"/>
    <w:rsid w:val="00A26D09"/>
    <w:rsid w:val="00A439CB"/>
    <w:rsid w:val="00A7143A"/>
    <w:rsid w:val="00A76B7A"/>
    <w:rsid w:val="00A81F44"/>
    <w:rsid w:val="00A9214F"/>
    <w:rsid w:val="00A95529"/>
    <w:rsid w:val="00AA0AEC"/>
    <w:rsid w:val="00AA149B"/>
    <w:rsid w:val="00AF4B4E"/>
    <w:rsid w:val="00B260FC"/>
    <w:rsid w:val="00B35072"/>
    <w:rsid w:val="00B722B1"/>
    <w:rsid w:val="00B93AA1"/>
    <w:rsid w:val="00B96071"/>
    <w:rsid w:val="00BA61EB"/>
    <w:rsid w:val="00BB31C3"/>
    <w:rsid w:val="00BC1B9D"/>
    <w:rsid w:val="00BD2F01"/>
    <w:rsid w:val="00C22086"/>
    <w:rsid w:val="00C271CB"/>
    <w:rsid w:val="00C322A7"/>
    <w:rsid w:val="00C35D2B"/>
    <w:rsid w:val="00C40C78"/>
    <w:rsid w:val="00C6400F"/>
    <w:rsid w:val="00C65A5B"/>
    <w:rsid w:val="00C87C3D"/>
    <w:rsid w:val="00CA411E"/>
    <w:rsid w:val="00CA607D"/>
    <w:rsid w:val="00CB0112"/>
    <w:rsid w:val="00CC1069"/>
    <w:rsid w:val="00CC5271"/>
    <w:rsid w:val="00CF18B0"/>
    <w:rsid w:val="00D01A3E"/>
    <w:rsid w:val="00D0647B"/>
    <w:rsid w:val="00D301B9"/>
    <w:rsid w:val="00D30457"/>
    <w:rsid w:val="00D44D6B"/>
    <w:rsid w:val="00D521F1"/>
    <w:rsid w:val="00D57B56"/>
    <w:rsid w:val="00D74071"/>
    <w:rsid w:val="00D94BD7"/>
    <w:rsid w:val="00DA1FEC"/>
    <w:rsid w:val="00DA52A7"/>
    <w:rsid w:val="00DC4F5D"/>
    <w:rsid w:val="00DC6049"/>
    <w:rsid w:val="00DE42C3"/>
    <w:rsid w:val="00DF0EA4"/>
    <w:rsid w:val="00E00201"/>
    <w:rsid w:val="00E225DC"/>
    <w:rsid w:val="00E238F1"/>
    <w:rsid w:val="00E23ABC"/>
    <w:rsid w:val="00E31C0E"/>
    <w:rsid w:val="00E409E5"/>
    <w:rsid w:val="00E650E0"/>
    <w:rsid w:val="00E772BE"/>
    <w:rsid w:val="00ED028B"/>
    <w:rsid w:val="00EE42D3"/>
    <w:rsid w:val="00F039FA"/>
    <w:rsid w:val="00F1683A"/>
    <w:rsid w:val="00F2068E"/>
    <w:rsid w:val="00F25788"/>
    <w:rsid w:val="00F35CD1"/>
    <w:rsid w:val="00F40020"/>
    <w:rsid w:val="00F426AA"/>
    <w:rsid w:val="00F51194"/>
    <w:rsid w:val="00F60B0C"/>
    <w:rsid w:val="00F77A33"/>
    <w:rsid w:val="00F92D90"/>
    <w:rsid w:val="00FA1B43"/>
    <w:rsid w:val="00FA36CA"/>
    <w:rsid w:val="00FB75FA"/>
    <w:rsid w:val="00FC2FD6"/>
    <w:rsid w:val="00FC41FE"/>
    <w:rsid w:val="00FD0F7E"/>
    <w:rsid w:val="00FD26FD"/>
    <w:rsid w:val="00FF3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B43"/>
    <w:pPr>
      <w:spacing w:after="200" w:line="276" w:lineRule="auto"/>
    </w:pPr>
    <w:rPr>
      <w:rFonts w:cs="Calibri"/>
    </w:rPr>
  </w:style>
  <w:style w:type="paragraph" w:styleId="Heading3">
    <w:name w:val="heading 3"/>
    <w:basedOn w:val="Normal"/>
    <w:link w:val="Heading3Char"/>
    <w:uiPriority w:val="99"/>
    <w:qFormat/>
    <w:rsid w:val="00F2068E"/>
    <w:pPr>
      <w:spacing w:before="100" w:beforeAutospacing="1" w:after="100" w:afterAutospacing="1" w:line="240" w:lineRule="auto"/>
      <w:outlineLvl w:val="2"/>
    </w:pPr>
    <w:rPr>
      <w:rFonts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F2068E"/>
    <w:rPr>
      <w:rFonts w:ascii="Times New Roman" w:hAnsi="Times New Roman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25788"/>
  </w:style>
  <w:style w:type="paragraph" w:styleId="Footer">
    <w:name w:val="footer"/>
    <w:basedOn w:val="Normal"/>
    <w:link w:val="FooterChar"/>
    <w:uiPriority w:val="99"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25788"/>
  </w:style>
  <w:style w:type="paragraph" w:styleId="ListParagraph">
    <w:name w:val="List Paragraph"/>
    <w:basedOn w:val="Normal"/>
    <w:uiPriority w:val="99"/>
    <w:qFormat/>
    <w:rsid w:val="00F25788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54E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D44D6B"/>
    <w:rPr>
      <w:rFonts w:cs="Calibri"/>
      <w:lang w:eastAsia="en-US"/>
    </w:rPr>
  </w:style>
  <w:style w:type="paragraph" w:customStyle="1" w:styleId="Default">
    <w:name w:val="Default"/>
    <w:uiPriority w:val="99"/>
    <w:rsid w:val="0020492A"/>
    <w:pPr>
      <w:autoSpaceDE w:val="0"/>
      <w:autoSpaceDN w:val="0"/>
      <w:adjustRightInd w:val="0"/>
    </w:pPr>
    <w:rPr>
      <w:rFonts w:ascii="Constantia" w:hAnsi="Constantia" w:cs="Constantia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5C1C0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AA149B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rsid w:val="00F35CD1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1C45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740</Words>
  <Characters>4221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Edanur</cp:lastModifiedBy>
  <cp:revision>2</cp:revision>
  <cp:lastPrinted>2013-12-31T12:59:00Z</cp:lastPrinted>
  <dcterms:created xsi:type="dcterms:W3CDTF">2017-12-22T15:09:00Z</dcterms:created>
  <dcterms:modified xsi:type="dcterms:W3CDTF">2017-12-22T15:09:00Z</dcterms:modified>
  <cp:category>www.sorubak.com</cp:category>
</cp:coreProperties>
</file>