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0C5" w:rsidRPr="00A42C40" w:rsidRDefault="007250C5" w:rsidP="00A42C40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 xml:space="preserve">Kaan YouTube üzerinden bir video izlemiş 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b/>
          <w:bCs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left:0;text-align:left;margin-left:151.7pt;margin-top:25.55pt;width:76.5pt;height:36pt;z-index:-251658240;visibility:visible">
            <v:imagedata r:id="rId7" o:title=""/>
          </v:shape>
        </w:pict>
      </w:r>
      <w:r w:rsidRPr="00A42C40">
        <w:rPr>
          <w:b/>
          <w:bCs/>
          <w:sz w:val="20"/>
          <w:szCs w:val="20"/>
        </w:rPr>
        <w:t>fakat videoyu beğenmemiştir.Bu videoya aşağıdaki yorumlardan hangisini yazması uygun değildir?</w:t>
      </w:r>
      <w:r w:rsidRPr="00ED4CCF">
        <w:rPr>
          <w:noProof/>
          <w:sz w:val="20"/>
          <w:szCs w:val="20"/>
        </w:rPr>
        <w:t xml:space="preserve"> 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Daha iyi olabilirdi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B)Beğenmedim. 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C)bu ne bçm video çk iğrenç olmş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D)Beni hayal kırıklığına uğrattın.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42C40" w:rsidRDefault="007250C5" w:rsidP="00A42C40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>Aşağıdakilerden hangisi bir müzik dosyasıdır?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>
        <w:rPr>
          <w:noProof/>
        </w:rPr>
        <w:pict>
          <v:shape id="Resim 6" o:spid="_x0000_s1027" type="#_x0000_t75" style="position:absolute;left:0;text-align:left;margin-left:133.7pt;margin-top:10.15pt;width:101.25pt;height:35.9pt;z-index:-251657216;visibility:visible">
            <v:imagedata r:id="rId8" o:title=""/>
          </v:shape>
        </w:pic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A)Sen Olsan Bari.jpg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B)Cumali Ceber.avi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C)Bizim Hikaye.mp3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D)Gece Gölgenin Rahatına Bak.doc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b/>
          <w:bCs/>
          <w:sz w:val="20"/>
          <w:szCs w:val="20"/>
        </w:rPr>
      </w:pPr>
    </w:p>
    <w:p w:rsidR="007250C5" w:rsidRPr="00A42C40" w:rsidRDefault="007250C5" w:rsidP="00A42C40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 xml:space="preserve">Sağlıklı bilgisayar kullanımı düşünüldüğünde    </w:t>
      </w:r>
    </w:p>
    <w:p w:rsidR="007250C5" w:rsidRPr="00A42C40" w:rsidRDefault="007250C5" w:rsidP="00A42C40">
      <w:pPr>
        <w:spacing w:after="0" w:line="240" w:lineRule="auto"/>
        <w:ind w:left="360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 xml:space="preserve">        koltuğumuzun nasıl olması gerekmektedir. 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>
        <w:rPr>
          <w:noProof/>
        </w:rPr>
        <w:pict>
          <v:shape id="Resim 8" o:spid="_x0000_s1028" type="#_x0000_t75" style="position:absolute;left:0;text-align:left;margin-left:162.2pt;margin-top:6.25pt;width:39.6pt;height:55.45pt;z-index:-251656192;visibility:visible">
            <v:imagedata r:id="rId9" o:title=""/>
          </v:shape>
        </w:pict>
      </w:r>
      <w:r w:rsidRPr="00A42C40">
        <w:rPr>
          <w:sz w:val="20"/>
          <w:szCs w:val="20"/>
        </w:rPr>
        <w:t>A) Boyu sabit olmalıdır.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50 cm yüksekliğinde.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Kişiye göre ayarlanabilir 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ve sırt destekli olmalıdır. 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100 cm yüksekliğinde.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42C40" w:rsidRDefault="007250C5" w:rsidP="00A42C40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>
        <w:rPr>
          <w:noProof/>
        </w:rPr>
        <w:pict>
          <v:shape id="Resim 10" o:spid="_x0000_s1029" type="#_x0000_t75" style="position:absolute;left:0;text-align:left;margin-left:174.2pt;margin-top:31.25pt;width:43.9pt;height:43.6pt;z-index:-251655168;visibility:visible">
            <v:imagedata r:id="rId10" o:title=""/>
          </v:shape>
        </w:pict>
      </w:r>
      <w:r w:rsidRPr="00A42C40">
        <w:rPr>
          <w:b/>
          <w:bCs/>
          <w:sz w:val="20"/>
          <w:szCs w:val="20"/>
        </w:rPr>
        <w:t>İnternette tanıştığımız bir kişi tarafından tehdit edilmemiz durumunda ilk önce hangisini yapmamız gerekir?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Karşılık vermeliyiz</w:t>
      </w:r>
      <w:r w:rsidRPr="00A42C40">
        <w:rPr>
          <w:sz w:val="20"/>
          <w:szCs w:val="20"/>
        </w:rPr>
        <w:tab/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Ailemizi bilgilendirmeliyiz </w:t>
      </w:r>
    </w:p>
    <w:p w:rsidR="007250C5" w:rsidRDefault="007250C5" w:rsidP="00FD0245">
      <w:pPr>
        <w:pStyle w:val="ListParagraph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C) Hiçbirşey olmamış gibi davranmalıyız</w:t>
      </w:r>
    </w:p>
    <w:p w:rsidR="007250C5" w:rsidRPr="00FD0245" w:rsidRDefault="007250C5" w:rsidP="00FD0245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D)Polisi aramalıyız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42C40" w:rsidRDefault="007250C5" w:rsidP="00A42C40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>Bilişim Teknolojileri Sınıfındaki davranışlarımız ile  ilgili hangisi doğrudur?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Ellerimizi Yıkayıp ıslak elle gidebiliriz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Yiyecek ve içecekle gidebiliriz.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Herhangi bir sorun olursa kabloları kontrol edip sorunu çözmeliyiz.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Herhangi bir sorun durumunda öğretmene haber vermeliyiz.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FD0245" w:rsidRDefault="007250C5" w:rsidP="00FD0245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FD0245">
        <w:rPr>
          <w:b/>
          <w:bCs/>
          <w:sz w:val="20"/>
          <w:szCs w:val="20"/>
        </w:rPr>
        <w:t>Bilgisayarda klasörleri niçin kullanırız?</w:t>
      </w:r>
    </w:p>
    <w:p w:rsidR="007250C5" w:rsidRPr="00FD0245" w:rsidRDefault="007250C5" w:rsidP="00FD0245">
      <w:pPr>
        <w:pStyle w:val="ListParagraph"/>
        <w:spacing w:after="0" w:line="240" w:lineRule="auto"/>
        <w:ind w:left="680"/>
        <w:rPr>
          <w:b/>
          <w:bCs/>
          <w:sz w:val="20"/>
          <w:szCs w:val="20"/>
        </w:rPr>
      </w:pPr>
    </w:p>
    <w:p w:rsidR="007250C5" w:rsidRPr="00FD0245" w:rsidRDefault="007250C5" w:rsidP="00FD0245">
      <w:pPr>
        <w:pStyle w:val="ListParagraph"/>
        <w:spacing w:after="0" w:line="240" w:lineRule="auto"/>
        <w:ind w:left="680"/>
        <w:rPr>
          <w:sz w:val="20"/>
          <w:szCs w:val="20"/>
        </w:rPr>
      </w:pPr>
      <w:r>
        <w:rPr>
          <w:noProof/>
        </w:rPr>
        <w:pict>
          <v:shape id="Resim 11" o:spid="_x0000_s1030" type="#_x0000_t75" style="position:absolute;left:0;text-align:left;margin-left:157.7pt;margin-top:3.9pt;width:65.25pt;height:65.25pt;z-index:-251654144;visibility:visible">
            <v:imagedata r:id="rId11" o:title=""/>
          </v:shape>
        </w:pict>
      </w:r>
      <w:r w:rsidRPr="00FD0245">
        <w:rPr>
          <w:sz w:val="20"/>
          <w:szCs w:val="20"/>
        </w:rPr>
        <w:t>A) Aradığımız dosyaları daha kolay bulmak için.</w:t>
      </w:r>
    </w:p>
    <w:p w:rsidR="007250C5" w:rsidRPr="00FD0245" w:rsidRDefault="007250C5" w:rsidP="00FD0245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B) Film izlemek için.</w:t>
      </w:r>
    </w:p>
    <w:p w:rsidR="007250C5" w:rsidRPr="00FD0245" w:rsidRDefault="007250C5" w:rsidP="00FD0245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C) Resim yapmak için.</w:t>
      </w:r>
    </w:p>
    <w:p w:rsidR="007250C5" w:rsidRPr="00FD0245" w:rsidRDefault="007250C5" w:rsidP="00FD0245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 Müzik dinlemek için.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42C40" w:rsidRDefault="007250C5" w:rsidP="00A42C40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>Aşağıdakilerden hangisi bir ses dosyasıdır?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A)Bilisim hocam.docx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 virüsleri.mpeg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C)Bilgisyar donanımları.jpeg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D)Bilisim dersi.mp3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42C40" w:rsidRDefault="007250C5" w:rsidP="00A42C40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 xml:space="preserve">Bilgisayarımı kapatırken hangi yöntemi </w:t>
      </w:r>
    </w:p>
    <w:p w:rsidR="007250C5" w:rsidRPr="00A42C40" w:rsidRDefault="007250C5" w:rsidP="00A42C40">
      <w:pPr>
        <w:pStyle w:val="ListParagraph"/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>kullanmalıyım?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Direk olarak kasa üzerinde bulunan güç düğmesine basmalıyım.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Fişi Çekmeliyim.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Ekranın Düğmesine basmalıyım.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Başlat Tuşu - Kapat.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b/>
          <w:bCs/>
          <w:sz w:val="20"/>
          <w:szCs w:val="20"/>
        </w:rPr>
      </w:pPr>
    </w:p>
    <w:p w:rsidR="007250C5" w:rsidRPr="00A42C40" w:rsidRDefault="007250C5" w:rsidP="00A42C40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 xml:space="preserve">Aşağıdakilerden hangisi resim  dosyası uzantısı değildir? 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 .GIF 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.JPG 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.AVI 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.PNG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42C40" w:rsidRDefault="007250C5" w:rsidP="00A42C40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>Aşağıdakilerden hangisi bir işletim sistemidir?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Microsoft Word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Windows 7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İnternet Explorer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Paint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42C40" w:rsidRDefault="007250C5" w:rsidP="00A42C40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>Aşağıdakilerden hangisi görsel bilgi ve iletişim teknolojileri araçları arasında yer almaz?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A)Akıllı Telefon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C)Radyo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D)Televizyon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D96856">
        <w:rPr>
          <w:noProof/>
          <w:sz w:val="20"/>
          <w:szCs w:val="20"/>
        </w:rPr>
        <w:pict>
          <v:shape id="Resim 2" o:spid="_x0000_i1025" type="#_x0000_t75" style="width:82.5pt;height:22.5pt;visibility:visible">
            <v:imagedata r:id="rId12" o:title=""/>
          </v:shape>
        </w:pict>
      </w:r>
    </w:p>
    <w:p w:rsidR="007250C5" w:rsidRPr="00A42C40" w:rsidRDefault="007250C5" w:rsidP="00A42C40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 xml:space="preserve">Yukarıdaki üç düğmenin görevi hangi şıkta doğu </w:t>
      </w:r>
    </w:p>
    <w:p w:rsidR="007250C5" w:rsidRPr="00A42C40" w:rsidRDefault="007250C5" w:rsidP="00A42C40">
      <w:pPr>
        <w:pStyle w:val="ListParagraph"/>
        <w:spacing w:after="0" w:line="240" w:lineRule="auto"/>
        <w:rPr>
          <w:b/>
          <w:bCs/>
          <w:sz w:val="20"/>
          <w:szCs w:val="20"/>
        </w:rPr>
      </w:pPr>
      <w:r w:rsidRPr="00A42C40">
        <w:rPr>
          <w:b/>
          <w:bCs/>
          <w:sz w:val="20"/>
          <w:szCs w:val="20"/>
        </w:rPr>
        <w:t>sıralanmıştır?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Simge durumuna– Ekranı Kapla – Kapat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Sil – Ekranı Kapla – Kapat</w:t>
      </w:r>
    </w:p>
    <w:p w:rsidR="007250C5" w:rsidRPr="00A42C40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Önceki boyut – Ekranı Kapla – Sil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Önceki Boyut – Ekranı Kapla – Kapat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879FC" w:rsidRDefault="007250C5" w:rsidP="00A879FC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 xml:space="preserve">Bilgisayarın elle tutulabilen ve gözle </w:t>
      </w:r>
    </w:p>
    <w:p w:rsidR="007250C5" w:rsidRPr="00A879FC" w:rsidRDefault="007250C5" w:rsidP="00A879FC">
      <w:pPr>
        <w:pStyle w:val="ListParagraph"/>
        <w:spacing w:after="0" w:line="240" w:lineRule="auto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>görülebilen tüm fiziksel parçalarına  ne ad verilir?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Yazılım</w:t>
      </w:r>
      <w:r w:rsidRPr="00A879FC">
        <w:rPr>
          <w:sz w:val="20"/>
          <w:szCs w:val="20"/>
        </w:rPr>
        <w:tab/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Donanım</w:t>
      </w:r>
      <w:r w:rsidRPr="00A879FC">
        <w:rPr>
          <w:sz w:val="20"/>
          <w:szCs w:val="20"/>
        </w:rPr>
        <w:tab/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Kasa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Sistem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879FC" w:rsidRDefault="007250C5" w:rsidP="00A879FC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>Ayşe: ”EBA bir eğitim sitesidir.”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>Ali: ”Radyo İşitsel Araçtır”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>Zeynep: “Bilgisayarı düğmeden kapatmalıyız”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>Umut: “Akıllı Telefon Görsel Araçtır”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b/>
          <w:bCs/>
          <w:sz w:val="20"/>
          <w:szCs w:val="20"/>
        </w:rPr>
      </w:pP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>Yukarıdaki açıklamalara göre YANLIŞ bilgi veren öğrenci hangisidir?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A) Zeynep</w:t>
      </w:r>
      <w:r>
        <w:rPr>
          <w:sz w:val="20"/>
          <w:szCs w:val="20"/>
        </w:rPr>
        <w:tab/>
      </w:r>
      <w:r w:rsidRPr="00A879FC">
        <w:rPr>
          <w:sz w:val="20"/>
          <w:szCs w:val="20"/>
        </w:rPr>
        <w:t xml:space="preserve">B) </w:t>
      </w:r>
      <w:r>
        <w:rPr>
          <w:sz w:val="20"/>
          <w:szCs w:val="20"/>
        </w:rPr>
        <w:t>Umut</w:t>
      </w: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</w:t>
      </w:r>
      <w:r>
        <w:rPr>
          <w:sz w:val="20"/>
          <w:szCs w:val="20"/>
        </w:rPr>
        <w:t>Ali</w:t>
      </w:r>
      <w:r w:rsidRPr="00A879FC">
        <w:rPr>
          <w:sz w:val="20"/>
          <w:szCs w:val="20"/>
        </w:rPr>
        <w:t xml:space="preserve"> 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  <w:t>D) Ayşe</w:t>
      </w: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879FC" w:rsidRDefault="007250C5" w:rsidP="00A879FC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 xml:space="preserve">Bilgisayar kullanırken sağlığımızı korumak için hangisini yapmamalıyız? 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A)Gözlerimizi ara ara dinlendirmeliyiz.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B)Koltuğumuzu kendimize göre ayarlamalıyız.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C)Çalışma odamızı havalandırmalıyız.</w:t>
      </w: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D)Ekranı güneş alacak şekilde yerleştirmeliyiz.</w:t>
      </w:r>
    </w:p>
    <w:p w:rsidR="007250C5" w:rsidRDefault="007250C5" w:rsidP="00A42C40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879FC" w:rsidRDefault="007250C5" w:rsidP="00A879FC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 xml:space="preserve">Aşağıdakilerden hangisi internetten alışverişin </w:t>
      </w:r>
    </w:p>
    <w:p w:rsidR="007250C5" w:rsidRPr="00A879FC" w:rsidRDefault="007250C5" w:rsidP="00A879FC">
      <w:pPr>
        <w:pStyle w:val="ListParagraph"/>
        <w:spacing w:after="0" w:line="240" w:lineRule="auto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>faydalarından değildir?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Ürün çeşitliliği fazladır.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Fiyatlar daha uygundur.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7/24 alışveriş imkanı vardır.</w:t>
      </w: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Kargoda ürün zarar görebilir.</w:t>
      </w: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879FC" w:rsidRDefault="007250C5" w:rsidP="00A879FC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 xml:space="preserve">Ortaokul öğrencileri Eba’ya hangisi ile </w:t>
      </w:r>
    </w:p>
    <w:p w:rsidR="007250C5" w:rsidRPr="00A879FC" w:rsidRDefault="007250C5" w:rsidP="00A879FC">
      <w:pPr>
        <w:pStyle w:val="ListParagraph"/>
        <w:spacing w:after="0" w:line="240" w:lineRule="auto"/>
        <w:rPr>
          <w:b/>
          <w:bCs/>
          <w:sz w:val="20"/>
          <w:szCs w:val="20"/>
        </w:rPr>
      </w:pPr>
      <w:r>
        <w:rPr>
          <w:noProof/>
        </w:rPr>
        <w:pict>
          <v:shape id="Resim 12" o:spid="_x0000_s1031" type="#_x0000_t75" style="position:absolute;left:0;text-align:left;margin-left:128pt;margin-top:2.35pt;width:91.5pt;height:63.95pt;z-index:-251653120;visibility:visible">
            <v:imagedata r:id="rId13" o:title=""/>
          </v:shape>
        </w:pict>
      </w:r>
      <w:r w:rsidRPr="00A879FC">
        <w:rPr>
          <w:b/>
          <w:bCs/>
          <w:sz w:val="20"/>
          <w:szCs w:val="20"/>
        </w:rPr>
        <w:t>girebilir?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Mebbis Bilgileri ile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E-Okul Bilgileri ile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Öğrenci Şifresi ile</w:t>
      </w: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EBAKOD ile</w:t>
      </w: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879FC" w:rsidRDefault="007250C5" w:rsidP="00A879FC">
      <w:pPr>
        <w:pStyle w:val="ListParagraph"/>
        <w:numPr>
          <w:ilvl w:val="0"/>
          <w:numId w:val="25"/>
        </w:numPr>
        <w:spacing w:after="0" w:line="240" w:lineRule="auto"/>
        <w:rPr>
          <w:b/>
          <w:bCs/>
          <w:sz w:val="20"/>
          <w:szCs w:val="20"/>
        </w:rPr>
      </w:pPr>
      <w:r w:rsidRPr="00A879FC">
        <w:rPr>
          <w:b/>
          <w:bCs/>
          <w:sz w:val="20"/>
          <w:szCs w:val="20"/>
        </w:rPr>
        <w:t>Aşağıdakilerden hangisi yazılıma örnek değildir?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Windows 10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Paint</w:t>
      </w:r>
    </w:p>
    <w:p w:rsidR="007250C5" w:rsidRPr="00A879F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Fare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Microsoft Word</w:t>
      </w: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FA443B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7772ED">
        <w:rPr>
          <w:sz w:val="20"/>
          <w:szCs w:val="20"/>
        </w:rPr>
        <w:t xml:space="preserve">“…………………………... : Devletin vatandaşlara karşı, vatandaşların devlete karşı olan görev ve hizmetlerinin karşılıklı olarak elektronik iletişim ve işlem ortamlarında kesintisiz ve güvenli olarak yürütülmesidir.” </w:t>
      </w:r>
      <w:r w:rsidRPr="007772ED">
        <w:rPr>
          <w:b/>
          <w:bCs/>
          <w:sz w:val="20"/>
          <w:szCs w:val="20"/>
        </w:rPr>
        <w:t xml:space="preserve">Cümlesindeki boşluğa hangisi gelmelidir? </w:t>
      </w:r>
      <w:r>
        <w:rPr>
          <w:b/>
          <w:bCs/>
          <w:sz w:val="20"/>
          <w:szCs w:val="20"/>
        </w:rPr>
        <w:t>(5 Puan)</w:t>
      </w:r>
      <w:r>
        <w:rPr>
          <w:b/>
          <w:bCs/>
          <w:sz w:val="20"/>
          <w:szCs w:val="20"/>
        </w:rPr>
        <w:br/>
      </w:r>
      <w:r w:rsidRPr="007772ED"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t>a)</w:t>
      </w:r>
      <w:r w:rsidRPr="007772ED">
        <w:rPr>
          <w:sz w:val="20"/>
          <w:szCs w:val="20"/>
        </w:rPr>
        <w:t>E-Devlet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   </w:t>
      </w:r>
      <w:bookmarkStart w:id="0" w:name="_GoBack"/>
      <w:bookmarkEnd w:id="0"/>
      <w:r w:rsidRPr="007772ED">
        <w:rPr>
          <w:b/>
          <w:bCs/>
          <w:sz w:val="20"/>
          <w:szCs w:val="20"/>
        </w:rPr>
        <w:t>b)</w:t>
      </w:r>
      <w:r w:rsidRPr="007772ED">
        <w:rPr>
          <w:sz w:val="20"/>
          <w:szCs w:val="20"/>
        </w:rPr>
        <w:t>E-İmza</w:t>
      </w:r>
    </w:p>
    <w:p w:rsidR="007250C5" w:rsidRPr="007772ED" w:rsidRDefault="007250C5" w:rsidP="00FA443B">
      <w:pPr>
        <w:pStyle w:val="ListParagraph"/>
        <w:ind w:left="360"/>
        <w:rPr>
          <w:sz w:val="20"/>
          <w:szCs w:val="20"/>
        </w:rPr>
      </w:pPr>
      <w:r w:rsidRPr="007772ED"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t xml:space="preserve">        c)</w:t>
      </w:r>
      <w:r w:rsidRPr="007772ED">
        <w:rPr>
          <w:sz w:val="20"/>
          <w:szCs w:val="20"/>
        </w:rPr>
        <w:t>E-Ticaret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   </w:t>
      </w:r>
      <w:r w:rsidRPr="007772ED">
        <w:rPr>
          <w:b/>
          <w:bCs/>
          <w:sz w:val="20"/>
          <w:szCs w:val="20"/>
        </w:rPr>
        <w:t>d)</w:t>
      </w:r>
      <w:r w:rsidRPr="007772ED">
        <w:rPr>
          <w:sz w:val="20"/>
          <w:szCs w:val="20"/>
        </w:rPr>
        <w:t>E-Bankacılık</w:t>
      </w:r>
    </w:p>
    <w:p w:rsidR="007250C5" w:rsidRDefault="007250C5" w:rsidP="00A879FC">
      <w:pPr>
        <w:pStyle w:val="ListParagraph"/>
        <w:spacing w:after="0" w:line="240" w:lineRule="auto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rPr>
          <w:sz w:val="20"/>
          <w:szCs w:val="20"/>
        </w:rPr>
      </w:pPr>
    </w:p>
    <w:p w:rsidR="007250C5" w:rsidRPr="00FA443B" w:rsidRDefault="007250C5" w:rsidP="00FA443B">
      <w:pPr>
        <w:rPr>
          <w:b/>
          <w:bCs/>
          <w:sz w:val="20"/>
          <w:szCs w:val="20"/>
        </w:rPr>
      </w:pPr>
      <w:r w:rsidRPr="00FA443B">
        <w:rPr>
          <w:b/>
          <w:bCs/>
          <w:sz w:val="20"/>
          <w:szCs w:val="20"/>
        </w:rPr>
        <w:t xml:space="preserve">20) </w:t>
      </w:r>
      <w:r>
        <w:rPr>
          <w:b/>
          <w:bCs/>
          <w:sz w:val="20"/>
          <w:szCs w:val="20"/>
        </w:rPr>
        <w:t xml:space="preserve"> </w:t>
      </w:r>
      <w:r w:rsidRPr="00FA443B">
        <w:rPr>
          <w:b/>
          <w:bCs/>
          <w:sz w:val="20"/>
          <w:szCs w:val="20"/>
        </w:rPr>
        <w:t xml:space="preserve">Aşağıda </w:t>
      </w:r>
      <w:r>
        <w:rPr>
          <w:b/>
          <w:bCs/>
          <w:sz w:val="20"/>
          <w:szCs w:val="20"/>
        </w:rPr>
        <w:t xml:space="preserve">Bilgi ve iletişim teknolojileri ile ilgili </w:t>
      </w:r>
      <w:r w:rsidRPr="00FA443B">
        <w:rPr>
          <w:b/>
          <w:bCs/>
          <w:sz w:val="20"/>
          <w:szCs w:val="20"/>
        </w:rPr>
        <w:t>ifadelerin başına DOĞRU ise “D”, YANLIŞ ise “Y” yazınız.</w:t>
      </w:r>
    </w:p>
    <w:p w:rsidR="007250C5" w:rsidRPr="002673B1" w:rsidRDefault="007250C5" w:rsidP="00FA443B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 xml:space="preserve">(…..…..) Hayatımızda olumlu yönleri olduğu gibi olumsuz yönleri de bulunmaktadır. </w:t>
      </w:r>
      <w:r w:rsidRPr="002673B1">
        <w:rPr>
          <w:sz w:val="20"/>
          <w:szCs w:val="20"/>
        </w:rPr>
        <w:br/>
      </w:r>
    </w:p>
    <w:p w:rsidR="007250C5" w:rsidRPr="002673B1" w:rsidRDefault="007250C5" w:rsidP="00FA443B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 xml:space="preserve">(……….) Hızlı ilerleyiş sonucu maliyet düşmektedir. </w:t>
      </w:r>
      <w:r w:rsidRPr="002673B1">
        <w:rPr>
          <w:sz w:val="20"/>
          <w:szCs w:val="20"/>
        </w:rPr>
        <w:br/>
      </w:r>
    </w:p>
    <w:p w:rsidR="007250C5" w:rsidRPr="002673B1" w:rsidRDefault="007250C5" w:rsidP="00FA443B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 xml:space="preserve">(……....) Gelişmeler son yıllarda oldukça yavaşlamıştır. </w:t>
      </w:r>
      <w:r w:rsidRPr="002673B1">
        <w:rPr>
          <w:sz w:val="20"/>
          <w:szCs w:val="20"/>
        </w:rPr>
        <w:br/>
      </w:r>
    </w:p>
    <w:p w:rsidR="007250C5" w:rsidRPr="002673B1" w:rsidRDefault="007250C5" w:rsidP="00FA443B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 xml:space="preserve">(……....) Yalnızca iletişim ve banka sektöründe gelişmelere sebep olmuştur. </w:t>
      </w:r>
      <w:r>
        <w:rPr>
          <w:sz w:val="20"/>
          <w:szCs w:val="20"/>
        </w:rPr>
        <w:br/>
      </w:r>
      <w:r w:rsidRPr="002673B1">
        <w:rPr>
          <w:sz w:val="20"/>
          <w:szCs w:val="20"/>
        </w:rPr>
        <w:br/>
      </w: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 xml:space="preserve">(……....) Günlük hayatımıza getirdiği kolaylıklar, rahatlıklar saymakla bitmez. </w:t>
      </w:r>
    </w:p>
    <w:p w:rsidR="007250C5" w:rsidRPr="00466763" w:rsidRDefault="007250C5" w:rsidP="00466763">
      <w:pPr>
        <w:pStyle w:val="ListParagraph"/>
        <w:spacing w:after="0" w:line="240" w:lineRule="auto"/>
        <w:rPr>
          <w:b/>
          <w:bCs/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p w:rsidR="007250C5" w:rsidRPr="00047CCC" w:rsidRDefault="007250C5" w:rsidP="00A879FC">
      <w:pPr>
        <w:pStyle w:val="ListParagraph"/>
        <w:spacing w:after="0" w:line="240" w:lineRule="auto"/>
        <w:ind w:left="680"/>
        <w:rPr>
          <w:sz w:val="20"/>
          <w:szCs w:val="20"/>
        </w:rPr>
      </w:pPr>
    </w:p>
    <w:sectPr w:rsidR="007250C5" w:rsidRPr="00047CCC" w:rsidSect="00A879FC">
      <w:headerReference w:type="default" r:id="rId14"/>
      <w:type w:val="continuous"/>
      <w:pgSz w:w="11906" w:h="16838"/>
      <w:pgMar w:top="1417" w:right="849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0C5" w:rsidRDefault="007250C5" w:rsidP="00EB695A">
      <w:pPr>
        <w:spacing w:after="0" w:line="240" w:lineRule="auto"/>
      </w:pPr>
      <w:r>
        <w:separator/>
      </w:r>
    </w:p>
  </w:endnote>
  <w:endnote w:type="continuationSeparator" w:id="0">
    <w:p w:rsidR="007250C5" w:rsidRDefault="007250C5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0C5" w:rsidRDefault="007250C5" w:rsidP="00EB695A">
      <w:pPr>
        <w:spacing w:after="0" w:line="240" w:lineRule="auto"/>
      </w:pPr>
      <w:r>
        <w:separator/>
      </w:r>
    </w:p>
  </w:footnote>
  <w:footnote w:type="continuationSeparator" w:id="0">
    <w:p w:rsidR="007250C5" w:rsidRDefault="007250C5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C5" w:rsidRDefault="007250C5" w:rsidP="006E2A6C">
    <w:pPr>
      <w:pStyle w:val="Header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2017-2018</w:t>
    </w:r>
    <w:r w:rsidRPr="00592727">
      <w:rPr>
        <w:b/>
        <w:bCs/>
        <w:sz w:val="24"/>
        <w:szCs w:val="24"/>
      </w:rPr>
      <w:t xml:space="preserve"> EĞİTİM ÖĞRETİM YILI </w:t>
    </w:r>
    <w:r>
      <w:rPr>
        <w:b/>
        <w:bCs/>
        <w:sz w:val="24"/>
        <w:szCs w:val="24"/>
      </w:rPr>
      <w:t>ŞEHİT OZAN ÖZEN ORTAOKULU</w:t>
    </w:r>
    <w:r w:rsidRPr="00592727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BİLİŞİM TEKNOLOJİLERİ VE YAZILIM</w:t>
    </w:r>
  </w:p>
  <w:p w:rsidR="007250C5" w:rsidRDefault="007250C5" w:rsidP="006E2A6C">
    <w:pPr>
      <w:pStyle w:val="Header"/>
      <w:jc w:val="center"/>
      <w:rPr>
        <w:b/>
        <w:bCs/>
        <w:sz w:val="24"/>
        <w:szCs w:val="24"/>
      </w:rPr>
    </w:pPr>
    <w:r w:rsidRPr="00592727">
      <w:rPr>
        <w:b/>
        <w:bCs/>
        <w:sz w:val="24"/>
        <w:szCs w:val="24"/>
      </w:rPr>
      <w:t xml:space="preserve">DERSİ </w:t>
    </w:r>
    <w:r>
      <w:rPr>
        <w:b/>
        <w:bCs/>
        <w:sz w:val="24"/>
        <w:szCs w:val="24"/>
      </w:rPr>
      <w:t>5. SINIF</w:t>
    </w:r>
    <w:r w:rsidRPr="00592727">
      <w:rPr>
        <w:b/>
        <w:bCs/>
        <w:sz w:val="24"/>
        <w:szCs w:val="24"/>
      </w:rPr>
      <w:t xml:space="preserve"> 1. DÖNEM 1. YAZILI SINAVI</w:t>
    </w:r>
  </w:p>
  <w:tbl>
    <w:tblPr>
      <w:tblW w:w="0" w:type="auto"/>
      <w:tblInd w:w="2" w:type="dxa"/>
      <w:tblLook w:val="01E0"/>
    </w:tblPr>
    <w:tblGrid>
      <w:gridCol w:w="1733"/>
      <w:gridCol w:w="4315"/>
      <w:gridCol w:w="1620"/>
      <w:gridCol w:w="2646"/>
    </w:tblGrid>
    <w:tr w:rsidR="007250C5" w:rsidRPr="00D96856">
      <w:tc>
        <w:tcPr>
          <w:tcW w:w="1733" w:type="dxa"/>
        </w:tcPr>
        <w:p w:rsidR="007250C5" w:rsidRPr="00D96856" w:rsidRDefault="007250C5" w:rsidP="006E2A6C">
          <w:pPr>
            <w:rPr>
              <w:b/>
              <w:bCs/>
            </w:rPr>
          </w:pPr>
          <w:r w:rsidRPr="00D96856">
            <w:rPr>
              <w:b/>
              <w:bCs/>
            </w:rPr>
            <w:t>ADI-SOYADI</w:t>
          </w:r>
        </w:p>
      </w:tc>
      <w:tc>
        <w:tcPr>
          <w:tcW w:w="4315" w:type="dxa"/>
        </w:tcPr>
        <w:p w:rsidR="007250C5" w:rsidRPr="00592727" w:rsidRDefault="007250C5" w:rsidP="006E2A6C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 w:rsidRPr="00592727">
            <w:rPr>
              <w:rFonts w:ascii="Times New Roman" w:hAnsi="Times New Roman" w:cs="Times New Roman"/>
              <w:b/>
              <w:bCs/>
            </w:rPr>
            <w:t>:</w:t>
          </w:r>
        </w:p>
      </w:tc>
      <w:tc>
        <w:tcPr>
          <w:tcW w:w="1620" w:type="dxa"/>
        </w:tcPr>
        <w:p w:rsidR="007250C5" w:rsidRPr="00D96856" w:rsidRDefault="007250C5" w:rsidP="006E2A6C">
          <w:pPr>
            <w:rPr>
              <w:b/>
              <w:bCs/>
            </w:rPr>
          </w:pPr>
          <w:r w:rsidRPr="00D96856">
            <w:rPr>
              <w:b/>
              <w:bCs/>
            </w:rPr>
            <w:t>SINIF</w:t>
          </w:r>
        </w:p>
      </w:tc>
      <w:tc>
        <w:tcPr>
          <w:tcW w:w="2646" w:type="dxa"/>
        </w:tcPr>
        <w:p w:rsidR="007250C5" w:rsidRPr="00D96856" w:rsidRDefault="007250C5" w:rsidP="006E2A6C">
          <w:pPr>
            <w:rPr>
              <w:b/>
              <w:bCs/>
            </w:rPr>
          </w:pPr>
          <w:r w:rsidRPr="00D96856">
            <w:rPr>
              <w:b/>
              <w:bCs/>
            </w:rPr>
            <w:t xml:space="preserve">: </w:t>
          </w:r>
        </w:p>
      </w:tc>
    </w:tr>
    <w:tr w:rsidR="007250C5" w:rsidRPr="00D96856">
      <w:tc>
        <w:tcPr>
          <w:tcW w:w="1733" w:type="dxa"/>
          <w:tcBorders>
            <w:bottom w:val="single" w:sz="4" w:space="0" w:color="auto"/>
          </w:tcBorders>
        </w:tcPr>
        <w:p w:rsidR="007250C5" w:rsidRPr="00D96856" w:rsidRDefault="007250C5" w:rsidP="006E2A6C">
          <w:pPr>
            <w:rPr>
              <w:b/>
              <w:bCs/>
            </w:rPr>
          </w:pPr>
          <w:r w:rsidRPr="00D96856">
            <w:rPr>
              <w:b/>
              <w:bCs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7250C5" w:rsidRPr="00592727" w:rsidRDefault="007250C5" w:rsidP="006E2A6C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 w:rsidRPr="00592727">
            <w:rPr>
              <w:rFonts w:ascii="Times New Roman" w:hAnsi="Times New Roman" w:cs="Times New Roman"/>
              <w:b/>
              <w:bCs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7250C5" w:rsidRPr="00D96856" w:rsidRDefault="007250C5" w:rsidP="006E2A6C">
          <w:pPr>
            <w:rPr>
              <w:b/>
              <w:bCs/>
            </w:rPr>
          </w:pPr>
          <w:r w:rsidRPr="00D96856">
            <w:rPr>
              <w:b/>
              <w:bCs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7250C5" w:rsidRPr="00D96856" w:rsidRDefault="007250C5" w:rsidP="006E2A6C">
          <w:pPr>
            <w:rPr>
              <w:b/>
              <w:bCs/>
            </w:rPr>
          </w:pPr>
          <w:r w:rsidRPr="00D96856">
            <w:rPr>
              <w:b/>
              <w:bCs/>
            </w:rPr>
            <w:t>:</w:t>
          </w:r>
        </w:p>
      </w:tc>
    </w:tr>
  </w:tbl>
  <w:p w:rsidR="007250C5" w:rsidRPr="00EB695A" w:rsidRDefault="007250C5">
    <w:pPr>
      <w:pStyle w:val="Header"/>
      <w:rPr>
        <w:b/>
        <w:b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920F19"/>
    <w:multiLevelType w:val="multilevel"/>
    <w:tmpl w:val="779278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b w:val="0"/>
        <w:bCs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60" w:hanging="360"/>
      </w:pPr>
      <w:rPr>
        <w:rFonts w:ascii="Wingdings" w:hAnsi="Wingdings" w:cs="Wingdings" w:hint="default"/>
      </w:rPr>
    </w:lvl>
  </w:abstractNum>
  <w:abstractNum w:abstractNumId="4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bCs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b w:val="0"/>
        <w:bCs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32F65F0A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9D787D6C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38101154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4AAAE1D0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72303330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059811BC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A71C708C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0DBC521A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8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8F4A88BE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62524810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069A8020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D4F685A6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B1D24654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966AFA64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54D849CC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83BAF0F0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9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2007" w:hanging="360"/>
      </w:pPr>
    </w:lvl>
    <w:lvl w:ilvl="2" w:tplc="041F001B">
      <w:start w:val="1"/>
      <w:numFmt w:val="lowerRoman"/>
      <w:lvlText w:val="%3."/>
      <w:lvlJc w:val="right"/>
      <w:pPr>
        <w:ind w:left="2727" w:hanging="180"/>
      </w:pPr>
    </w:lvl>
    <w:lvl w:ilvl="3" w:tplc="041F000F">
      <w:start w:val="1"/>
      <w:numFmt w:val="decimal"/>
      <w:lvlText w:val="%4."/>
      <w:lvlJc w:val="left"/>
      <w:pPr>
        <w:ind w:left="3447" w:hanging="360"/>
      </w:pPr>
    </w:lvl>
    <w:lvl w:ilvl="4" w:tplc="041F0019">
      <w:start w:val="1"/>
      <w:numFmt w:val="lowerLetter"/>
      <w:lvlText w:val="%5."/>
      <w:lvlJc w:val="left"/>
      <w:pPr>
        <w:ind w:left="4167" w:hanging="360"/>
      </w:pPr>
    </w:lvl>
    <w:lvl w:ilvl="5" w:tplc="041F001B">
      <w:start w:val="1"/>
      <w:numFmt w:val="lowerRoman"/>
      <w:lvlText w:val="%6."/>
      <w:lvlJc w:val="right"/>
      <w:pPr>
        <w:ind w:left="4887" w:hanging="180"/>
      </w:pPr>
    </w:lvl>
    <w:lvl w:ilvl="6" w:tplc="041F000F">
      <w:start w:val="1"/>
      <w:numFmt w:val="decimal"/>
      <w:lvlText w:val="%7."/>
      <w:lvlJc w:val="left"/>
      <w:pPr>
        <w:ind w:left="5607" w:hanging="360"/>
      </w:pPr>
    </w:lvl>
    <w:lvl w:ilvl="7" w:tplc="041F0019">
      <w:start w:val="1"/>
      <w:numFmt w:val="lowerLetter"/>
      <w:lvlText w:val="%8."/>
      <w:lvlJc w:val="left"/>
      <w:pPr>
        <w:ind w:left="6327" w:hanging="360"/>
      </w:pPr>
    </w:lvl>
    <w:lvl w:ilvl="8" w:tplc="041F001B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0D75C4C"/>
    <w:multiLevelType w:val="hybridMultilevel"/>
    <w:tmpl w:val="BABC6126"/>
    <w:lvl w:ilvl="0" w:tplc="4C8E5C2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 w:val="0"/>
        <w:b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60" w:hanging="360"/>
      </w:pPr>
      <w:rPr>
        <w:rFonts w:ascii="Wingdings" w:hAnsi="Wingdings" w:cs="Wingdings" w:hint="default"/>
      </w:rPr>
    </w:lvl>
  </w:abstractNum>
  <w:abstractNum w:abstractNumId="14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45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17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61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33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5771" w:hanging="360"/>
      </w:pPr>
      <w:rPr>
        <w:rFonts w:ascii="Wingdings" w:hAnsi="Wingdings" w:cs="Wingdings" w:hint="default"/>
      </w:rPr>
    </w:lvl>
  </w:abstractNum>
  <w:abstractNum w:abstractNumId="16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4E7436A"/>
    <w:multiLevelType w:val="hybridMultilevel"/>
    <w:tmpl w:val="B46E5DEE"/>
    <w:lvl w:ilvl="0" w:tplc="ECD080F0">
      <w:start w:val="1"/>
      <w:numFmt w:val="lowerLetter"/>
      <w:lvlText w:val="%1)"/>
      <w:lvlJc w:val="left"/>
      <w:pPr>
        <w:ind w:left="1287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2007" w:hanging="360"/>
      </w:pPr>
    </w:lvl>
    <w:lvl w:ilvl="2" w:tplc="041F001B">
      <w:start w:val="1"/>
      <w:numFmt w:val="lowerRoman"/>
      <w:lvlText w:val="%3."/>
      <w:lvlJc w:val="right"/>
      <w:pPr>
        <w:ind w:left="2727" w:hanging="180"/>
      </w:pPr>
    </w:lvl>
    <w:lvl w:ilvl="3" w:tplc="041F000F">
      <w:start w:val="1"/>
      <w:numFmt w:val="decimal"/>
      <w:lvlText w:val="%4."/>
      <w:lvlJc w:val="left"/>
      <w:pPr>
        <w:ind w:left="3447" w:hanging="360"/>
      </w:pPr>
    </w:lvl>
    <w:lvl w:ilvl="4" w:tplc="041F0019">
      <w:start w:val="1"/>
      <w:numFmt w:val="lowerLetter"/>
      <w:lvlText w:val="%5."/>
      <w:lvlJc w:val="left"/>
      <w:pPr>
        <w:ind w:left="4167" w:hanging="360"/>
      </w:pPr>
    </w:lvl>
    <w:lvl w:ilvl="5" w:tplc="041F001B">
      <w:start w:val="1"/>
      <w:numFmt w:val="lowerRoman"/>
      <w:lvlText w:val="%6."/>
      <w:lvlJc w:val="right"/>
      <w:pPr>
        <w:ind w:left="4887" w:hanging="180"/>
      </w:pPr>
    </w:lvl>
    <w:lvl w:ilvl="6" w:tplc="041F000F">
      <w:start w:val="1"/>
      <w:numFmt w:val="decimal"/>
      <w:lvlText w:val="%7."/>
      <w:lvlJc w:val="left"/>
      <w:pPr>
        <w:ind w:left="5607" w:hanging="360"/>
      </w:pPr>
    </w:lvl>
    <w:lvl w:ilvl="7" w:tplc="041F0019">
      <w:start w:val="1"/>
      <w:numFmt w:val="lowerLetter"/>
      <w:lvlText w:val="%8."/>
      <w:lvlJc w:val="left"/>
      <w:pPr>
        <w:ind w:left="6327" w:hanging="360"/>
      </w:pPr>
    </w:lvl>
    <w:lvl w:ilvl="8" w:tplc="041F001B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60" w:hanging="360"/>
      </w:pPr>
      <w:rPr>
        <w:rFonts w:ascii="Wingdings" w:hAnsi="Wingdings" w:cs="Wingdings" w:hint="default"/>
      </w:rPr>
    </w:lvl>
  </w:abstractNum>
  <w:abstractNum w:abstractNumId="23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24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25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bCs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5"/>
  </w:num>
  <w:num w:numId="4">
    <w:abstractNumId w:val="21"/>
  </w:num>
  <w:num w:numId="5">
    <w:abstractNumId w:val="24"/>
  </w:num>
  <w:num w:numId="6">
    <w:abstractNumId w:val="16"/>
  </w:num>
  <w:num w:numId="7">
    <w:abstractNumId w:val="15"/>
  </w:num>
  <w:num w:numId="8">
    <w:abstractNumId w:val="7"/>
  </w:num>
  <w:num w:numId="9">
    <w:abstractNumId w:val="22"/>
  </w:num>
  <w:num w:numId="10">
    <w:abstractNumId w:val="8"/>
  </w:num>
  <w:num w:numId="11">
    <w:abstractNumId w:val="3"/>
  </w:num>
  <w:num w:numId="12">
    <w:abstractNumId w:val="13"/>
  </w:num>
  <w:num w:numId="13">
    <w:abstractNumId w:val="17"/>
  </w:num>
  <w:num w:numId="14">
    <w:abstractNumId w:val="19"/>
  </w:num>
  <w:num w:numId="15">
    <w:abstractNumId w:val="6"/>
  </w:num>
  <w:num w:numId="16">
    <w:abstractNumId w:val="25"/>
  </w:num>
  <w:num w:numId="17">
    <w:abstractNumId w:val="20"/>
  </w:num>
  <w:num w:numId="18">
    <w:abstractNumId w:val="4"/>
  </w:num>
  <w:num w:numId="19">
    <w:abstractNumId w:val="1"/>
  </w:num>
  <w:num w:numId="20">
    <w:abstractNumId w:val="9"/>
  </w:num>
  <w:num w:numId="21">
    <w:abstractNumId w:val="12"/>
  </w:num>
  <w:num w:numId="22">
    <w:abstractNumId w:val="11"/>
  </w:num>
  <w:num w:numId="23">
    <w:abstractNumId w:val="18"/>
  </w:num>
  <w:num w:numId="24">
    <w:abstractNumId w:val="2"/>
  </w:num>
  <w:num w:numId="25">
    <w:abstractNumId w:val="10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C0E"/>
    <w:rsid w:val="0000554F"/>
    <w:rsid w:val="00013E09"/>
    <w:rsid w:val="00047CCC"/>
    <w:rsid w:val="00064941"/>
    <w:rsid w:val="00065A3C"/>
    <w:rsid w:val="0011419E"/>
    <w:rsid w:val="001657A8"/>
    <w:rsid w:val="00186BFE"/>
    <w:rsid w:val="00196911"/>
    <w:rsid w:val="001B6EAD"/>
    <w:rsid w:val="00210377"/>
    <w:rsid w:val="002345D3"/>
    <w:rsid w:val="002407EE"/>
    <w:rsid w:val="002422B7"/>
    <w:rsid w:val="002673B1"/>
    <w:rsid w:val="002B3A53"/>
    <w:rsid w:val="002B64C6"/>
    <w:rsid w:val="002F61D3"/>
    <w:rsid w:val="003110E4"/>
    <w:rsid w:val="0037461F"/>
    <w:rsid w:val="003C40CF"/>
    <w:rsid w:val="003D01BB"/>
    <w:rsid w:val="003E0299"/>
    <w:rsid w:val="003F637D"/>
    <w:rsid w:val="00411EE6"/>
    <w:rsid w:val="00435B52"/>
    <w:rsid w:val="00453857"/>
    <w:rsid w:val="00466763"/>
    <w:rsid w:val="004759B5"/>
    <w:rsid w:val="004B2197"/>
    <w:rsid w:val="00503507"/>
    <w:rsid w:val="00521145"/>
    <w:rsid w:val="00541949"/>
    <w:rsid w:val="0056719F"/>
    <w:rsid w:val="005754F5"/>
    <w:rsid w:val="00591F41"/>
    <w:rsid w:val="00592727"/>
    <w:rsid w:val="005C0D97"/>
    <w:rsid w:val="006016A3"/>
    <w:rsid w:val="00641677"/>
    <w:rsid w:val="006E2A6C"/>
    <w:rsid w:val="007003A8"/>
    <w:rsid w:val="00707D2E"/>
    <w:rsid w:val="007250C5"/>
    <w:rsid w:val="00745C7D"/>
    <w:rsid w:val="007510C6"/>
    <w:rsid w:val="0076617E"/>
    <w:rsid w:val="007772ED"/>
    <w:rsid w:val="00794E32"/>
    <w:rsid w:val="007C3C0E"/>
    <w:rsid w:val="007E1564"/>
    <w:rsid w:val="007E5DED"/>
    <w:rsid w:val="008F3943"/>
    <w:rsid w:val="00926860"/>
    <w:rsid w:val="00947B01"/>
    <w:rsid w:val="009A193E"/>
    <w:rsid w:val="009F716D"/>
    <w:rsid w:val="00A0273E"/>
    <w:rsid w:val="00A07D66"/>
    <w:rsid w:val="00A42C40"/>
    <w:rsid w:val="00A859A4"/>
    <w:rsid w:val="00A879FC"/>
    <w:rsid w:val="00B07732"/>
    <w:rsid w:val="00B103FF"/>
    <w:rsid w:val="00B20472"/>
    <w:rsid w:val="00B67E23"/>
    <w:rsid w:val="00B7716B"/>
    <w:rsid w:val="00B9527B"/>
    <w:rsid w:val="00BC156F"/>
    <w:rsid w:val="00BE2763"/>
    <w:rsid w:val="00BE442A"/>
    <w:rsid w:val="00C75142"/>
    <w:rsid w:val="00D17F43"/>
    <w:rsid w:val="00D22516"/>
    <w:rsid w:val="00D6043A"/>
    <w:rsid w:val="00D96856"/>
    <w:rsid w:val="00DA2A50"/>
    <w:rsid w:val="00DA6842"/>
    <w:rsid w:val="00E23FC4"/>
    <w:rsid w:val="00E609D5"/>
    <w:rsid w:val="00E84D1F"/>
    <w:rsid w:val="00EA2975"/>
    <w:rsid w:val="00EB1D84"/>
    <w:rsid w:val="00EB6720"/>
    <w:rsid w:val="00EB695A"/>
    <w:rsid w:val="00ED4CCF"/>
    <w:rsid w:val="00F00282"/>
    <w:rsid w:val="00F140D3"/>
    <w:rsid w:val="00F950B8"/>
    <w:rsid w:val="00FA443B"/>
    <w:rsid w:val="00FB3724"/>
    <w:rsid w:val="00FC55EB"/>
    <w:rsid w:val="00FD0245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8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C3C0E"/>
    <w:pPr>
      <w:ind w:left="720"/>
    </w:pPr>
  </w:style>
  <w:style w:type="paragraph" w:styleId="Header">
    <w:name w:val="header"/>
    <w:basedOn w:val="Normal"/>
    <w:link w:val="HeaderChar"/>
    <w:uiPriority w:val="99"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C3C0E"/>
  </w:style>
  <w:style w:type="paragraph" w:styleId="Footer">
    <w:name w:val="footer"/>
    <w:basedOn w:val="Normal"/>
    <w:link w:val="FooterChar"/>
    <w:uiPriority w:val="99"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B695A"/>
  </w:style>
  <w:style w:type="paragraph" w:styleId="BalloonText">
    <w:name w:val="Balloon Text"/>
    <w:basedOn w:val="Normal"/>
    <w:link w:val="BalloonTextChar"/>
    <w:uiPriority w:val="99"/>
    <w:semiHidden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695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65A3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9F71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A443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0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4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10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4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54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54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548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441</TotalTime>
  <Pages>2</Pages>
  <Words>612</Words>
  <Characters>3495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3</cp:revision>
  <cp:lastPrinted>2016-11-27T21:22:00Z</cp:lastPrinted>
  <dcterms:created xsi:type="dcterms:W3CDTF">2017-11-06T21:03:00Z</dcterms:created>
  <dcterms:modified xsi:type="dcterms:W3CDTF">2017-11-06T21:46:00Z</dcterms:modified>
  <cp:category>www.sorubak.com</cp:category>
</cp:coreProperties>
</file>