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CF7" w:rsidRDefault="009F6CF7" w:rsidP="009E2ACD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ADI-SOYADI:</w:t>
      </w:r>
    </w:p>
    <w:p w:rsidR="009F6CF7" w:rsidRDefault="009F6CF7" w:rsidP="009E2ACD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NUMARASI: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NOT:</w:t>
      </w:r>
    </w:p>
    <w:p w:rsidR="009F6CF7" w:rsidRDefault="009F6CF7" w:rsidP="009E2ACD">
      <w:pPr>
        <w:spacing w:after="0" w:line="240" w:lineRule="auto"/>
        <w:jc w:val="center"/>
        <w:rPr>
          <w:rFonts w:ascii="Comic Sans MS" w:hAnsi="Comic Sans MS" w:cs="Comic Sans MS"/>
          <w:sz w:val="24"/>
          <w:szCs w:val="24"/>
        </w:rPr>
      </w:pPr>
    </w:p>
    <w:p w:rsidR="009F6CF7" w:rsidRDefault="009F6CF7" w:rsidP="009E2ACD">
      <w:pPr>
        <w:spacing w:after="0" w:line="240" w:lineRule="auto"/>
        <w:jc w:val="center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2016-2017  EĞİTİM ÖĞRETİM YILI RAHİME AKINCIOĞLU ORTAOKULU</w:t>
      </w:r>
    </w:p>
    <w:p w:rsidR="009F6CF7" w:rsidRDefault="009F6CF7" w:rsidP="009E2ACD">
      <w:pPr>
        <w:spacing w:after="0" w:line="240" w:lineRule="auto"/>
        <w:jc w:val="center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5/A SINIFI BİLİM UYGULAMALARI DERSİ 1. DÖNEM 1. KAZANIM SINAVI</w:t>
      </w:r>
    </w:p>
    <w:p w:rsidR="009F6CF7" w:rsidRDefault="009F6CF7" w:rsidP="009E2ACD">
      <w:pPr>
        <w:spacing w:after="0" w:line="240" w:lineRule="auto"/>
        <w:jc w:val="center"/>
        <w:rPr>
          <w:rFonts w:ascii="Comic Sans MS" w:hAnsi="Comic Sans MS" w:cs="Comic Sans MS"/>
          <w:sz w:val="24"/>
          <w:szCs w:val="24"/>
        </w:rPr>
      </w:pPr>
    </w:p>
    <w:p w:rsidR="009F6CF7" w:rsidRDefault="009F6CF7" w:rsidP="009E2AC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Aşağıda sindirim sistemi ve bu sisteme yardımcı organların bulunduğu resim verilmiştir. Organların isimlerini şekil üzerinde harflerin yanlarına yazınız.(9x3=27 P)</w:t>
      </w:r>
    </w:p>
    <w:p w:rsidR="009F6CF7" w:rsidRDefault="009F6CF7" w:rsidP="009E2ACD">
      <w:pPr>
        <w:tabs>
          <w:tab w:val="left" w:pos="2220"/>
        </w:tabs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http://2.bp.blogspot.com/-PsvvgL1Ws-w/Tjp5pafIZuI/AAAAAAAABEk/cy9Ev8u63Ug/s400/sindirim+sistemi.JPG" style="position:absolute;left:0;text-align:left;margin-left:120pt;margin-top:.45pt;width:283.5pt;height:245.25pt;z-index:-251658240;visibility:visible;mso-position-horizontal-relative:margin">
            <v:imagedata r:id="rId5" o:title=""/>
            <w10:wrap anchorx="margin"/>
          </v:shape>
        </w:pict>
      </w:r>
      <w:r>
        <w:rPr>
          <w:rFonts w:ascii="Comic Sans MS" w:hAnsi="Comic Sans MS" w:cs="Comic Sans MS"/>
          <w:sz w:val="24"/>
          <w:szCs w:val="24"/>
        </w:rPr>
        <w:tab/>
      </w:r>
    </w:p>
    <w:p w:rsidR="009F6CF7" w:rsidRDefault="009F6CF7" w:rsidP="009E2AC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9F6CF7" w:rsidRDefault="009F6CF7" w:rsidP="009E2AC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9F6CF7" w:rsidRDefault="009F6CF7" w:rsidP="009E2AC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9F6CF7" w:rsidRDefault="009F6CF7" w:rsidP="009E2AC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9F6CF7" w:rsidRDefault="009F6CF7" w:rsidP="009E2AC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9F6CF7" w:rsidRDefault="009F6CF7" w:rsidP="009E2AC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9F6CF7" w:rsidRDefault="009F6CF7" w:rsidP="009E2AC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9F6CF7" w:rsidRDefault="009F6CF7" w:rsidP="009E2AC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9F6CF7" w:rsidRDefault="009F6CF7" w:rsidP="009E2AC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9F6CF7" w:rsidRDefault="009F6CF7" w:rsidP="009E2AC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9F6CF7" w:rsidRDefault="009F6CF7" w:rsidP="009E2AC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9F6CF7" w:rsidRDefault="009F6CF7" w:rsidP="009E2AC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9F6CF7" w:rsidRDefault="009F6CF7" w:rsidP="009E2AC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9F6CF7" w:rsidRDefault="009F6CF7" w:rsidP="009E2AC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9F6CF7" w:rsidRDefault="009F6CF7" w:rsidP="009E2AC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Resim 2" o:spid="_x0000_s1027" type="#_x0000_t75" alt="http://3.bp.blogspot.com/-v7TnLqX6dd4/UZyIeLCB61I/AAAAAAAAYuU/zUhGeN1g4p8/s1600/bosaltim+sistemi.jpg" style="position:absolute;left:0;text-align:left;margin-left:0;margin-top:21.45pt;width:277.5pt;height:147pt;z-index:-251657216;visibility:visible;mso-position-horizontal:left;mso-position-horizontal-relative:margin">
            <v:imagedata r:id="rId6" o:title=""/>
            <w10:wrap anchorx="margin"/>
          </v:shape>
        </w:pict>
      </w:r>
      <w:r>
        <w:rPr>
          <w:rFonts w:ascii="Comic Sans MS" w:hAnsi="Comic Sans MS" w:cs="Comic Sans MS"/>
          <w:sz w:val="24"/>
          <w:szCs w:val="24"/>
        </w:rPr>
        <w:t>Aşağıdaki şekilde boşaltım sistemine ait yapı ve organlar verilmiştir. Şekil üzerindeki harflerin yanlarındaki noktalı yerlere organ ve yapıların isimlerini yazınız.(4x3=12 P)</w:t>
      </w:r>
    </w:p>
    <w:p w:rsidR="009F6CF7" w:rsidRDefault="009F6CF7" w:rsidP="009E2AC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9F6CF7" w:rsidRDefault="009F6CF7" w:rsidP="009E2AC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9F6CF7" w:rsidRDefault="009F6CF7" w:rsidP="009E2AC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9F6CF7" w:rsidRDefault="009F6CF7" w:rsidP="009E2AC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9F6CF7" w:rsidRDefault="009F6CF7" w:rsidP="009E2AC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9F6CF7" w:rsidRDefault="009F6CF7" w:rsidP="009E2AC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9F6CF7" w:rsidRDefault="009F6CF7" w:rsidP="009E2AC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9F6CF7" w:rsidRDefault="009F6CF7" w:rsidP="009E2AC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9F6CF7" w:rsidRDefault="009F6CF7" w:rsidP="009E2AC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Resim 4" o:spid="_x0000_s1028" type="#_x0000_t75" style="position:absolute;left:0;text-align:left;margin-left:266.25pt;margin-top:.25pt;width:194.25pt;height:132pt;z-index:-251656192;visibility:visible" wrapcoords="-83 0 -83 21477 21600 21477 21600 0 -83 0">
            <v:imagedata r:id="rId7" o:title=""/>
            <w10:wrap type="through"/>
          </v:shape>
        </w:pict>
      </w:r>
    </w:p>
    <w:p w:rsidR="009F6CF7" w:rsidRDefault="009F6CF7" w:rsidP="009E2AC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Yanda bir diş modeli verilmiştir.</w:t>
      </w:r>
    </w:p>
    <w:p w:rsidR="009F6CF7" w:rsidRDefault="009F6CF7" w:rsidP="00C0210B">
      <w:pPr>
        <w:spacing w:after="0" w:line="240" w:lineRule="auto"/>
        <w:ind w:left="360"/>
        <w:jc w:val="both"/>
        <w:rPr>
          <w:rFonts w:ascii="Comic Sans MS" w:hAnsi="Comic Sans MS" w:cs="Comic Sans MS"/>
          <w:sz w:val="24"/>
          <w:szCs w:val="24"/>
        </w:rPr>
      </w:pPr>
      <w:r w:rsidRPr="00C0210B">
        <w:rPr>
          <w:rFonts w:ascii="Comic Sans MS" w:hAnsi="Comic Sans MS" w:cs="Comic Sans MS"/>
          <w:sz w:val="24"/>
          <w:szCs w:val="24"/>
        </w:rPr>
        <w:t xml:space="preserve"> Belirti</w:t>
      </w:r>
      <w:r>
        <w:rPr>
          <w:rFonts w:ascii="Comic Sans MS" w:hAnsi="Comic Sans MS" w:cs="Comic Sans MS"/>
          <w:sz w:val="24"/>
          <w:szCs w:val="24"/>
        </w:rPr>
        <w:t>len diş çeşitlerinin isimlerini</w:t>
      </w:r>
    </w:p>
    <w:p w:rsidR="009F6CF7" w:rsidRDefault="009F6CF7" w:rsidP="00C0210B">
      <w:pPr>
        <w:spacing w:after="0" w:line="240" w:lineRule="auto"/>
        <w:ind w:left="360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ok işaretlerinin yan</w:t>
      </w:r>
      <w:r w:rsidRPr="00C0210B">
        <w:rPr>
          <w:rFonts w:ascii="Comic Sans MS" w:hAnsi="Comic Sans MS" w:cs="Comic Sans MS"/>
          <w:sz w:val="24"/>
          <w:szCs w:val="24"/>
        </w:rPr>
        <w:t>larına yazınız.</w:t>
      </w:r>
      <w:r>
        <w:rPr>
          <w:rFonts w:ascii="Comic Sans MS" w:hAnsi="Comic Sans MS" w:cs="Comic Sans MS"/>
          <w:sz w:val="24"/>
          <w:szCs w:val="24"/>
        </w:rPr>
        <w:t>(4x3=12 P)</w:t>
      </w:r>
    </w:p>
    <w:p w:rsidR="009F6CF7" w:rsidRDefault="009F6CF7" w:rsidP="00C0210B">
      <w:pPr>
        <w:spacing w:after="0" w:line="240" w:lineRule="auto"/>
        <w:ind w:left="360"/>
        <w:jc w:val="both"/>
        <w:rPr>
          <w:rFonts w:ascii="Comic Sans MS" w:hAnsi="Comic Sans MS" w:cs="Comic Sans MS"/>
          <w:sz w:val="24"/>
          <w:szCs w:val="24"/>
        </w:rPr>
      </w:pPr>
    </w:p>
    <w:p w:rsidR="009F6CF7" w:rsidRDefault="009F6CF7" w:rsidP="005A4C6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9F6CF7" w:rsidRDefault="009F6CF7" w:rsidP="005A4C6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9F6CF7" w:rsidRDefault="009F6CF7" w:rsidP="005A4C6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9F6CF7" w:rsidRDefault="009F6CF7" w:rsidP="00C0210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Aşağıdaki görselin anlamı nedir yazınız.(9 Puan)</w:t>
      </w:r>
    </w:p>
    <w:p w:rsidR="009F6CF7" w:rsidRDefault="009F6CF7" w:rsidP="005A4C6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Resim 5" o:spid="_x0000_s1029" type="#_x0000_t75" style="position:absolute;left:0;text-align:left;margin-left:34.5pt;margin-top:6.85pt;width:102.1pt;height:82.5pt;z-index:-251655168;visibility:visible">
            <v:imagedata r:id="rId8" o:title=""/>
          </v:shape>
        </w:pict>
      </w:r>
    </w:p>
    <w:p w:rsidR="009F6CF7" w:rsidRDefault="009F6CF7" w:rsidP="005A4C6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9F6CF7" w:rsidRDefault="009F6CF7" w:rsidP="005A4C6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9F6CF7" w:rsidRDefault="009F6CF7" w:rsidP="005A4C6D">
      <w:p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9F6CF7" w:rsidRDefault="009F6CF7" w:rsidP="005A4C6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Aşağıdaki tabloda görsellerde </w:t>
      </w:r>
      <w:r w:rsidRPr="005A4C6D">
        <w:rPr>
          <w:rFonts w:ascii="Comic Sans MS" w:hAnsi="Comic Sans MS" w:cs="Comic Sans MS"/>
          <w:sz w:val="24"/>
          <w:szCs w:val="24"/>
          <w:u w:val="single"/>
        </w:rPr>
        <w:t>en fazla</w:t>
      </w:r>
      <w:r>
        <w:rPr>
          <w:rFonts w:ascii="Comic Sans MS" w:hAnsi="Comic Sans MS" w:cs="Comic Sans MS"/>
          <w:sz w:val="24"/>
          <w:szCs w:val="24"/>
        </w:rPr>
        <w:t xml:space="preserve"> bulunan besin içeriğini X koyarak tabloda işaretleyiniz.(8x5=40 P)</w:t>
      </w:r>
      <w:bookmarkStart w:id="0" w:name="_GoBack"/>
      <w:bookmarkEnd w:id="0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36"/>
        <w:gridCol w:w="2614"/>
        <w:gridCol w:w="2614"/>
        <w:gridCol w:w="2614"/>
      </w:tblGrid>
      <w:tr w:rsidR="009F6CF7" w:rsidRPr="00C81623">
        <w:tc>
          <w:tcPr>
            <w:tcW w:w="2614" w:type="dxa"/>
          </w:tcPr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81623">
              <w:rPr>
                <w:rFonts w:ascii="Comic Sans MS" w:hAnsi="Comic Sans MS" w:cs="Comic Sans MS"/>
                <w:sz w:val="24"/>
                <w:szCs w:val="24"/>
              </w:rPr>
              <w:t>BESİNLER</w:t>
            </w:r>
          </w:p>
        </w:tc>
        <w:tc>
          <w:tcPr>
            <w:tcW w:w="2614" w:type="dxa"/>
          </w:tcPr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81623">
              <w:rPr>
                <w:rFonts w:ascii="Comic Sans MS" w:hAnsi="Comic Sans MS" w:cs="Comic Sans MS"/>
                <w:sz w:val="24"/>
                <w:szCs w:val="24"/>
              </w:rPr>
              <w:t>PROTEİN</w:t>
            </w:r>
          </w:p>
        </w:tc>
        <w:tc>
          <w:tcPr>
            <w:tcW w:w="2614" w:type="dxa"/>
          </w:tcPr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81623">
              <w:rPr>
                <w:rFonts w:ascii="Comic Sans MS" w:hAnsi="Comic Sans MS" w:cs="Comic Sans MS"/>
                <w:sz w:val="24"/>
                <w:szCs w:val="24"/>
              </w:rPr>
              <w:t>KARBONHİDRAT</w:t>
            </w:r>
          </w:p>
        </w:tc>
        <w:tc>
          <w:tcPr>
            <w:tcW w:w="2614" w:type="dxa"/>
          </w:tcPr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81623">
              <w:rPr>
                <w:rFonts w:ascii="Comic Sans MS" w:hAnsi="Comic Sans MS" w:cs="Comic Sans MS"/>
                <w:sz w:val="24"/>
                <w:szCs w:val="24"/>
              </w:rPr>
              <w:t>YAĞ</w:t>
            </w:r>
          </w:p>
        </w:tc>
      </w:tr>
      <w:tr w:rsidR="009F6CF7" w:rsidRPr="00C81623">
        <w:tc>
          <w:tcPr>
            <w:tcW w:w="2614" w:type="dxa"/>
          </w:tcPr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0" type="#_x0000_t75" style="position:absolute;left:0;text-align:left;margin-left:2.1pt;margin-top:2.7pt;width:115pt;height:42.4pt;z-index:251662336;mso-position-horizontal-relative:text;mso-position-vertical-relative:text" wrapcoords="-141 0 -141 21221 21600 21221 21600 0 -141 0">
                  <v:imagedata r:id="rId9" o:title=""/>
                  <w10:wrap type="through"/>
                </v:shape>
                <o:OLEObject Type="Embed" ProgID="PBrush" ShapeID="_x0000_s1030" DrawAspect="Content" ObjectID="_1538849335" r:id="rId10"/>
              </w:pict>
            </w:r>
            <w:r w:rsidRPr="00C81623">
              <w:rPr>
                <w:rFonts w:ascii="Comic Sans MS" w:hAnsi="Comic Sans MS" w:cs="Comic Sans MS"/>
                <w:sz w:val="24"/>
                <w:szCs w:val="24"/>
              </w:rPr>
              <w:t>ekmek</w:t>
            </w:r>
          </w:p>
        </w:tc>
        <w:tc>
          <w:tcPr>
            <w:tcW w:w="2614" w:type="dxa"/>
          </w:tcPr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9F6CF7" w:rsidRPr="00C81623">
        <w:tc>
          <w:tcPr>
            <w:tcW w:w="2614" w:type="dxa"/>
          </w:tcPr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1" type="#_x0000_t75" style="position:absolute;left:0;text-align:left;margin-left:5.35pt;margin-top:1.15pt;width:111.75pt;height:58.5pt;z-index:251663360;mso-position-horizontal-relative:text;mso-position-vertical-relative:text" wrapcoords="-145 0 -145 21323 21600 21323 21600 0 -145 0">
                  <v:imagedata r:id="rId11" o:title=""/>
                  <w10:wrap type="through"/>
                </v:shape>
                <o:OLEObject Type="Embed" ProgID="PBrush" ShapeID="_x0000_s1031" DrawAspect="Content" ObjectID="_1538849336" r:id="rId12"/>
              </w:pict>
            </w:r>
            <w:r w:rsidRPr="00C81623">
              <w:rPr>
                <w:rFonts w:ascii="Comic Sans MS" w:hAnsi="Comic Sans MS" w:cs="Comic Sans MS"/>
                <w:sz w:val="24"/>
                <w:szCs w:val="24"/>
              </w:rPr>
              <w:t>zeytin</w:t>
            </w:r>
          </w:p>
        </w:tc>
        <w:tc>
          <w:tcPr>
            <w:tcW w:w="2614" w:type="dxa"/>
          </w:tcPr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9F6CF7" w:rsidRPr="00C81623">
        <w:tc>
          <w:tcPr>
            <w:tcW w:w="2614" w:type="dxa"/>
          </w:tcPr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2" type="#_x0000_t75" style="position:absolute;left:0;text-align:left;margin-left:3.1pt;margin-top:1.2pt;width:126pt;height:75.9pt;z-index:251664384;mso-position-horizontal-relative:text;mso-position-vertical-relative:text" wrapcoords="-129 0 -129 21386 21600 21386 21600 0 -129 0">
                  <v:imagedata r:id="rId13" o:title=""/>
                  <w10:wrap type="through"/>
                </v:shape>
                <o:OLEObject Type="Embed" ProgID="PBrush" ShapeID="_x0000_s1032" DrawAspect="Content" ObjectID="_1538849337" r:id="rId14"/>
              </w:pict>
            </w:r>
            <w:r w:rsidRPr="00C81623">
              <w:rPr>
                <w:rFonts w:ascii="Comic Sans MS" w:hAnsi="Comic Sans MS" w:cs="Comic Sans MS"/>
                <w:sz w:val="24"/>
                <w:szCs w:val="24"/>
              </w:rPr>
              <w:t>tavuk eti</w:t>
            </w:r>
          </w:p>
        </w:tc>
        <w:tc>
          <w:tcPr>
            <w:tcW w:w="2614" w:type="dxa"/>
          </w:tcPr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9F6CF7" w:rsidRPr="00C81623">
        <w:tc>
          <w:tcPr>
            <w:tcW w:w="2614" w:type="dxa"/>
          </w:tcPr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3" type="#_x0000_t75" style="position:absolute;left:0;text-align:left;margin-left:-1.15pt;margin-top:1.15pt;width:122.75pt;height:64.05pt;z-index:251665408;mso-position-horizontal-relative:text;mso-position-vertical-relative:text" wrapcoords="-132 0 -132 21346 21600 21346 21600 0 -132 0">
                  <v:imagedata r:id="rId15" o:title=""/>
                  <w10:wrap type="through"/>
                </v:shape>
                <o:OLEObject Type="Embed" ProgID="PBrush" ShapeID="_x0000_s1033" DrawAspect="Content" ObjectID="_1538849338" r:id="rId16"/>
              </w:pict>
            </w:r>
            <w:r w:rsidRPr="00C81623">
              <w:rPr>
                <w:rFonts w:ascii="Comic Sans MS" w:hAnsi="Comic Sans MS" w:cs="Comic Sans MS"/>
                <w:sz w:val="24"/>
                <w:szCs w:val="24"/>
              </w:rPr>
              <w:t>yer fıstığı</w:t>
            </w:r>
          </w:p>
        </w:tc>
        <w:tc>
          <w:tcPr>
            <w:tcW w:w="2614" w:type="dxa"/>
          </w:tcPr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9F6CF7" w:rsidRPr="00C81623">
        <w:tc>
          <w:tcPr>
            <w:tcW w:w="2614" w:type="dxa"/>
          </w:tcPr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4" type="#_x0000_t75" style="position:absolute;left:0;text-align:left;margin-left:12.1pt;margin-top:.45pt;width:102pt;height:47.7pt;z-index:251666432;mso-position-horizontal-relative:text;mso-position-vertical-relative:text" wrapcoords="-159 0 -159 21262 21600 21262 21600 0 -159 0">
                  <v:imagedata r:id="rId17" o:title=""/>
                  <w10:wrap type="through"/>
                </v:shape>
                <o:OLEObject Type="Embed" ProgID="PBrush" ShapeID="_x0000_s1034" DrawAspect="Content" ObjectID="_1538849339" r:id="rId18"/>
              </w:pict>
            </w:r>
            <w:r w:rsidRPr="00C81623">
              <w:rPr>
                <w:rFonts w:ascii="Comic Sans MS" w:hAnsi="Comic Sans MS" w:cs="Comic Sans MS"/>
                <w:sz w:val="24"/>
                <w:szCs w:val="24"/>
              </w:rPr>
              <w:t>patates</w:t>
            </w:r>
          </w:p>
        </w:tc>
        <w:tc>
          <w:tcPr>
            <w:tcW w:w="2614" w:type="dxa"/>
          </w:tcPr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9F6CF7" w:rsidRPr="00C81623">
        <w:tc>
          <w:tcPr>
            <w:tcW w:w="2614" w:type="dxa"/>
          </w:tcPr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5" type="#_x0000_t75" style="position:absolute;left:0;text-align:left;margin-left:27.85pt;margin-top:1.15pt;width:1in;height:81.75pt;z-index:251667456;mso-position-horizontal-relative:text;mso-position-vertical-relative:text" wrapcoords="-225 0 -225 21402 21600 21402 21600 0 -225 0">
                  <v:imagedata r:id="rId19" o:title=""/>
                  <w10:wrap type="through"/>
                </v:shape>
                <o:OLEObject Type="Embed" ProgID="PBrush" ShapeID="_x0000_s1035" DrawAspect="Content" ObjectID="_1538849340" r:id="rId20"/>
              </w:pict>
            </w:r>
          </w:p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81623">
              <w:rPr>
                <w:rFonts w:ascii="Comic Sans MS" w:hAnsi="Comic Sans MS" w:cs="Comic Sans MS"/>
                <w:sz w:val="24"/>
                <w:szCs w:val="24"/>
              </w:rPr>
              <w:t>süt</w:t>
            </w:r>
          </w:p>
        </w:tc>
        <w:tc>
          <w:tcPr>
            <w:tcW w:w="2614" w:type="dxa"/>
          </w:tcPr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9F6CF7" w:rsidRPr="00C81623">
        <w:tc>
          <w:tcPr>
            <w:tcW w:w="2614" w:type="dxa"/>
          </w:tcPr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6" type="#_x0000_t75" style="position:absolute;left:0;text-align:left;margin-left:23.35pt;margin-top:4.2pt;width:93pt;height:51pt;z-index:251668480;mso-position-horizontal-relative:text;mso-position-vertical-relative:text" wrapcoords="-174 0 -174 21282 21600 21282 21600 0 -174 0">
                  <v:imagedata r:id="rId21" o:title=""/>
                  <w10:wrap type="through"/>
                </v:shape>
                <o:OLEObject Type="Embed" ProgID="PBrush" ShapeID="_x0000_s1036" DrawAspect="Content" ObjectID="_1538849341" r:id="rId22"/>
              </w:pict>
            </w:r>
            <w:r w:rsidRPr="00C81623">
              <w:rPr>
                <w:rFonts w:ascii="Comic Sans MS" w:hAnsi="Comic Sans MS" w:cs="Comic Sans MS"/>
                <w:sz w:val="24"/>
                <w:szCs w:val="24"/>
              </w:rPr>
              <w:t>yumurta</w:t>
            </w:r>
          </w:p>
        </w:tc>
        <w:tc>
          <w:tcPr>
            <w:tcW w:w="2614" w:type="dxa"/>
          </w:tcPr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9F6CF7" w:rsidRPr="00C81623">
        <w:tc>
          <w:tcPr>
            <w:tcW w:w="2614" w:type="dxa"/>
          </w:tcPr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81623">
              <w:rPr>
                <w:rFonts w:eastAsia="Times New Roman" w:cs="Times New Roman"/>
              </w:rPr>
              <w:object w:dxaOrig="2400" w:dyaOrig="1455">
                <v:shape id="_x0000_i1039" type="#_x0000_t75" style="width:120pt;height:72.75pt" o:ole="">
                  <v:imagedata r:id="rId23" o:title=""/>
                </v:shape>
                <o:OLEObject Type="Embed" ProgID="Paint.Picture" ShapeID="_x0000_i1039" DrawAspect="Content" ObjectID="_1538849334" r:id="rId24"/>
              </w:object>
            </w:r>
          </w:p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C81623">
              <w:rPr>
                <w:rFonts w:ascii="Comic Sans MS" w:hAnsi="Comic Sans MS" w:cs="Comic Sans MS"/>
                <w:sz w:val="24"/>
                <w:szCs w:val="24"/>
              </w:rPr>
              <w:t>makarna</w:t>
            </w:r>
          </w:p>
        </w:tc>
        <w:tc>
          <w:tcPr>
            <w:tcW w:w="2614" w:type="dxa"/>
          </w:tcPr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hyperlink r:id="rId25" w:history="1">
              <w:r w:rsidRPr="00AF19C4">
                <w:rPr>
                  <w:rStyle w:val="Hyperlink"/>
                  <w:rFonts w:ascii="Comic Sans MS" w:hAnsi="Comic Sans MS" w:cs="Comic Sans MS"/>
                  <w:sz w:val="24"/>
                  <w:szCs w:val="24"/>
                </w:rPr>
                <w:t>www.sorubak.com</w:t>
              </w:r>
            </w:hyperlink>
            <w:r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</w:p>
        </w:tc>
        <w:tc>
          <w:tcPr>
            <w:tcW w:w="2614" w:type="dxa"/>
          </w:tcPr>
          <w:p w:rsidR="009F6CF7" w:rsidRPr="00C81623" w:rsidRDefault="009F6CF7" w:rsidP="00C81623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</w:tbl>
    <w:p w:rsidR="009F6CF7" w:rsidRDefault="009F6CF7" w:rsidP="005A4C6D">
      <w:pPr>
        <w:pStyle w:val="ListParagraph"/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</w:p>
    <w:p w:rsidR="009F6CF7" w:rsidRDefault="009F6CF7" w:rsidP="005A4C6D">
      <w:pPr>
        <w:pStyle w:val="ListParagraph"/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NOT:Sınav süresi 1 ders saatidir.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Şenel EREN</w:t>
      </w:r>
    </w:p>
    <w:p w:rsidR="009F6CF7" w:rsidRPr="005A4C6D" w:rsidRDefault="009F6CF7" w:rsidP="005A4C6D">
      <w:pPr>
        <w:pStyle w:val="ListParagraph"/>
        <w:spacing w:after="0" w:line="240" w:lineRule="auto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  <w:t>Her sorunun tam puanı yanlarında yazılıdır.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Fen Bilimleri Öğretmeni</w:t>
      </w:r>
    </w:p>
    <w:sectPr w:rsidR="009F6CF7" w:rsidRPr="005A4C6D" w:rsidSect="005A4C6D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0BA"/>
    <w:multiLevelType w:val="hybridMultilevel"/>
    <w:tmpl w:val="8190FBBA"/>
    <w:lvl w:ilvl="0" w:tplc="B75E1AF6">
      <w:start w:val="1"/>
      <w:numFmt w:val="decimal"/>
      <w:lvlText w:val="%1."/>
      <w:lvlJc w:val="left"/>
      <w:pPr>
        <w:ind w:left="720" w:hanging="360"/>
      </w:pPr>
      <w:rPr>
        <w:b/>
        <w:bCs/>
        <w:i/>
        <w:i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2ACD"/>
    <w:rsid w:val="000266F0"/>
    <w:rsid w:val="005A4C6D"/>
    <w:rsid w:val="005A5321"/>
    <w:rsid w:val="006D679C"/>
    <w:rsid w:val="0077392E"/>
    <w:rsid w:val="009E2ACD"/>
    <w:rsid w:val="009F6CF7"/>
    <w:rsid w:val="00AF142E"/>
    <w:rsid w:val="00AF19C4"/>
    <w:rsid w:val="00C0210B"/>
    <w:rsid w:val="00C30BC3"/>
    <w:rsid w:val="00C81623"/>
    <w:rsid w:val="00E10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BC3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E2ACD"/>
    <w:pPr>
      <w:ind w:left="720"/>
    </w:pPr>
  </w:style>
  <w:style w:type="table" w:styleId="TableGrid">
    <w:name w:val="Table Grid"/>
    <w:basedOn w:val="TableNormal"/>
    <w:uiPriority w:val="99"/>
    <w:rsid w:val="005A4C6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6D67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oleObject" Target="embeddings/oleObject5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3.png"/><Relationship Id="rId12" Type="http://schemas.openxmlformats.org/officeDocument/2006/relationships/oleObject" Target="embeddings/oleObject2.bin"/><Relationship Id="rId17" Type="http://schemas.openxmlformats.org/officeDocument/2006/relationships/image" Target="media/image9.pn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24" Type="http://schemas.openxmlformats.org/officeDocument/2006/relationships/oleObject" Target="embeddings/oleObject8.bin"/><Relationship Id="rId5" Type="http://schemas.openxmlformats.org/officeDocument/2006/relationships/image" Target="media/image1.jpeg"/><Relationship Id="rId15" Type="http://schemas.openxmlformats.org/officeDocument/2006/relationships/image" Target="media/image8.png"/><Relationship Id="rId23" Type="http://schemas.openxmlformats.org/officeDocument/2006/relationships/image" Target="media/image12.png"/><Relationship Id="rId10" Type="http://schemas.openxmlformats.org/officeDocument/2006/relationships/oleObject" Target="embeddings/oleObject1.bin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2</Pages>
  <Words>171</Words>
  <Characters>978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Eren</dc:creator>
  <cp:keywords>sorubak.com</cp:keywords>
  <dc:description/>
  <cp:lastModifiedBy>edanur</cp:lastModifiedBy>
  <cp:revision>5</cp:revision>
  <dcterms:created xsi:type="dcterms:W3CDTF">2015-11-14T10:06:00Z</dcterms:created>
  <dcterms:modified xsi:type="dcterms:W3CDTF">2016-10-24T18:22:00Z</dcterms:modified>
  <cp:category>sorubak.com</cp:category>
</cp:coreProperties>
</file>