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C3" w:rsidRDefault="0047111E" w:rsidP="00C774D5">
      <w:pPr>
        <w:spacing w:after="0"/>
        <w:ind w:left="170" w:right="170"/>
      </w:pPr>
      <w:r>
        <w:rPr>
          <w:noProof/>
          <w:lang w:eastAsia="tr-TR"/>
        </w:rPr>
        <w:drawing>
          <wp:inline distT="0" distB="0" distL="0" distR="0">
            <wp:extent cx="2201881" cy="1381125"/>
            <wp:effectExtent l="19050" t="0" r="7919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384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199633" cy="14763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481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203091" cy="1762125"/>
            <wp:effectExtent l="19050" t="0" r="670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765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</w:p>
    <w:p w:rsidR="00746A8D" w:rsidRDefault="0047111E" w:rsidP="00E725CA">
      <w:pPr>
        <w:spacing w:after="0"/>
        <w:ind w:left="170"/>
      </w:pPr>
      <w:r>
        <w:rPr>
          <w:noProof/>
          <w:lang w:eastAsia="tr-TR"/>
        </w:rPr>
        <w:drawing>
          <wp:inline distT="0" distB="0" distL="0" distR="0">
            <wp:extent cx="2207895" cy="1581150"/>
            <wp:effectExtent l="19050" t="0" r="190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203382" cy="952500"/>
            <wp:effectExtent l="19050" t="0" r="6418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954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</w:p>
    <w:p w:rsidR="00746A8D" w:rsidRDefault="00AD3B00" w:rsidP="00B51EFF">
      <w:pPr>
        <w:spacing w:after="0"/>
        <w:ind w:left="170"/>
      </w:pPr>
      <w:r>
        <w:rPr>
          <w:noProof/>
          <w:lang w:eastAsia="tr-TR"/>
        </w:rPr>
        <w:drawing>
          <wp:inline distT="0" distB="0" distL="0" distR="0">
            <wp:extent cx="2207895" cy="676275"/>
            <wp:effectExtent l="19050" t="0" r="190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201428" cy="676275"/>
            <wp:effectExtent l="19050" t="0" r="8372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678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A8D" w:rsidRDefault="00746A8D" w:rsidP="00746A8D"/>
    <w:p w:rsidR="00746A8D" w:rsidRDefault="0047111E" w:rsidP="00746A8D">
      <w:r>
        <w:rPr>
          <w:noProof/>
          <w:lang w:eastAsia="tr-TR"/>
        </w:rPr>
        <w:lastRenderedPageBreak/>
        <w:drawing>
          <wp:inline distT="0" distB="0" distL="0" distR="0">
            <wp:extent cx="2207895" cy="1476375"/>
            <wp:effectExtent l="19050" t="0" r="190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AD3B00">
        <w:rPr>
          <w:noProof/>
          <w:lang w:eastAsia="tr-TR"/>
        </w:rPr>
        <w:drawing>
          <wp:inline distT="0" distB="0" distL="0" distR="0">
            <wp:extent cx="2207895" cy="1562100"/>
            <wp:effectExtent l="19050" t="0" r="190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AD3B00">
        <w:rPr>
          <w:noProof/>
          <w:lang w:eastAsia="tr-TR"/>
        </w:rPr>
        <w:drawing>
          <wp:inline distT="0" distB="0" distL="0" distR="0">
            <wp:extent cx="2295525" cy="104775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386" cy="105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AD3B00">
        <w:rPr>
          <w:noProof/>
          <w:lang w:eastAsia="tr-TR"/>
        </w:rPr>
        <w:drawing>
          <wp:inline distT="0" distB="0" distL="0" distR="0">
            <wp:extent cx="2207895" cy="1685925"/>
            <wp:effectExtent l="19050" t="0" r="190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440C85">
        <w:rPr>
          <w:noProof/>
          <w:lang w:eastAsia="tr-TR"/>
        </w:rPr>
        <w:drawing>
          <wp:inline distT="0" distB="0" distL="0" distR="0">
            <wp:extent cx="2207895" cy="724856"/>
            <wp:effectExtent l="19050" t="0" r="1905" b="0"/>
            <wp:docPr id="1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724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440C85">
        <w:rPr>
          <w:noProof/>
          <w:lang w:eastAsia="tr-TR"/>
        </w:rPr>
        <w:drawing>
          <wp:inline distT="0" distB="0" distL="0" distR="0">
            <wp:extent cx="2207895" cy="847725"/>
            <wp:effectExtent l="19050" t="0" r="1905" b="0"/>
            <wp:docPr id="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440C85">
        <w:rPr>
          <w:noProof/>
          <w:lang w:eastAsia="tr-TR"/>
        </w:rPr>
        <w:drawing>
          <wp:inline distT="0" distB="0" distL="0" distR="0">
            <wp:extent cx="2201665" cy="1228725"/>
            <wp:effectExtent l="19050" t="0" r="8135" b="0"/>
            <wp:docPr id="4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23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C85" w:rsidRDefault="00AD3B00" w:rsidP="00440C85">
      <w:pPr>
        <w:spacing w:after="0"/>
      </w:pPr>
      <w:r>
        <w:rPr>
          <w:noProof/>
          <w:lang w:eastAsia="tr-TR"/>
        </w:rPr>
        <w:lastRenderedPageBreak/>
        <w:drawing>
          <wp:inline distT="0" distB="0" distL="0" distR="0">
            <wp:extent cx="2203213" cy="1714500"/>
            <wp:effectExtent l="19050" t="0" r="6587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718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205959" cy="1876425"/>
            <wp:effectExtent l="19050" t="0" r="3841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87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>
        <w:rPr>
          <w:noProof/>
          <w:lang w:eastAsia="tr-TR"/>
        </w:rPr>
        <w:drawing>
          <wp:inline distT="0" distB="0" distL="0" distR="0">
            <wp:extent cx="2204793" cy="1314450"/>
            <wp:effectExtent l="19050" t="0" r="5007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316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85">
        <w:t>****************************</w:t>
      </w:r>
      <w:r w:rsidR="00440C85" w:rsidRPr="00440C85">
        <w:t xml:space="preserve"> </w:t>
      </w:r>
      <w:r w:rsidR="00440C85">
        <w:t>Not: TOPLAM 17 SORU VAR. SON SORU 4 PUAN DİĞER SORULAR 6 ŞAR PUANDIR.</w:t>
      </w:r>
    </w:p>
    <w:p w:rsidR="00440C85" w:rsidRDefault="00440C85" w:rsidP="00440C85"/>
    <w:p w:rsidR="00440C85" w:rsidRDefault="00440C85" w:rsidP="00440C85">
      <w:pPr>
        <w:spacing w:after="0"/>
        <w:rPr>
          <w:rFonts w:ascii="Verdana" w:hAnsi="Verdana"/>
          <w:sz w:val="19"/>
          <w:szCs w:val="19"/>
          <w:shd w:val="clear" w:color="auto" w:fill="FFFFFF"/>
        </w:rPr>
      </w:pPr>
      <w:r w:rsidRPr="006F0C94">
        <w:rPr>
          <w:rFonts w:ascii="Verdana" w:hAnsi="Verdana"/>
          <w:sz w:val="19"/>
          <w:szCs w:val="19"/>
          <w:shd w:val="clear" w:color="auto" w:fill="FFFFFF"/>
        </w:rPr>
        <w:t>Güneş donmuş suyu erittiği gibi, güzel ahlâk da günâhları eritir. (İhya C. 3 S. 119) Hz.Muhammed Mustafa (s.a.v.)</w:t>
      </w:r>
    </w:p>
    <w:p w:rsidR="00746A8D" w:rsidRDefault="00746A8D" w:rsidP="00746A8D"/>
    <w:p w:rsidR="00746A8D" w:rsidRDefault="00746A8D" w:rsidP="00746A8D"/>
    <w:p w:rsidR="00746A8D" w:rsidRDefault="00746A8D" w:rsidP="00746A8D"/>
    <w:p w:rsidR="00746A8D" w:rsidRDefault="00746A8D" w:rsidP="00746A8D"/>
    <w:p w:rsidR="00746A8D" w:rsidRDefault="00746A8D" w:rsidP="00746A8D"/>
    <w:p w:rsidR="00746A8D" w:rsidRDefault="00746A8D" w:rsidP="00746A8D"/>
    <w:sectPr w:rsidR="00746A8D" w:rsidSect="00B22543">
      <w:headerReference w:type="default" r:id="rId24"/>
      <w:pgSz w:w="11906" w:h="16838"/>
      <w:pgMar w:top="678" w:right="282" w:bottom="284" w:left="284" w:header="708" w:footer="708" w:gutter="0"/>
      <w:cols w:num="3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85A" w:rsidRDefault="002D185A" w:rsidP="005353A1">
      <w:pPr>
        <w:spacing w:after="0" w:line="240" w:lineRule="auto"/>
      </w:pPr>
      <w:r>
        <w:separator/>
      </w:r>
    </w:p>
  </w:endnote>
  <w:endnote w:type="continuationSeparator" w:id="0">
    <w:p w:rsidR="002D185A" w:rsidRDefault="002D185A" w:rsidP="0053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85A" w:rsidRDefault="002D185A" w:rsidP="005353A1">
      <w:pPr>
        <w:spacing w:after="0" w:line="240" w:lineRule="auto"/>
      </w:pPr>
      <w:r>
        <w:separator/>
      </w:r>
    </w:p>
  </w:footnote>
  <w:footnote w:type="continuationSeparator" w:id="0">
    <w:p w:rsidR="002D185A" w:rsidRDefault="002D185A" w:rsidP="00535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E7B" w:rsidRDefault="00EF64B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1.55pt;margin-top:-27.9pt;width:235.5pt;height:32.25pt;z-index:251659264" strokecolor="white [3212]">
          <v:fill opacity="0"/>
          <v:textbox style="mso-next-textbox:#_x0000_s2050">
            <w:txbxContent>
              <w:p w:rsidR="00603E7B" w:rsidRDefault="00603E7B" w:rsidP="00603E7B">
                <w:pPr>
                  <w:spacing w:after="0" w:line="240" w:lineRule="auto"/>
                </w:pPr>
                <w:r>
                  <w:t xml:space="preserve">SABANCI AİLESİ İMAM –HATİP ORTAOKULU </w:t>
                </w:r>
              </w:p>
              <w:p w:rsidR="00603E7B" w:rsidRDefault="00603E7B" w:rsidP="00603E7B">
                <w:pPr>
                  <w:spacing w:after="0" w:line="240" w:lineRule="auto"/>
                </w:pPr>
                <w:r>
                  <w:t>MATEMATİK DERSİ YAZILI SINAVI</w:t>
                </w:r>
              </w:p>
              <w:p w:rsidR="00603E7B" w:rsidRDefault="00603E7B" w:rsidP="00603E7B">
                <w:pPr>
                  <w:spacing w:after="0" w:line="240" w:lineRule="auto"/>
                </w:pPr>
              </w:p>
            </w:txbxContent>
          </v:textbox>
        </v:shape>
      </w:pict>
    </w:r>
    <w:r>
      <w:rPr>
        <w:noProof/>
        <w:lang w:eastAsia="tr-TR"/>
      </w:rPr>
      <w:pict>
        <v:shape id="_x0000_s2049" type="#_x0000_t202" style="position:absolute;margin-left:12.55pt;margin-top:-27.9pt;width:139pt;height:32.25pt;z-index:251658240" strokecolor="white [3212]">
          <v:fill opacity="0"/>
          <v:textbox style="mso-next-textbox:#_x0000_s2049">
            <w:txbxContent>
              <w:p w:rsidR="00603E7B" w:rsidRDefault="00603E7B" w:rsidP="00603E7B">
                <w:pPr>
                  <w:spacing w:after="0" w:line="240" w:lineRule="auto"/>
                </w:pPr>
                <w:r>
                  <w:t>ADI-SOYADI:</w:t>
                </w:r>
              </w:p>
              <w:p w:rsidR="00603E7B" w:rsidRDefault="00603E7B" w:rsidP="00603E7B">
                <w:pPr>
                  <w:spacing w:after="0" w:line="240" w:lineRule="auto"/>
                </w:pPr>
                <w:r>
                  <w:t>NUMARASI:</w:t>
                </w:r>
              </w:p>
              <w:p w:rsidR="00603E7B" w:rsidRDefault="00603E7B" w:rsidP="00603E7B">
                <w:pPr>
                  <w:spacing w:after="0" w:line="240" w:lineRule="auto"/>
                </w:pPr>
                <w:r>
                  <w:t>NUMARASI:</w:t>
                </w:r>
              </w:p>
            </w:txbxContent>
          </v:textbox>
        </v:shape>
      </w:pict>
    </w:r>
    <w:r>
      <w:rPr>
        <w:noProof/>
        <w:lang w:eastAsia="tr-TR"/>
      </w:rPr>
      <w:pict>
        <v:shape id="_x0000_s2051" type="#_x0000_t202" style="position:absolute;margin-left:254.3pt;margin-top:-27.9pt;width:41.45pt;height:49.95pt;z-index:251660288;mso-wrap-style:none" strokecolor="white [3212]">
          <v:fill opacity="0"/>
          <v:textbox style="mso-fit-shape-to-text:t">
            <w:txbxContent>
              <w:p w:rsidR="001F6E12" w:rsidRDefault="00EF64BD" w:rsidP="009E4997">
                <w:pPr>
                  <w:ind w:left="-709" w:right="-2166" w:firstLine="567"/>
                </w:pPr>
                <w:r>
                  <w:pict>
                    <v:shapetype id="_x0000_t136" coordsize="21600,21600" o:spt="136" adj="10800" path="m@7,l@8,m@5,21600l@6,21600e">
                      <v:formulas>
                        <v:f eqn="sum #0 0 10800"/>
                        <v:f eqn="prod #0 2 1"/>
                        <v:f eqn="sum 21600 0 @1"/>
                        <v:f eqn="sum 0 0 @2"/>
                        <v:f eqn="sum 21600 0 @3"/>
                        <v:f eqn="if @0 @3 0"/>
                        <v:f eqn="if @0 21600 @1"/>
                        <v:f eqn="if @0 0 @2"/>
                        <v:f eqn="if @0 @4 21600"/>
                        <v:f eqn="mid @5 @6"/>
                        <v:f eqn="mid @8 @5"/>
                        <v:f eqn="mid @7 @8"/>
                        <v:f eqn="mid @6 @7"/>
                        <v:f eqn="sum @6 0 @5"/>
                      </v:formulas>
                      <v:path textpathok="t" o:connecttype="custom" o:connectlocs="@9,0;@10,10800;@11,21600;@12,10800" o:connectangles="270,180,90,0"/>
                      <v:textpath on="t" fitshape="t"/>
                      <v:handles>
                        <v:h position="#0,bottomRight" xrange="6629,14971"/>
                      </v:handles>
                      <o:lock v:ext="edit" text="t" shapetype="t"/>
                    </v:shapetype>
                    <v:shape id="_x0000_i1025" type="#_x0000_t136" style="width:39.75pt;height:27pt" fillcolor="#369" stroked="f">
                      <v:shadow on="t" color="#b2b2b2" opacity="52429f" offset="3pt"/>
                      <v:textpath style="font-family:&quot;Times New Roman&quot;;v-text-kern:t" trim="t" fitpath="t" string="A5/2"/>
                    </v:shape>
                  </w:pict>
                </w:r>
              </w:p>
            </w:txbxContent>
          </v:textbox>
        </v:shape>
      </w:pict>
    </w:r>
    <w:r>
      <w:rPr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8.45pt;margin-top:11.1pt;width:832.75pt;height:.75pt;flip:y;z-index:251661312" o:connectortype="straigh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D3B00"/>
    <w:rsid w:val="000E03D7"/>
    <w:rsid w:val="000E2A48"/>
    <w:rsid w:val="001F6E12"/>
    <w:rsid w:val="002D185A"/>
    <w:rsid w:val="002E05FE"/>
    <w:rsid w:val="003101F1"/>
    <w:rsid w:val="00440C85"/>
    <w:rsid w:val="0047111E"/>
    <w:rsid w:val="00497498"/>
    <w:rsid w:val="004A632B"/>
    <w:rsid w:val="004C0245"/>
    <w:rsid w:val="00522E83"/>
    <w:rsid w:val="005353A1"/>
    <w:rsid w:val="0053665C"/>
    <w:rsid w:val="005D01F0"/>
    <w:rsid w:val="00603E7B"/>
    <w:rsid w:val="006453EF"/>
    <w:rsid w:val="00725743"/>
    <w:rsid w:val="00746A8D"/>
    <w:rsid w:val="008039C3"/>
    <w:rsid w:val="00816B2C"/>
    <w:rsid w:val="00860B23"/>
    <w:rsid w:val="00922C06"/>
    <w:rsid w:val="009568B6"/>
    <w:rsid w:val="009B53B4"/>
    <w:rsid w:val="009E4997"/>
    <w:rsid w:val="00A97DF3"/>
    <w:rsid w:val="00AD3B00"/>
    <w:rsid w:val="00B22543"/>
    <w:rsid w:val="00B51EFF"/>
    <w:rsid w:val="00BC6BBB"/>
    <w:rsid w:val="00BE2EA4"/>
    <w:rsid w:val="00C774D5"/>
    <w:rsid w:val="00C92BFD"/>
    <w:rsid w:val="00D46012"/>
    <w:rsid w:val="00D929B9"/>
    <w:rsid w:val="00DE5F37"/>
    <w:rsid w:val="00E555ED"/>
    <w:rsid w:val="00E725CA"/>
    <w:rsid w:val="00E74BE6"/>
    <w:rsid w:val="00EF64BD"/>
    <w:rsid w:val="00F838FC"/>
    <w:rsid w:val="00F9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3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3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53A1"/>
  </w:style>
  <w:style w:type="paragraph" w:styleId="Altbilgi">
    <w:name w:val="footer"/>
    <w:basedOn w:val="Normal"/>
    <w:link w:val="AltbilgiChar"/>
    <w:uiPriority w:val="99"/>
    <w:semiHidden/>
    <w:unhideWhenUsed/>
    <w:rsid w:val="005353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53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350;ABBLON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48E18-0155-461B-8960-B2DFE17EC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ŞABBLONN</Template>
  <TotalTime>29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2016-04-17T08:19:00Z</dcterms:created>
  <dcterms:modified xsi:type="dcterms:W3CDTF">2016-04-17T08:55:00Z</dcterms:modified>
</cp:coreProperties>
</file>