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916" w:rsidRPr="006A2864" w:rsidRDefault="003A3916" w:rsidP="00BD6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2516"/>
          <w:tab w:val="center" w:pos="7699"/>
        </w:tabs>
        <w:rPr>
          <w:b/>
          <w:szCs w:val="16"/>
          <w:lang w:val="en-GB"/>
        </w:rPr>
      </w:pPr>
      <w:r>
        <w:rPr>
          <w:b/>
          <w:szCs w:val="16"/>
          <w:lang w:val="en-GB"/>
        </w:rPr>
        <w:tab/>
      </w:r>
      <w:r>
        <w:rPr>
          <w:b/>
          <w:szCs w:val="16"/>
          <w:lang w:val="en-GB"/>
        </w:rPr>
        <w:tab/>
        <w:t xml:space="preserve">EKİNCİ </w:t>
      </w:r>
      <w:bookmarkStart w:id="0" w:name="_GoBack"/>
      <w:bookmarkEnd w:id="0"/>
      <w:r>
        <w:rPr>
          <w:b/>
          <w:szCs w:val="16"/>
          <w:lang w:val="en-GB"/>
        </w:rPr>
        <w:t xml:space="preserve"> ATATÜRK   ORTAOKULU   2016-2017   </w:t>
      </w:r>
      <w:r w:rsidRPr="006A2864">
        <w:rPr>
          <w:b/>
          <w:szCs w:val="16"/>
          <w:lang w:val="en-GB"/>
        </w:rPr>
        <w:t>EĞİTİM-ÖĞRETİM YILI</w:t>
      </w:r>
    </w:p>
    <w:p w:rsidR="003A3916" w:rsidRDefault="003A3916" w:rsidP="00BD6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8</w:t>
      </w:r>
      <w:r w:rsidRPr="006A2864">
        <w:rPr>
          <w:b/>
          <w:szCs w:val="16"/>
          <w:lang w:val="en-GB"/>
        </w:rPr>
        <w:t xml:space="preserve">. </w:t>
      </w:r>
      <w:r>
        <w:rPr>
          <w:b/>
          <w:szCs w:val="16"/>
          <w:lang w:val="en-GB"/>
        </w:rPr>
        <w:t xml:space="preserve">  </w:t>
      </w:r>
      <w:r w:rsidRPr="006A2864">
        <w:rPr>
          <w:b/>
          <w:szCs w:val="16"/>
          <w:lang w:val="en-GB"/>
        </w:rPr>
        <w:t xml:space="preserve">SINIFLAR </w:t>
      </w:r>
      <w:r>
        <w:rPr>
          <w:b/>
          <w:szCs w:val="16"/>
          <w:lang w:val="en-GB"/>
        </w:rPr>
        <w:t xml:space="preserve">  </w:t>
      </w:r>
      <w:r w:rsidRPr="006A2864">
        <w:rPr>
          <w:b/>
          <w:szCs w:val="16"/>
          <w:lang w:val="en-GB"/>
        </w:rPr>
        <w:t>ÜNİTELENDİRİLMİŞ YILLIK DERS PLANI (1. DÖNEM)</w:t>
      </w:r>
    </w:p>
    <w:p w:rsidR="003A3916" w:rsidRPr="006A2864" w:rsidRDefault="003A3916" w:rsidP="00BD6013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9"/>
        <w:gridCol w:w="700"/>
        <w:gridCol w:w="993"/>
        <w:gridCol w:w="3003"/>
        <w:gridCol w:w="1533"/>
        <w:gridCol w:w="3101"/>
        <w:gridCol w:w="2483"/>
        <w:gridCol w:w="2637"/>
      </w:tblGrid>
      <w:tr w:rsidR="003A3916" w:rsidRPr="000571BC" w:rsidTr="00223FBB">
        <w:trPr>
          <w:trHeight w:val="232"/>
        </w:trPr>
        <w:tc>
          <w:tcPr>
            <w:tcW w:w="2802" w:type="dxa"/>
            <w:gridSpan w:val="3"/>
            <w:shd w:val="clear" w:color="auto" w:fill="FFFFFF"/>
          </w:tcPr>
          <w:p w:rsidR="003A3916" w:rsidRPr="003A7FC8" w:rsidRDefault="003A3916" w:rsidP="00223FBB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TIME</w:t>
            </w:r>
            <w:r w:rsidRPr="003A7FC8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3003" w:type="dxa"/>
            <w:vMerge w:val="restart"/>
            <w:shd w:val="clear" w:color="auto" w:fill="FFFFFF"/>
            <w:vAlign w:val="center"/>
          </w:tcPr>
          <w:p w:rsidR="003A3916" w:rsidRPr="003A7FC8" w:rsidRDefault="003A3916" w:rsidP="00223FBB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3A3916" w:rsidRPr="003A7FC8" w:rsidRDefault="003A3916" w:rsidP="00223FBB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(HEDEF VE KAZANIMLAR)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533" w:type="dxa"/>
            <w:vMerge w:val="restart"/>
            <w:shd w:val="clear" w:color="auto" w:fill="FFFFFF"/>
            <w:vAlign w:val="center"/>
          </w:tcPr>
          <w:p w:rsidR="003A3916" w:rsidRPr="003A7FC8" w:rsidRDefault="003A3916" w:rsidP="00223FBB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TOPICS</w:t>
            </w:r>
          </w:p>
          <w:p w:rsidR="003A3916" w:rsidRPr="003A7FC8" w:rsidRDefault="003A3916" w:rsidP="00223FBB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(KONULAR)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101" w:type="dxa"/>
            <w:vMerge w:val="restart"/>
            <w:shd w:val="clear" w:color="auto" w:fill="FFFFFF"/>
            <w:vAlign w:val="center"/>
          </w:tcPr>
          <w:p w:rsidR="003A3916" w:rsidRPr="003A7FC8" w:rsidRDefault="003A3916" w:rsidP="00223FBB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3A3916" w:rsidRPr="003A7FC8" w:rsidRDefault="003A3916" w:rsidP="00223FBB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FFFFFF"/>
            <w:vAlign w:val="center"/>
          </w:tcPr>
          <w:p w:rsidR="003A3916" w:rsidRPr="003A7FC8" w:rsidRDefault="003A3916" w:rsidP="00223FBB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3A3916" w:rsidRPr="003A7FC8" w:rsidRDefault="003A3916" w:rsidP="00223FBB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(KULLANILAN EĞİTİM</w:t>
            </w:r>
          </w:p>
          <w:p w:rsidR="003A3916" w:rsidRPr="003A7FC8" w:rsidRDefault="003A3916" w:rsidP="00223FBB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FFFFFF"/>
            <w:vAlign w:val="center"/>
          </w:tcPr>
          <w:p w:rsidR="003A3916" w:rsidRPr="003A7FC8" w:rsidRDefault="003A3916" w:rsidP="00223FBB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3A3916" w:rsidRPr="003A7FC8" w:rsidRDefault="003A3916" w:rsidP="00223FBB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3A3916" w:rsidRPr="000571BC" w:rsidTr="00223FBB">
        <w:trPr>
          <w:trHeight w:val="970"/>
        </w:trPr>
        <w:tc>
          <w:tcPr>
            <w:tcW w:w="1109" w:type="dxa"/>
            <w:shd w:val="clear" w:color="auto" w:fill="FFFFFF"/>
            <w:vAlign w:val="center"/>
          </w:tcPr>
          <w:p w:rsidR="003A3916" w:rsidRPr="003A7FC8" w:rsidRDefault="003A3916" w:rsidP="00223FBB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MONTH</w:t>
            </w:r>
            <w:r w:rsidRPr="003A7FC8">
              <w:rPr>
                <w:sz w:val="22"/>
                <w:szCs w:val="22"/>
                <w:lang w:val="en-GB"/>
              </w:rPr>
              <w:t xml:space="preserve"> (AY)</w:t>
            </w:r>
          </w:p>
        </w:tc>
        <w:tc>
          <w:tcPr>
            <w:tcW w:w="700" w:type="dxa"/>
            <w:shd w:val="clear" w:color="auto" w:fill="FFFFFF"/>
            <w:vAlign w:val="center"/>
          </w:tcPr>
          <w:p w:rsidR="003A3916" w:rsidRPr="003A7FC8" w:rsidRDefault="003A3916" w:rsidP="00223FBB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WEEK</w:t>
            </w:r>
            <w:r w:rsidRPr="003A7FC8">
              <w:rPr>
                <w:sz w:val="22"/>
                <w:szCs w:val="22"/>
                <w:lang w:val="en-GB"/>
              </w:rPr>
              <w:t xml:space="preserve"> </w:t>
            </w:r>
            <w:r w:rsidRPr="003A7FC8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3A3916" w:rsidRPr="003A7FC8" w:rsidRDefault="003A3916" w:rsidP="00223FBB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HOUR</w:t>
            </w:r>
            <w:r w:rsidRPr="003A7FC8">
              <w:rPr>
                <w:sz w:val="22"/>
                <w:szCs w:val="22"/>
                <w:lang w:val="en-GB"/>
              </w:rPr>
              <w:t xml:space="preserve"> (SAAT)</w:t>
            </w:r>
          </w:p>
        </w:tc>
        <w:tc>
          <w:tcPr>
            <w:tcW w:w="3003" w:type="dxa"/>
            <w:vMerge/>
          </w:tcPr>
          <w:p w:rsidR="003A3916" w:rsidRPr="003A7FC8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1533" w:type="dxa"/>
            <w:vMerge/>
          </w:tcPr>
          <w:p w:rsidR="003A3916" w:rsidRPr="003A7FC8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3101" w:type="dxa"/>
            <w:vMerge/>
          </w:tcPr>
          <w:p w:rsidR="003A3916" w:rsidRPr="003A7FC8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3A3916" w:rsidRPr="003A7FC8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3A3916" w:rsidRPr="003A7FC8" w:rsidRDefault="003A3916" w:rsidP="00223FBB">
            <w:pPr>
              <w:jc w:val="center"/>
              <w:rPr>
                <w:lang w:val="en-GB"/>
              </w:rPr>
            </w:pPr>
          </w:p>
        </w:tc>
      </w:tr>
      <w:tr w:rsidR="003A3916" w:rsidRPr="000571BC" w:rsidTr="00223FBB">
        <w:trPr>
          <w:cantSplit/>
          <w:trHeight w:val="2067"/>
        </w:trPr>
        <w:tc>
          <w:tcPr>
            <w:tcW w:w="1109" w:type="dxa"/>
            <w:textDirection w:val="btLr"/>
            <w:vAlign w:val="center"/>
          </w:tcPr>
          <w:p w:rsidR="003A3916" w:rsidRPr="00B324F1" w:rsidRDefault="003A3916" w:rsidP="00223FBB">
            <w:pPr>
              <w:ind w:left="113" w:right="113"/>
            </w:pPr>
            <w:r>
              <w:t>19-23 SEPTEMBER</w:t>
            </w:r>
          </w:p>
        </w:tc>
        <w:tc>
          <w:tcPr>
            <w:tcW w:w="700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993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3003" w:type="dxa"/>
            <w:vMerge w:val="restart"/>
            <w:vAlign w:val="center"/>
          </w:tcPr>
          <w:p w:rsidR="003A3916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D3F6C">
              <w:rPr>
                <w:b/>
                <w:sz w:val="22"/>
                <w:szCs w:val="22"/>
                <w:lang w:val="en-GB"/>
              </w:rPr>
              <w:t>Accepting and refusing an offer</w:t>
            </w:r>
          </w:p>
          <w:p w:rsidR="003A3916" w:rsidRPr="00BD3F6C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3A3916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D3F6C">
              <w:rPr>
                <w:b/>
                <w:sz w:val="22"/>
                <w:szCs w:val="22"/>
                <w:lang w:val="en-GB"/>
              </w:rPr>
              <w:t>Apologizing</w:t>
            </w:r>
          </w:p>
          <w:p w:rsidR="003A3916" w:rsidRPr="00BD3F6C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3A3916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D3F6C">
              <w:rPr>
                <w:b/>
                <w:sz w:val="22"/>
                <w:szCs w:val="22"/>
                <w:lang w:val="en-GB"/>
              </w:rPr>
              <w:t>Giving explanations/reasons</w:t>
            </w:r>
          </w:p>
          <w:p w:rsidR="003A3916" w:rsidRPr="00BD3F6C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3A3916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D3F6C">
              <w:rPr>
                <w:b/>
                <w:sz w:val="22"/>
                <w:szCs w:val="22"/>
                <w:lang w:val="en-GB"/>
              </w:rPr>
              <w:t>Making simple inquiries</w:t>
            </w:r>
          </w:p>
          <w:p w:rsidR="003A3916" w:rsidRPr="00BD3F6C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3A3916" w:rsidRPr="0089039E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D3F6C">
              <w:rPr>
                <w:b/>
                <w:sz w:val="22"/>
                <w:szCs w:val="22"/>
                <w:lang w:val="en-GB"/>
              </w:rPr>
              <w:t>Telling the time, days and dates</w:t>
            </w:r>
          </w:p>
        </w:tc>
        <w:tc>
          <w:tcPr>
            <w:tcW w:w="1533" w:type="dxa"/>
            <w:vMerge w:val="restart"/>
            <w:vAlign w:val="center"/>
          </w:tcPr>
          <w:p w:rsidR="003A3916" w:rsidRPr="00BD3F6C" w:rsidRDefault="003A3916" w:rsidP="00223FBB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 w:rsidRPr="00BD3F6C">
              <w:rPr>
                <w:b/>
                <w:i/>
                <w:sz w:val="22"/>
                <w:szCs w:val="22"/>
                <w:lang w:val="en-GB"/>
              </w:rPr>
              <w:t>Unit 1: Friendship</w:t>
            </w:r>
          </w:p>
        </w:tc>
        <w:tc>
          <w:tcPr>
            <w:tcW w:w="3101" w:type="dxa"/>
            <w:vMerge w:val="restart"/>
            <w:vAlign w:val="center"/>
          </w:tcPr>
          <w:p w:rsidR="003A3916" w:rsidRPr="00A90360" w:rsidRDefault="003A3916" w:rsidP="00223F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43FD">
              <w:rPr>
                <w:rFonts w:ascii="Calibri" w:hAnsi="Calibri"/>
                <w:b/>
                <w:color w:val="000000"/>
                <w:sz w:val="16"/>
                <w:szCs w:val="16"/>
              </w:rPr>
              <w:t>Listening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understand the overall meaning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of short recorded conversations on everyday topics such as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accepting and refusing an offer/invitation; apologizing; and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making simple inquiries.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4D43FD">
              <w:rPr>
                <w:rFonts w:ascii="Calibri" w:hAnsi="Calibri"/>
                <w:b/>
                <w:color w:val="000000"/>
                <w:sz w:val="16"/>
                <w:szCs w:val="16"/>
              </w:rPr>
              <w:t>Spoken Interaction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interact with reasonable ease in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structured situations and short conversations involving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accepting and refusing an offer/invitation; apologizing; and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making simple inquiries.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4D43FD">
              <w:rPr>
                <w:rFonts w:ascii="Calibri" w:hAnsi="Calibri"/>
                <w:b/>
                <w:color w:val="000000"/>
                <w:sz w:val="16"/>
                <w:szCs w:val="16"/>
              </w:rPr>
              <w:t>Spoken Production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accept and refuse an offer/invitation,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give reasons, apologize and make simple inquiries as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a short series of simple phrases and sentences.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4D43FD">
              <w:rPr>
                <w:rFonts w:ascii="Calibri" w:hAnsi="Calibri"/>
                <w:b/>
                <w:color w:val="000000"/>
                <w:sz w:val="16"/>
                <w:szCs w:val="16"/>
              </w:rPr>
              <w:t>Reading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read very short, simple texts on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friendship and similar familiar topics.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Students will be able to understand short, simple offers,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invitation letters, etc.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4D43FD">
              <w:rPr>
                <w:rFonts w:ascii="Calibri" w:hAnsi="Calibri"/>
                <w:b/>
                <w:color w:val="000000"/>
                <w:sz w:val="16"/>
                <w:szCs w:val="16"/>
              </w:rPr>
              <w:t>Writing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write a short, simple letter apologizing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and giving reasons for not attending a party in response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to an invitation.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4D43FD">
              <w:rPr>
                <w:rFonts w:ascii="Calibri" w:hAnsi="Calibri"/>
                <w:b/>
                <w:color w:val="000000"/>
                <w:sz w:val="16"/>
                <w:szCs w:val="16"/>
              </w:rPr>
              <w:t>Compensation Strategies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easily ask and answer questions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and exchange ideas and information.</w:t>
            </w:r>
          </w:p>
        </w:tc>
        <w:tc>
          <w:tcPr>
            <w:tcW w:w="2483" w:type="dxa"/>
            <w:vMerge w:val="restart"/>
            <w:vAlign w:val="center"/>
          </w:tcPr>
          <w:p w:rsidR="003A3916" w:rsidRPr="002E6046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2E6046"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Conversations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SMS</w:t>
            </w:r>
          </w:p>
          <w:p w:rsidR="003A3916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  <w:p w:rsidR="003A3916" w:rsidRPr="001D191F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Activities</w:t>
            </w:r>
          </w:p>
          <w:p w:rsidR="003A3916" w:rsidRPr="004D43FD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Guessing word meaning from context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Listening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Matching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Reading  Comprehension Questions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Real-life Tasks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Role-play and Simulations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Speaking</w:t>
            </w:r>
          </w:p>
          <w:p w:rsidR="003A3916" w:rsidRPr="00A90360" w:rsidRDefault="003A3916" w:rsidP="00223F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637" w:type="dxa"/>
            <w:vMerge w:val="restart"/>
            <w:vAlign w:val="center"/>
          </w:tcPr>
          <w:p w:rsidR="003A3916" w:rsidRPr="00A90360" w:rsidRDefault="003A3916" w:rsidP="00223F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E51D4">
              <w:rPr>
                <w:rFonts w:ascii="Calibri" w:hAnsi="Calibri"/>
                <w:b/>
                <w:color w:val="000000"/>
                <w:sz w:val="16"/>
                <w:szCs w:val="16"/>
              </w:rPr>
              <w:t>Project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work in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pairs and role play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inviting their best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friend to their home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OR write their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dialogs about three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parts of their visit.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Welcoming and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coming in.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Serving foods/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drinks and chatting.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Seeing him/her off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and inviting him/her</w:t>
            </w:r>
            <w:r w:rsidRPr="00A90360">
              <w:rPr>
                <w:rFonts w:ascii="Calibri" w:hAnsi="Calibri"/>
                <w:color w:val="000000"/>
                <w:sz w:val="16"/>
                <w:szCs w:val="16"/>
              </w:rPr>
              <w:br/>
              <w:t>again.</w:t>
            </w:r>
          </w:p>
        </w:tc>
      </w:tr>
      <w:tr w:rsidR="003A3916" w:rsidRPr="000571BC" w:rsidTr="00223FBB">
        <w:trPr>
          <w:cantSplit/>
          <w:trHeight w:val="2888"/>
        </w:trPr>
        <w:tc>
          <w:tcPr>
            <w:tcW w:w="1109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26-30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700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993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3003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1533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3101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</w:tr>
      <w:tr w:rsidR="003A3916" w:rsidRPr="000571BC" w:rsidTr="00223FBB">
        <w:trPr>
          <w:cantSplit/>
          <w:trHeight w:val="2550"/>
        </w:trPr>
        <w:tc>
          <w:tcPr>
            <w:tcW w:w="1109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03-07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OCTOBER</w:t>
            </w:r>
          </w:p>
        </w:tc>
        <w:tc>
          <w:tcPr>
            <w:tcW w:w="700" w:type="dxa"/>
            <w:vAlign w:val="center"/>
          </w:tcPr>
          <w:p w:rsidR="003A3916" w:rsidRDefault="003A3916" w:rsidP="00223FBB">
            <w:pPr>
              <w:jc w:val="center"/>
              <w:rPr>
                <w:lang w:val="en-GB"/>
              </w:rPr>
            </w:pPr>
          </w:p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993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3003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1533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3101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</w:tr>
    </w:tbl>
    <w:p w:rsidR="003A3916" w:rsidRDefault="003A3916" w:rsidP="00BD6013">
      <w:pPr>
        <w:spacing w:after="200" w:line="276" w:lineRule="auto"/>
        <w:rPr>
          <w:lang w:val="en-GB"/>
        </w:rPr>
      </w:pPr>
    </w:p>
    <w:p w:rsidR="003A3916" w:rsidRPr="009B6A54" w:rsidRDefault="003A3916" w:rsidP="00BD6013">
      <w:pPr>
        <w:spacing w:after="200" w:line="276" w:lineRule="auto"/>
        <w:jc w:val="right"/>
        <w:rPr>
          <w:lang w:val="en-GB"/>
        </w:rPr>
      </w:pPr>
    </w:p>
    <w:tbl>
      <w:tblPr>
        <w:tblpPr w:leftFromText="141" w:rightFromText="141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32"/>
        <w:gridCol w:w="1795"/>
        <w:gridCol w:w="2852"/>
        <w:gridCol w:w="2489"/>
        <w:gridCol w:w="2819"/>
      </w:tblGrid>
      <w:tr w:rsidR="003A3916" w:rsidRPr="000571BC" w:rsidTr="00223FBB">
        <w:trPr>
          <w:cantSplit/>
          <w:trHeight w:val="2354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10-14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432" w:type="dxa"/>
            <w:vMerge w:val="restart"/>
          </w:tcPr>
          <w:p w:rsidR="003A3916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600CCF">
              <w:rPr>
                <w:b/>
                <w:szCs w:val="22"/>
                <w:lang w:val="en-GB"/>
              </w:rPr>
              <w:t>Describing the frequency of actions</w:t>
            </w:r>
          </w:p>
          <w:p w:rsidR="003A3916" w:rsidRPr="00600CCF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600CCF">
              <w:rPr>
                <w:b/>
                <w:szCs w:val="22"/>
                <w:lang w:val="en-GB"/>
              </w:rPr>
              <w:t>Expressing likes and dislikes</w:t>
            </w:r>
          </w:p>
          <w:p w:rsidR="003A3916" w:rsidRPr="00600CCF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600CCF">
              <w:rPr>
                <w:b/>
                <w:szCs w:val="22"/>
                <w:lang w:val="en-GB"/>
              </w:rPr>
              <w:t>Expressing preferences</w:t>
            </w:r>
          </w:p>
          <w:p w:rsidR="003A3916" w:rsidRPr="00600CCF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600CCF">
              <w:rPr>
                <w:b/>
                <w:szCs w:val="22"/>
                <w:lang w:val="en-GB"/>
              </w:rPr>
              <w:t>Making simple inquiries</w:t>
            </w:r>
          </w:p>
          <w:p w:rsidR="003A3916" w:rsidRPr="00600CCF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600CCF">
              <w:rPr>
                <w:b/>
                <w:szCs w:val="22"/>
                <w:lang w:val="en-GB"/>
              </w:rPr>
              <w:t>Stating personal opinions</w:t>
            </w:r>
          </w:p>
          <w:p w:rsidR="003A3916" w:rsidRDefault="003A3916" w:rsidP="00223FBB">
            <w:pPr>
              <w:jc w:val="center"/>
              <w:rPr>
                <w:b/>
                <w:bCs/>
                <w:lang w:val="en-GB" w:eastAsia="en-US"/>
              </w:rPr>
            </w:pPr>
          </w:p>
          <w:p w:rsidR="003A3916" w:rsidRDefault="003A3916" w:rsidP="00223FBB">
            <w:pPr>
              <w:jc w:val="center"/>
              <w:rPr>
                <w:b/>
                <w:bCs/>
                <w:lang w:val="en-GB" w:eastAsia="en-US"/>
              </w:rPr>
            </w:pPr>
          </w:p>
          <w:p w:rsidR="003A3916" w:rsidRPr="00D76E46" w:rsidRDefault="003A3916" w:rsidP="00223FBB">
            <w:pPr>
              <w:jc w:val="center"/>
              <w:rPr>
                <w:b/>
                <w:bCs/>
                <w:lang w:val="en-GB" w:eastAsia="en-US"/>
              </w:rPr>
            </w:pPr>
            <w:r w:rsidRPr="00D76E46">
              <w:rPr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3A3916" w:rsidRPr="00D76E46" w:rsidRDefault="003A3916" w:rsidP="00223FBB">
            <w:pPr>
              <w:jc w:val="center"/>
              <w:rPr>
                <w:b/>
                <w:bCs/>
                <w:lang w:val="en-GB" w:eastAsia="en-US"/>
              </w:rPr>
            </w:pPr>
            <w:r w:rsidRPr="00D76E46">
              <w:rPr>
                <w:b/>
                <w:bCs/>
                <w:szCs w:val="22"/>
                <w:lang w:val="en-GB" w:eastAsia="en-US"/>
              </w:rPr>
              <w:t xml:space="preserve">Atatürk, the founder of </w:t>
            </w:r>
            <w:smartTag w:uri="urn:schemas-microsoft-com:office:smarttags" w:element="place">
              <w:smartTag w:uri="urn:schemas-microsoft-com:office:smarttags" w:element="PlaceName">
                <w:r w:rsidRPr="00D76E46">
                  <w:rPr>
                    <w:b/>
                    <w:bCs/>
                    <w:szCs w:val="22"/>
                    <w:lang w:val="en-GB" w:eastAsia="en-US"/>
                  </w:rPr>
                  <w:t>Turkish</w:t>
                </w:r>
              </w:smartTag>
              <w:r w:rsidRPr="00D76E46">
                <w:rPr>
                  <w:b/>
                  <w:bCs/>
                  <w:szCs w:val="22"/>
                  <w:lang w:val="en-GB" w:eastAsia="en-US"/>
                </w:rPr>
                <w:t xml:space="preserve"> </w:t>
              </w:r>
              <w:smartTag w:uri="urn:schemas-microsoft-com:office:smarttags" w:element="PlaceType">
                <w:r w:rsidRPr="00D76E46">
                  <w:rPr>
                    <w:b/>
                    <w:bCs/>
                    <w:szCs w:val="22"/>
                    <w:lang w:val="en-GB" w:eastAsia="en-US"/>
                  </w:rPr>
                  <w:t>Republic</w:t>
                </w:r>
              </w:smartTag>
            </w:smartTag>
          </w:p>
          <w:p w:rsidR="003A3916" w:rsidRDefault="003A3916" w:rsidP="00223FBB">
            <w:pPr>
              <w:jc w:val="center"/>
              <w:rPr>
                <w:bCs/>
                <w:lang w:val="en-GB" w:eastAsia="en-US"/>
              </w:rPr>
            </w:pPr>
            <w:r w:rsidRPr="00D76E46">
              <w:rPr>
                <w:bCs/>
                <w:sz w:val="22"/>
                <w:szCs w:val="22"/>
                <w:lang w:val="en-GB" w:eastAsia="en-US"/>
              </w:rPr>
              <w:t>(29 Ekim Cumhuriyet Bayramı)</w:t>
            </w:r>
          </w:p>
          <w:p w:rsidR="003A3916" w:rsidRPr="009B6A54" w:rsidRDefault="003A3916" w:rsidP="00223FBB">
            <w:pPr>
              <w:rPr>
                <w:b/>
                <w:lang w:val="en-GB"/>
              </w:rPr>
            </w:pPr>
          </w:p>
        </w:tc>
        <w:tc>
          <w:tcPr>
            <w:tcW w:w="1795" w:type="dxa"/>
            <w:vMerge w:val="restart"/>
            <w:vAlign w:val="center"/>
          </w:tcPr>
          <w:p w:rsidR="003A3916" w:rsidRPr="00B648AC" w:rsidRDefault="003A3916" w:rsidP="00223FBB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val="en-GB" w:eastAsia="en-US"/>
              </w:rPr>
            </w:pPr>
            <w:r w:rsidRPr="00B648AC">
              <w:rPr>
                <w:b/>
                <w:sz w:val="22"/>
                <w:szCs w:val="22"/>
                <w:lang w:val="en-GB" w:eastAsia="en-US"/>
              </w:rPr>
              <w:t>Unit 2</w:t>
            </w:r>
            <w:r w:rsidRPr="00B648AC">
              <w:rPr>
                <w:b/>
                <w:i/>
                <w:sz w:val="22"/>
                <w:szCs w:val="22"/>
                <w:lang w:val="en-GB" w:eastAsia="en-US"/>
              </w:rPr>
              <w:t xml:space="preserve"> : </w:t>
            </w:r>
          </w:p>
          <w:p w:rsidR="003A3916" w:rsidRPr="00995CCE" w:rsidRDefault="003A3916" w:rsidP="00223FBB">
            <w:pPr>
              <w:autoSpaceDE w:val="0"/>
              <w:autoSpaceDN w:val="0"/>
              <w:adjustRightInd w:val="0"/>
              <w:jc w:val="center"/>
              <w:rPr>
                <w:i/>
                <w:lang w:val="en-GB" w:eastAsia="en-US"/>
              </w:rPr>
            </w:pPr>
            <w:r>
              <w:rPr>
                <w:b/>
                <w:i/>
                <w:sz w:val="22"/>
                <w:szCs w:val="22"/>
                <w:lang w:val="en-GB" w:eastAsia="en-US"/>
              </w:rPr>
              <w:t>Teen Life</w:t>
            </w:r>
          </w:p>
        </w:tc>
        <w:tc>
          <w:tcPr>
            <w:tcW w:w="2852" w:type="dxa"/>
            <w:vMerge w:val="restart"/>
            <w:vAlign w:val="center"/>
          </w:tcPr>
          <w:p w:rsidR="003A3916" w:rsidRDefault="003A3916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633F5F">
              <w:rPr>
                <w:rFonts w:ascii="Calibri" w:hAnsi="Calibri"/>
                <w:b/>
                <w:color w:val="000000"/>
                <w:sz w:val="18"/>
                <w:szCs w:val="18"/>
              </w:rPr>
              <w:t>Listening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understand phrases, words and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expressions related to regular actions teenagers do and what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people like, dislike and prefer.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33F5F">
              <w:rPr>
                <w:rFonts w:ascii="Calibri" w:hAnsi="Calibri"/>
                <w:b/>
                <w:color w:val="000000"/>
                <w:sz w:val="18"/>
                <w:szCs w:val="18"/>
              </w:rPr>
              <w:t>Spoken Interaction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ask what people do regularly and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respond to questions about the actions they regularly do.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33F5F">
              <w:rPr>
                <w:rFonts w:ascii="Calibri" w:hAnsi="Calibri"/>
                <w:b/>
                <w:color w:val="000000"/>
                <w:sz w:val="18"/>
                <w:szCs w:val="18"/>
              </w:rPr>
              <w:t>Spoken Production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express what they prefer, like and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dislike.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give a simple description of daily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routines, using a short series of simple phrases and sentences.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33F5F">
              <w:rPr>
                <w:rFonts w:ascii="Calibri" w:hAnsi="Calibri"/>
                <w:b/>
                <w:color w:val="000000"/>
                <w:sz w:val="18"/>
                <w:szCs w:val="18"/>
              </w:rPr>
              <w:t>Reading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read short, simple texts such as personal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narratives about what people do regularly and their likes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and dislikes.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33F5F">
              <w:rPr>
                <w:rFonts w:ascii="Calibri" w:hAnsi="Calibri"/>
                <w:b/>
                <w:color w:val="000000"/>
                <w:sz w:val="18"/>
                <w:szCs w:val="18"/>
              </w:rPr>
              <w:t>Writing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write a short paragraph about the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actions they do regularly.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33F5F">
              <w:rPr>
                <w:rFonts w:ascii="Calibri" w:hAnsi="Calibri"/>
                <w:b/>
                <w:color w:val="000000"/>
                <w:sz w:val="18"/>
                <w:szCs w:val="18"/>
              </w:rPr>
              <w:t>Attitudes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exhibit a willingness to apply the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skills to new situations outside the classroom.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33F5F">
              <w:rPr>
                <w:rFonts w:ascii="Calibri" w:hAnsi="Calibri"/>
                <w:b/>
                <w:color w:val="000000"/>
                <w:sz w:val="18"/>
                <w:szCs w:val="18"/>
              </w:rPr>
              <w:t>Intercultural Awareness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recognize similarities and differences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in teen culture in other countries by comparing music, movies,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free time activities and home life.</w:t>
            </w:r>
          </w:p>
        </w:tc>
        <w:tc>
          <w:tcPr>
            <w:tcW w:w="2489" w:type="dxa"/>
            <w:vMerge w:val="restart"/>
            <w:vAlign w:val="center"/>
          </w:tcPr>
          <w:p w:rsidR="003A3916" w:rsidRPr="002E6046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2E6046"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Brochures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News Reports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Personal Narratives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Questionnaires</w:t>
            </w:r>
          </w:p>
          <w:p w:rsidR="003A3916" w:rsidRPr="001D191F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Activities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Arts and Crafts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Chants and Songs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Cognates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Communicative Tasks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Drawing and Coloring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3A3916" w:rsidRPr="00F61351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Games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Labeling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Listening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Matching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Questions and Answers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Reading Comprehension Questions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Real-life Tasks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Role-play and Simulations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Skimming and Scanning</w:t>
            </w:r>
          </w:p>
          <w:p w:rsidR="003A3916" w:rsidRDefault="003A3916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Speaking</w:t>
            </w:r>
          </w:p>
        </w:tc>
        <w:tc>
          <w:tcPr>
            <w:tcW w:w="2819" w:type="dxa"/>
            <w:vMerge w:val="restart"/>
            <w:vAlign w:val="center"/>
          </w:tcPr>
          <w:p w:rsidR="003A3916" w:rsidRDefault="003A3916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D43FD">
              <w:rPr>
                <w:rFonts w:ascii="Calibri" w:hAnsi="Calibri"/>
                <w:b/>
                <w:color w:val="000000"/>
                <w:sz w:val="18"/>
                <w:szCs w:val="18"/>
              </w:rPr>
              <w:t>Project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work in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pairs or groups. They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create an imaginary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music band and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prepare a CD cover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showing the band’s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name, instruments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and song titles. Then,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they have an interview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with one of the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members of the band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asking about his/her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life and his/her likes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and preferences.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write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diary/journal entries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about what they do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after school every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day for one week.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They then share their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journals with the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class.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AA7360">
              <w:rPr>
                <w:rFonts w:ascii="Calibri" w:hAnsi="Calibri"/>
                <w:b/>
                <w:color w:val="000000"/>
                <w:sz w:val="18"/>
                <w:szCs w:val="18"/>
              </w:rPr>
              <w:t>FIRST WRITTEN EXAM</w:t>
            </w:r>
          </w:p>
        </w:tc>
      </w:tr>
      <w:tr w:rsidR="003A3916" w:rsidRPr="000571BC" w:rsidTr="00223FBB">
        <w:trPr>
          <w:cantSplit/>
          <w:trHeight w:val="2354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17-21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432" w:type="dxa"/>
            <w:vMerge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1795" w:type="dxa"/>
            <w:vMerge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852" w:type="dxa"/>
            <w:vMerge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489" w:type="dxa"/>
            <w:vMerge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819" w:type="dxa"/>
            <w:vMerge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</w:tr>
      <w:tr w:rsidR="003A3916" w:rsidRPr="000571BC" w:rsidTr="00223FBB">
        <w:trPr>
          <w:cantSplit/>
          <w:trHeight w:val="2355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24-28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432" w:type="dxa"/>
            <w:vMerge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1795" w:type="dxa"/>
            <w:vMerge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852" w:type="dxa"/>
            <w:vMerge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489" w:type="dxa"/>
            <w:vMerge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819" w:type="dxa"/>
            <w:vMerge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</w:tr>
    </w:tbl>
    <w:p w:rsidR="003A3916" w:rsidRPr="00AA7360" w:rsidRDefault="003A3916" w:rsidP="00BD6013">
      <w:pPr>
        <w:tabs>
          <w:tab w:val="left" w:pos="14610"/>
        </w:tabs>
        <w:jc w:val="right"/>
        <w:rPr>
          <w:lang w:val="en-GB"/>
        </w:rPr>
      </w:pPr>
      <w:r>
        <w:rPr>
          <w:sz w:val="40"/>
          <w:lang w:val="en-GB"/>
        </w:rPr>
        <w:tab/>
      </w:r>
    </w:p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5"/>
        <w:gridCol w:w="995"/>
        <w:gridCol w:w="71"/>
        <w:gridCol w:w="1066"/>
        <w:gridCol w:w="2451"/>
        <w:gridCol w:w="57"/>
        <w:gridCol w:w="1731"/>
        <w:gridCol w:w="45"/>
        <w:gridCol w:w="7"/>
        <w:gridCol w:w="2797"/>
        <w:gridCol w:w="19"/>
        <w:gridCol w:w="2472"/>
        <w:gridCol w:w="61"/>
        <w:gridCol w:w="2749"/>
      </w:tblGrid>
      <w:tr w:rsidR="003A3916" w:rsidRPr="000571BC" w:rsidTr="00223FBB">
        <w:trPr>
          <w:cantSplit/>
          <w:trHeight w:val="2974"/>
        </w:trPr>
        <w:tc>
          <w:tcPr>
            <w:tcW w:w="1095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31/-04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508" w:type="dxa"/>
            <w:gridSpan w:val="2"/>
            <w:vMerge w:val="restart"/>
            <w:vAlign w:val="center"/>
          </w:tcPr>
          <w:p w:rsidR="003A3916" w:rsidRDefault="003A3916" w:rsidP="00223FBB">
            <w:pPr>
              <w:jc w:val="center"/>
              <w:rPr>
                <w:bCs/>
                <w:lang w:val="en-GB" w:eastAsia="en-US"/>
              </w:rPr>
            </w:pPr>
          </w:p>
          <w:p w:rsidR="003A3916" w:rsidRPr="000571BC" w:rsidRDefault="003A3916" w:rsidP="00223FBB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3A3916" w:rsidRPr="000571BC" w:rsidRDefault="003A3916" w:rsidP="00223FB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>The anniversary of Atatürk’s passing away</w:t>
            </w:r>
          </w:p>
          <w:p w:rsidR="003A3916" w:rsidRPr="00D76E46" w:rsidRDefault="003A3916" w:rsidP="00223FBB">
            <w:pPr>
              <w:autoSpaceDE w:val="0"/>
              <w:autoSpaceDN w:val="0"/>
              <w:adjustRightInd w:val="0"/>
              <w:jc w:val="center"/>
              <w:rPr>
                <w:bCs/>
                <w:lang w:val="en-GB" w:eastAsia="en-US"/>
              </w:rPr>
            </w:pPr>
            <w:r w:rsidRPr="00D76E46">
              <w:rPr>
                <w:bCs/>
                <w:sz w:val="22"/>
                <w:lang w:val="en-GB" w:eastAsia="en-US"/>
              </w:rPr>
              <w:t>(10 Kasım Atatürk’ü Anma Günü ve Atatürk Haftası)</w:t>
            </w:r>
          </w:p>
          <w:p w:rsidR="003A3916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381D32">
              <w:rPr>
                <w:b/>
                <w:lang w:val="en-GB"/>
              </w:rPr>
              <w:t>Describing simple processes</w:t>
            </w:r>
          </w:p>
          <w:p w:rsidR="003A3916" w:rsidRPr="00381D32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381D32">
              <w:rPr>
                <w:b/>
                <w:lang w:val="en-GB"/>
              </w:rPr>
              <w:t>Expressing preferences</w:t>
            </w:r>
          </w:p>
          <w:p w:rsidR="003A3916" w:rsidRPr="00381D32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381D32">
              <w:rPr>
                <w:b/>
                <w:lang w:val="en-GB"/>
              </w:rPr>
              <w:t>Making simple inquiries</w:t>
            </w:r>
          </w:p>
          <w:p w:rsidR="003A3916" w:rsidRPr="00381D32" w:rsidRDefault="003A3916" w:rsidP="00223FBB">
            <w:pPr>
              <w:rPr>
                <w:b/>
                <w:lang w:val="en-GB"/>
              </w:rPr>
            </w:pPr>
          </w:p>
          <w:p w:rsidR="003A3916" w:rsidRPr="00995CCE" w:rsidRDefault="003A3916" w:rsidP="00223FBB">
            <w:pPr>
              <w:rPr>
                <w:b/>
                <w:lang w:val="en-GB"/>
              </w:rPr>
            </w:pPr>
            <w:r w:rsidRPr="00381D32">
              <w:rPr>
                <w:b/>
                <w:lang w:val="en-GB"/>
              </w:rPr>
              <w:t xml:space="preserve">Naming common objects </w:t>
            </w:r>
          </w:p>
        </w:tc>
        <w:tc>
          <w:tcPr>
            <w:tcW w:w="1776" w:type="dxa"/>
            <w:gridSpan w:val="2"/>
            <w:vMerge w:val="restart"/>
            <w:tcBorders>
              <w:bottom w:val="nil"/>
            </w:tcBorders>
            <w:vAlign w:val="center"/>
          </w:tcPr>
          <w:p w:rsidR="003A3916" w:rsidRDefault="003A3916" w:rsidP="00223FBB">
            <w:pPr>
              <w:autoSpaceDE w:val="0"/>
              <w:autoSpaceDN w:val="0"/>
              <w:adjustRightInd w:val="0"/>
              <w:jc w:val="center"/>
              <w:rPr>
                <w:b/>
                <w:lang w:val="en-GB" w:eastAsia="en-US"/>
              </w:rPr>
            </w:pPr>
          </w:p>
          <w:p w:rsidR="003A3916" w:rsidRPr="00300DC3" w:rsidRDefault="003A3916" w:rsidP="00223FBB">
            <w:pPr>
              <w:autoSpaceDE w:val="0"/>
              <w:autoSpaceDN w:val="0"/>
              <w:adjustRightInd w:val="0"/>
              <w:jc w:val="center"/>
              <w:rPr>
                <w:b/>
                <w:lang w:val="en-GB" w:eastAsia="en-US"/>
              </w:rPr>
            </w:pPr>
            <w:r w:rsidRPr="00300DC3">
              <w:rPr>
                <w:b/>
                <w:lang w:val="en-GB" w:eastAsia="en-US"/>
              </w:rPr>
              <w:t xml:space="preserve">Unit 3 : </w:t>
            </w:r>
          </w:p>
          <w:p w:rsidR="003A3916" w:rsidRPr="00175F00" w:rsidRDefault="003A3916" w:rsidP="00223FBB">
            <w:pPr>
              <w:autoSpaceDE w:val="0"/>
              <w:autoSpaceDN w:val="0"/>
              <w:adjustRightInd w:val="0"/>
              <w:jc w:val="center"/>
              <w:rPr>
                <w:i/>
                <w:lang w:val="en-GB" w:eastAsia="en-US"/>
              </w:rPr>
            </w:pPr>
            <w:r>
              <w:rPr>
                <w:b/>
                <w:i/>
                <w:lang w:val="en-GB" w:eastAsia="en-US"/>
              </w:rPr>
              <w:t>Cooking</w:t>
            </w:r>
          </w:p>
        </w:tc>
        <w:tc>
          <w:tcPr>
            <w:tcW w:w="2823" w:type="dxa"/>
            <w:gridSpan w:val="3"/>
            <w:vMerge w:val="restart"/>
            <w:tcBorders>
              <w:bottom w:val="nil"/>
            </w:tcBorders>
            <w:vAlign w:val="center"/>
          </w:tcPr>
          <w:p w:rsidR="003A3916" w:rsidRPr="004F7856" w:rsidRDefault="003A3916" w:rsidP="00223F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511616">
              <w:rPr>
                <w:rFonts w:ascii="Calibri" w:hAnsi="Calibri"/>
                <w:b/>
                <w:color w:val="000000"/>
                <w:sz w:val="16"/>
                <w:szCs w:val="16"/>
              </w:rPr>
              <w:t>Listening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get the gist of short, clear,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simple descriptions of a process.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EE51D4">
              <w:rPr>
                <w:rFonts w:ascii="Calibri" w:hAnsi="Calibri"/>
                <w:b/>
                <w:color w:val="000000"/>
                <w:sz w:val="16"/>
                <w:szCs w:val="16"/>
              </w:rPr>
              <w:t>Spoken Interaction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ask and answer questions and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exchange ideas and information on a topic related to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how something is processed.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EE51D4">
              <w:rPr>
                <w:rFonts w:ascii="Calibri" w:hAnsi="Calibri"/>
                <w:b/>
                <w:color w:val="000000"/>
                <w:sz w:val="16"/>
                <w:szCs w:val="16"/>
              </w:rPr>
              <w:t>Spoken Production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give a simple description or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presentation of how bread is prepared.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511616">
              <w:rPr>
                <w:rFonts w:ascii="Calibri" w:hAnsi="Calibri"/>
                <w:b/>
                <w:color w:val="000000"/>
                <w:sz w:val="16"/>
                <w:szCs w:val="16"/>
              </w:rPr>
              <w:t>Reading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understand the overall meaning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of short texts related to process descriptions and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 xml:space="preserve">derive the probable meaning of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unknown words from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br/>
              <w:t>the context.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511616">
              <w:rPr>
                <w:rFonts w:ascii="Calibri" w:hAnsi="Calibri"/>
                <w:b/>
                <w:color w:val="000000"/>
                <w:sz w:val="16"/>
                <w:szCs w:val="16"/>
              </w:rPr>
              <w:t>Writing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write a series of simple phrases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and sentences linked with simple connectors like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‘first’, ‘second,’ ‘finally,’ etc. to describe the process of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how something is made, such as a cake.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511616">
              <w:rPr>
                <w:rFonts w:ascii="Calibri" w:hAnsi="Calibri"/>
                <w:b/>
                <w:color w:val="000000"/>
                <w:sz w:val="16"/>
                <w:szCs w:val="16"/>
              </w:rPr>
              <w:t>Compensation Strategies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derive the probable meanings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of unknown words from the context when they read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and/or listen to a text.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511616">
              <w:rPr>
                <w:rFonts w:ascii="Calibri" w:hAnsi="Calibri"/>
                <w:b/>
                <w:color w:val="000000"/>
                <w:sz w:val="16"/>
                <w:szCs w:val="16"/>
              </w:rPr>
              <w:t>Intercultural Awareness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recognize cultural diversity in</w:t>
            </w:r>
            <w:r w:rsidRPr="004F7856">
              <w:rPr>
                <w:rFonts w:ascii="Calibri" w:hAnsi="Calibri"/>
                <w:color w:val="000000"/>
                <w:sz w:val="16"/>
                <w:szCs w:val="16"/>
              </w:rPr>
              <w:br/>
              <w:t>food choices through readings and discussion</w:t>
            </w:r>
          </w:p>
        </w:tc>
        <w:tc>
          <w:tcPr>
            <w:tcW w:w="2472" w:type="dxa"/>
            <w:vMerge w:val="restart"/>
          </w:tcPr>
          <w:p w:rsidR="003A3916" w:rsidRPr="002E6046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2E6046"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Conversations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Instructions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Jokes</w:t>
            </w:r>
          </w:p>
          <w:p w:rsidR="003A3916" w:rsidRPr="00524659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Phone Conversations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Questionnaires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Recipes</w:t>
            </w:r>
          </w:p>
          <w:p w:rsidR="003A3916" w:rsidRPr="001D191F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Activities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Arts and Crafts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Chants and Songs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Cognates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Labeling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Listening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Matching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Questions and Answers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Reading Comprehension Questions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Reordering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Skimming and Scanning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Speaking</w:t>
            </w:r>
          </w:p>
        </w:tc>
        <w:tc>
          <w:tcPr>
            <w:tcW w:w="2810" w:type="dxa"/>
            <w:gridSpan w:val="2"/>
            <w:vMerge w:val="restart"/>
            <w:vAlign w:val="center"/>
          </w:tcPr>
          <w:p w:rsidR="003A3916" w:rsidRDefault="003A3916" w:rsidP="009E232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24659">
              <w:rPr>
                <w:rFonts w:ascii="Calibri" w:hAnsi="Calibri"/>
                <w:b/>
                <w:color w:val="000000"/>
                <w:sz w:val="18"/>
                <w:szCs w:val="18"/>
              </w:rPr>
              <w:t>Projects: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think of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their favorite foods.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They find the recipes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and describe the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preparation process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using pictures.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record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 video describing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typical Turkish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foods for “visitors”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 xml:space="preserve">from other countries.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</w:p>
        </w:tc>
      </w:tr>
      <w:tr w:rsidR="003A3916" w:rsidRPr="000571BC" w:rsidTr="00223FBB">
        <w:trPr>
          <w:cantSplit/>
          <w:trHeight w:val="3101"/>
        </w:trPr>
        <w:tc>
          <w:tcPr>
            <w:tcW w:w="1095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07-11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066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08" w:type="dxa"/>
            <w:gridSpan w:val="2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vAlign w:val="center"/>
          </w:tcPr>
          <w:p w:rsidR="003A3916" w:rsidRPr="004F7856" w:rsidRDefault="003A3916" w:rsidP="00223FBB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2472" w:type="dxa"/>
            <w:vMerge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vAlign w:val="center"/>
          </w:tcPr>
          <w:p w:rsidR="003A3916" w:rsidRPr="000571BC" w:rsidRDefault="003A3916" w:rsidP="00223FB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3A3916" w:rsidRPr="000571BC" w:rsidTr="00223FBB">
        <w:trPr>
          <w:cantSplit/>
          <w:trHeight w:val="1987"/>
        </w:trPr>
        <w:tc>
          <w:tcPr>
            <w:tcW w:w="1095" w:type="dxa"/>
            <w:vMerge w:val="restart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14-18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Merge w:val="restart"/>
            <w:vAlign w:val="center"/>
          </w:tcPr>
          <w:p w:rsidR="003A3916" w:rsidRPr="007E6A3A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66" w:type="dxa"/>
            <w:vMerge w:val="restart"/>
            <w:vAlign w:val="center"/>
          </w:tcPr>
          <w:p w:rsidR="003A3916" w:rsidRPr="007E6A3A" w:rsidRDefault="003A3916" w:rsidP="00223FBB">
            <w:pPr>
              <w:jc w:val="center"/>
              <w:rPr>
                <w:lang w:val="en-GB"/>
              </w:rPr>
            </w:pPr>
            <w:r w:rsidRPr="007E6A3A">
              <w:rPr>
                <w:lang w:val="en-GB"/>
              </w:rPr>
              <w:t>4</w:t>
            </w:r>
          </w:p>
        </w:tc>
        <w:tc>
          <w:tcPr>
            <w:tcW w:w="2508" w:type="dxa"/>
            <w:gridSpan w:val="2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vAlign w:val="center"/>
          </w:tcPr>
          <w:p w:rsidR="003A3916" w:rsidRPr="004F7856" w:rsidRDefault="003A3916" w:rsidP="00223FBB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2472" w:type="dxa"/>
            <w:vMerge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</w:tr>
      <w:tr w:rsidR="003A3916" w:rsidTr="00223FBB">
        <w:tblPrEx>
          <w:tblCellMar>
            <w:left w:w="70" w:type="dxa"/>
            <w:right w:w="70" w:type="dxa"/>
          </w:tblCellMar>
          <w:tblLook w:val="0000"/>
        </w:tblPrEx>
        <w:trPr>
          <w:trHeight w:val="1969"/>
        </w:trPr>
        <w:tc>
          <w:tcPr>
            <w:tcW w:w="1095" w:type="dxa"/>
            <w:vMerge/>
            <w:textDirection w:val="btLr"/>
            <w:vAlign w:val="center"/>
          </w:tcPr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1066" w:type="dxa"/>
            <w:gridSpan w:val="2"/>
            <w:vMerge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1066" w:type="dxa"/>
            <w:vMerge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508" w:type="dxa"/>
            <w:gridSpan w:val="2"/>
            <w:vMerge/>
          </w:tcPr>
          <w:p w:rsidR="003A3916" w:rsidRDefault="003A3916" w:rsidP="00223FBB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83" w:type="dxa"/>
            <w:gridSpan w:val="3"/>
            <w:tcBorders>
              <w:top w:val="nil"/>
            </w:tcBorders>
          </w:tcPr>
          <w:p w:rsidR="003A3916" w:rsidRDefault="003A3916" w:rsidP="00223FBB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nil"/>
            </w:tcBorders>
          </w:tcPr>
          <w:p w:rsidR="003A3916" w:rsidRPr="004F7856" w:rsidRDefault="003A3916" w:rsidP="00223FBB">
            <w:pPr>
              <w:spacing w:after="200" w:line="276" w:lineRule="auto"/>
              <w:ind w:left="108"/>
              <w:rPr>
                <w:sz w:val="16"/>
                <w:szCs w:val="16"/>
                <w:lang w:val="en-GB"/>
              </w:rPr>
            </w:pPr>
          </w:p>
        </w:tc>
        <w:tc>
          <w:tcPr>
            <w:tcW w:w="2472" w:type="dxa"/>
            <w:vMerge/>
          </w:tcPr>
          <w:p w:rsidR="003A3916" w:rsidRDefault="003A3916" w:rsidP="00223FBB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0" w:type="dxa"/>
            <w:gridSpan w:val="2"/>
            <w:vMerge/>
          </w:tcPr>
          <w:p w:rsidR="003A3916" w:rsidRDefault="003A3916" w:rsidP="00223FBB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3A3916" w:rsidRPr="000571BC" w:rsidTr="00223FBB">
        <w:trPr>
          <w:cantSplit/>
          <w:trHeight w:val="2937"/>
        </w:trPr>
        <w:tc>
          <w:tcPr>
            <w:tcW w:w="1095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br w:type="page"/>
            </w:r>
            <w:r>
              <w:rPr>
                <w:lang w:val="en-GB"/>
              </w:rPr>
              <w:t>21-25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5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7" w:type="dxa"/>
            <w:gridSpan w:val="2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 w:val="restart"/>
            <w:vAlign w:val="center"/>
          </w:tcPr>
          <w:p w:rsidR="003A3916" w:rsidRDefault="003A3916" w:rsidP="00223FBB">
            <w:pPr>
              <w:rPr>
                <w:b/>
                <w:lang w:val="en-GB"/>
              </w:rPr>
            </w:pPr>
            <w:r w:rsidRPr="00235014">
              <w:rPr>
                <w:b/>
                <w:lang w:val="en-GB"/>
              </w:rPr>
              <w:t>Expressing concern and sympathy</w:t>
            </w:r>
          </w:p>
          <w:p w:rsidR="003A3916" w:rsidRPr="00235014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235014">
              <w:rPr>
                <w:b/>
                <w:lang w:val="en-GB"/>
              </w:rPr>
              <w:t>Handling phone conversations</w:t>
            </w:r>
          </w:p>
          <w:p w:rsidR="003A3916" w:rsidRPr="00235014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235014">
              <w:rPr>
                <w:b/>
                <w:lang w:val="en-GB"/>
              </w:rPr>
              <w:t>Making simple inquiries</w:t>
            </w:r>
          </w:p>
          <w:p w:rsidR="003A3916" w:rsidRPr="00235014" w:rsidRDefault="003A3916" w:rsidP="00223FBB">
            <w:pPr>
              <w:rPr>
                <w:b/>
                <w:lang w:val="en-GB"/>
              </w:rPr>
            </w:pPr>
          </w:p>
          <w:p w:rsidR="003A3916" w:rsidRPr="000571BC" w:rsidRDefault="003A3916" w:rsidP="00223FBB">
            <w:pPr>
              <w:rPr>
                <w:lang w:val="en-GB"/>
              </w:rPr>
            </w:pPr>
            <w:r w:rsidRPr="00235014">
              <w:rPr>
                <w:b/>
                <w:lang w:val="en-GB"/>
              </w:rPr>
              <w:t xml:space="preserve">Talking about plans </w:t>
            </w:r>
          </w:p>
        </w:tc>
        <w:tc>
          <w:tcPr>
            <w:tcW w:w="1788" w:type="dxa"/>
            <w:gridSpan w:val="2"/>
            <w:vMerge w:val="restart"/>
            <w:vAlign w:val="center"/>
          </w:tcPr>
          <w:p w:rsidR="003A3916" w:rsidRPr="003D20AF" w:rsidRDefault="003A3916" w:rsidP="00223FBB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Unit 4 : </w:t>
            </w:r>
          </w:p>
          <w:p w:rsidR="003A3916" w:rsidRPr="009E2323" w:rsidRDefault="003A3916" w:rsidP="00223FBB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  <w:lang w:val="en-GB"/>
              </w:rPr>
            </w:pPr>
            <w:r w:rsidRPr="009E2323">
              <w:rPr>
                <w:b/>
                <w:i/>
                <w:sz w:val="20"/>
                <w:szCs w:val="20"/>
                <w:lang w:val="en-GB"/>
              </w:rPr>
              <w:t>Communication</w:t>
            </w:r>
          </w:p>
          <w:p w:rsidR="003A3916" w:rsidRPr="003D20AF" w:rsidRDefault="003A3916" w:rsidP="00223FBB">
            <w:pPr>
              <w:autoSpaceDE w:val="0"/>
              <w:autoSpaceDN w:val="0"/>
              <w:adjustRightInd w:val="0"/>
              <w:rPr>
                <w:b/>
                <w:i/>
                <w:lang w:val="en-GB"/>
              </w:rPr>
            </w:pPr>
          </w:p>
        </w:tc>
        <w:tc>
          <w:tcPr>
            <w:tcW w:w="2849" w:type="dxa"/>
            <w:gridSpan w:val="3"/>
            <w:vMerge w:val="restart"/>
            <w:vAlign w:val="center"/>
          </w:tcPr>
          <w:p w:rsidR="003A3916" w:rsidRDefault="003A3916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6E4CBD">
              <w:rPr>
                <w:rFonts w:ascii="Calibri" w:hAnsi="Calibri"/>
                <w:b/>
                <w:color w:val="000000"/>
                <w:sz w:val="18"/>
                <w:szCs w:val="18"/>
              </w:rPr>
              <w:t>Listening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understand phrases and the highest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frequency vocabulary related to ‘communication.’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Students will be able to follow a phone conversation.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E51D4">
              <w:rPr>
                <w:rFonts w:ascii="Calibri" w:hAnsi="Calibri"/>
                <w:b/>
                <w:color w:val="000000"/>
                <w:sz w:val="18"/>
                <w:szCs w:val="18"/>
              </w:rPr>
              <w:t>Spoken Interaction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make a simple phone call asking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and responding to questions.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EE51D4">
              <w:rPr>
                <w:rFonts w:ascii="Calibri" w:hAnsi="Calibri"/>
                <w:b/>
                <w:color w:val="000000"/>
                <w:sz w:val="18"/>
                <w:szCs w:val="18"/>
              </w:rPr>
              <w:t>Spoken Production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describe in simple terms their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concerns, sympathy and future plans.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E4CBD">
              <w:rPr>
                <w:rFonts w:ascii="Calibri" w:hAnsi="Calibri"/>
                <w:b/>
                <w:color w:val="000000"/>
                <w:sz w:val="18"/>
                <w:szCs w:val="18"/>
              </w:rPr>
              <w:t>Reading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understand short, simple texts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containing the highest frequency vocabulary on communication.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E4CBD">
              <w:rPr>
                <w:rFonts w:ascii="Calibri" w:hAnsi="Calibri"/>
                <w:b/>
                <w:color w:val="000000"/>
                <w:sz w:val="18"/>
                <w:szCs w:val="18"/>
              </w:rPr>
              <w:t>Writing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write a short e-mail message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expressing their future plans and concerns.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E4CBD">
              <w:rPr>
                <w:rFonts w:ascii="Calibri" w:hAnsi="Calibri"/>
                <w:b/>
                <w:color w:val="000000"/>
                <w:sz w:val="18"/>
                <w:szCs w:val="18"/>
              </w:rPr>
              <w:t>Compensation Strategies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repeat their questions when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someone does not understand them.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E4CBD">
              <w:rPr>
                <w:rFonts w:ascii="Calibri" w:hAnsi="Calibri"/>
                <w:b/>
                <w:color w:val="000000"/>
                <w:sz w:val="18"/>
                <w:szCs w:val="18"/>
              </w:rPr>
              <w:t>Attitudes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display a willingness to seek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opportunities to practice English.</w:t>
            </w:r>
          </w:p>
        </w:tc>
        <w:tc>
          <w:tcPr>
            <w:tcW w:w="2552" w:type="dxa"/>
            <w:gridSpan w:val="3"/>
            <w:vMerge w:val="restart"/>
            <w:vAlign w:val="center"/>
          </w:tcPr>
          <w:p w:rsidR="003A3916" w:rsidRPr="0015676A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15676A"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Notes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Memos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Messages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Phone Conversations</w:t>
            </w:r>
          </w:p>
          <w:p w:rsidR="003A3916" w:rsidRPr="006E4CBD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SMS</w:t>
            </w:r>
          </w:p>
          <w:p w:rsidR="003A3916" w:rsidRPr="001D191F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Activities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Communicative Tasks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Guessing word meaning from context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Reading Comprehension Questions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Real-life Tasks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Role-play and Simulations</w:t>
            </w:r>
          </w:p>
          <w:p w:rsidR="003A3916" w:rsidRPr="006E4CBD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Speaking</w:t>
            </w:r>
          </w:p>
        </w:tc>
        <w:tc>
          <w:tcPr>
            <w:tcW w:w="2749" w:type="dxa"/>
            <w:vMerge w:val="restart"/>
            <w:vAlign w:val="center"/>
          </w:tcPr>
          <w:p w:rsidR="003A3916" w:rsidRDefault="003A3916" w:rsidP="009E232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F7856">
              <w:rPr>
                <w:rFonts w:ascii="Calibri" w:hAnsi="Calibri"/>
                <w:b/>
                <w:color w:val="000000"/>
                <w:sz w:val="18"/>
                <w:szCs w:val="18"/>
              </w:rPr>
              <w:t>TEOG EXAM</w:t>
            </w:r>
            <w:r w:rsidRPr="006E4CBD">
              <w:rPr>
                <w:rFonts w:ascii="Calibri" w:hAnsi="Calibri"/>
                <w:b/>
                <w:color w:val="000000"/>
                <w:sz w:val="18"/>
                <w:szCs w:val="18"/>
              </w:rPr>
              <w:t xml:space="preserve"> Project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work in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pairs to record 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mock phone conversation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in which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they plan a weekend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activity together.</w:t>
            </w:r>
          </w:p>
        </w:tc>
      </w:tr>
      <w:tr w:rsidR="003A3916" w:rsidRPr="000571BC" w:rsidTr="00223FBB">
        <w:trPr>
          <w:cantSplit/>
          <w:trHeight w:val="2576"/>
        </w:trPr>
        <w:tc>
          <w:tcPr>
            <w:tcW w:w="1095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28/-02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7" w:type="dxa"/>
            <w:gridSpan w:val="2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vAlign w:val="center"/>
          </w:tcPr>
          <w:p w:rsidR="003A3916" w:rsidRPr="000571BC" w:rsidRDefault="003A3916" w:rsidP="00223FB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3A3916" w:rsidRPr="000571BC" w:rsidTr="00223FBB">
        <w:trPr>
          <w:cantSplit/>
          <w:trHeight w:val="2303"/>
        </w:trPr>
        <w:tc>
          <w:tcPr>
            <w:tcW w:w="1095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05-09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7" w:type="dxa"/>
            <w:gridSpan w:val="2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vAlign w:val="center"/>
          </w:tcPr>
          <w:p w:rsidR="003A3916" w:rsidRPr="000571BC" w:rsidRDefault="003A3916" w:rsidP="00223FB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3A3916" w:rsidTr="00223FBB">
        <w:tblPrEx>
          <w:tblCellMar>
            <w:left w:w="70" w:type="dxa"/>
            <w:right w:w="70" w:type="dxa"/>
          </w:tblCellMar>
          <w:tblLook w:val="0000"/>
        </w:tblPrEx>
        <w:trPr>
          <w:trHeight w:val="1923"/>
        </w:trPr>
        <w:tc>
          <w:tcPr>
            <w:tcW w:w="1095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12-16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7" w:type="dxa"/>
            <w:gridSpan w:val="2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/>
          </w:tcPr>
          <w:p w:rsidR="003A3916" w:rsidRDefault="003A3916" w:rsidP="00223FBB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788" w:type="dxa"/>
            <w:gridSpan w:val="2"/>
            <w:vMerge/>
          </w:tcPr>
          <w:p w:rsidR="003A3916" w:rsidRDefault="003A3916" w:rsidP="00223FBB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49" w:type="dxa"/>
            <w:gridSpan w:val="3"/>
            <w:vMerge/>
          </w:tcPr>
          <w:p w:rsidR="003A3916" w:rsidRDefault="003A3916" w:rsidP="00223FBB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3"/>
            <w:vMerge/>
          </w:tcPr>
          <w:p w:rsidR="003A3916" w:rsidRDefault="003A3916" w:rsidP="00223FBB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749" w:type="dxa"/>
            <w:vMerge/>
          </w:tcPr>
          <w:p w:rsidR="003A3916" w:rsidRDefault="003A3916" w:rsidP="00223FBB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3A3916" w:rsidRPr="006A2864" w:rsidRDefault="003A3916" w:rsidP="00BD6013">
      <w:pPr>
        <w:spacing w:after="200" w:line="276" w:lineRule="auto"/>
        <w:rPr>
          <w:sz w:val="16"/>
          <w:szCs w:val="16"/>
          <w:lang w:val="en-GB"/>
        </w:rPr>
      </w:pPr>
    </w:p>
    <w:p w:rsidR="003A3916" w:rsidRPr="006A2864" w:rsidRDefault="003A3916" w:rsidP="00BD6013">
      <w:pPr>
        <w:spacing w:after="200" w:line="276" w:lineRule="auto"/>
        <w:rPr>
          <w:sz w:val="16"/>
          <w:szCs w:val="16"/>
          <w:lang w:val="en-GB"/>
        </w:rPr>
      </w:pPr>
      <w:r w:rsidRPr="006A2864">
        <w:rPr>
          <w:sz w:val="16"/>
          <w:szCs w:val="16"/>
          <w:lang w:val="en-GB"/>
        </w:rPr>
        <w:br w:type="page"/>
      </w:r>
    </w:p>
    <w:tbl>
      <w:tblPr>
        <w:tblpPr w:leftFromText="141" w:rightFromText="141" w:vertAnchor="text" w:horzAnchor="margin" w:tblpY="-5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7"/>
        <w:gridCol w:w="1790"/>
        <w:gridCol w:w="2845"/>
        <w:gridCol w:w="2485"/>
        <w:gridCol w:w="2810"/>
      </w:tblGrid>
      <w:tr w:rsidR="003A3916" w:rsidRPr="000571BC" w:rsidTr="00C662B4">
        <w:trPr>
          <w:cantSplit/>
          <w:trHeight w:val="1972"/>
        </w:trPr>
        <w:tc>
          <w:tcPr>
            <w:tcW w:w="1101" w:type="dxa"/>
            <w:textDirection w:val="btLr"/>
            <w:vAlign w:val="center"/>
          </w:tcPr>
          <w:p w:rsidR="003A3916" w:rsidRDefault="003A3916" w:rsidP="00C662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19-23</w:t>
            </w:r>
          </w:p>
          <w:p w:rsidR="003A3916" w:rsidRPr="000571BC" w:rsidRDefault="003A3916" w:rsidP="00C662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 w:val="restart"/>
            <w:vAlign w:val="center"/>
          </w:tcPr>
          <w:p w:rsidR="003A3916" w:rsidRDefault="003A3916" w:rsidP="00C662B4">
            <w:pPr>
              <w:rPr>
                <w:b/>
                <w:lang w:val="en-GB"/>
              </w:rPr>
            </w:pPr>
            <w:r w:rsidRPr="00C662B4">
              <w:rPr>
                <w:lang w:val="en-GB"/>
              </w:rPr>
              <w:t>A</w:t>
            </w:r>
            <w:r w:rsidRPr="00AE0FD4">
              <w:rPr>
                <w:b/>
                <w:lang w:val="en-GB"/>
              </w:rPr>
              <w:t>ccepting and refusing</w:t>
            </w:r>
          </w:p>
          <w:p w:rsidR="003A3916" w:rsidRPr="00AE0FD4" w:rsidRDefault="003A3916" w:rsidP="00C662B4">
            <w:pPr>
              <w:rPr>
                <w:b/>
                <w:lang w:val="en-GB"/>
              </w:rPr>
            </w:pPr>
          </w:p>
          <w:p w:rsidR="003A3916" w:rsidRDefault="003A3916" w:rsidP="00C662B4">
            <w:pPr>
              <w:rPr>
                <w:b/>
                <w:lang w:val="en-GB"/>
              </w:rPr>
            </w:pPr>
            <w:r w:rsidRPr="00AE0FD4">
              <w:rPr>
                <w:b/>
                <w:lang w:val="en-GB"/>
              </w:rPr>
              <w:t>Giving explanations/reasons</w:t>
            </w:r>
          </w:p>
          <w:p w:rsidR="003A3916" w:rsidRPr="00AE0FD4" w:rsidRDefault="003A3916" w:rsidP="00C662B4">
            <w:pPr>
              <w:rPr>
                <w:b/>
                <w:lang w:val="en-GB"/>
              </w:rPr>
            </w:pPr>
          </w:p>
          <w:p w:rsidR="003A3916" w:rsidRDefault="003A3916" w:rsidP="00C662B4">
            <w:pPr>
              <w:rPr>
                <w:b/>
                <w:lang w:val="en-GB"/>
              </w:rPr>
            </w:pPr>
            <w:r w:rsidRPr="00AE0FD4">
              <w:rPr>
                <w:b/>
                <w:lang w:val="en-GB"/>
              </w:rPr>
              <w:t>Making excuses</w:t>
            </w:r>
          </w:p>
          <w:p w:rsidR="003A3916" w:rsidRDefault="003A3916" w:rsidP="00C662B4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01 January</w:t>
            </w:r>
            <w:r>
              <w:rPr>
                <w:b/>
                <w:bCs/>
                <w:lang w:val="en-GB" w:eastAsia="en-US"/>
              </w:rPr>
              <w:t xml:space="preserve"> </w:t>
            </w:r>
            <w:r w:rsidRPr="000571BC">
              <w:rPr>
                <w:b/>
                <w:bCs/>
                <w:lang w:val="en-GB" w:eastAsia="en-US"/>
              </w:rPr>
              <w:t>New Year</w:t>
            </w:r>
          </w:p>
          <w:p w:rsidR="003A3916" w:rsidRPr="005A01D8" w:rsidRDefault="003A3916" w:rsidP="00C662B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5A01D8">
              <w:rPr>
                <w:bCs/>
                <w:sz w:val="20"/>
                <w:lang w:val="en-GB" w:eastAsia="en-US"/>
              </w:rPr>
              <w:t xml:space="preserve">(1 Ocak </w:t>
            </w:r>
            <w:r>
              <w:rPr>
                <w:bCs/>
                <w:sz w:val="20"/>
                <w:lang w:val="en-GB" w:eastAsia="en-US"/>
              </w:rPr>
              <w:t>2015</w:t>
            </w:r>
            <w:r w:rsidRPr="005A01D8">
              <w:rPr>
                <w:bCs/>
                <w:sz w:val="20"/>
                <w:lang w:val="en-GB" w:eastAsia="en-US"/>
              </w:rPr>
              <w:t xml:space="preserve"> Yılbaşı)</w:t>
            </w:r>
          </w:p>
          <w:p w:rsidR="003A3916" w:rsidRPr="00AE0FD4" w:rsidRDefault="003A3916" w:rsidP="00C662B4">
            <w:pPr>
              <w:rPr>
                <w:b/>
                <w:lang w:val="en-GB"/>
              </w:rPr>
            </w:pPr>
          </w:p>
          <w:p w:rsidR="003A3916" w:rsidRDefault="003A3916" w:rsidP="00C662B4">
            <w:pPr>
              <w:rPr>
                <w:b/>
                <w:lang w:val="en-GB"/>
              </w:rPr>
            </w:pPr>
            <w:r w:rsidRPr="00AE0FD4">
              <w:rPr>
                <w:b/>
                <w:lang w:val="en-GB"/>
              </w:rPr>
              <w:t>Making simple requests</w:t>
            </w:r>
          </w:p>
          <w:p w:rsidR="003A3916" w:rsidRPr="00AE0FD4" w:rsidRDefault="003A3916" w:rsidP="00C662B4">
            <w:pPr>
              <w:rPr>
                <w:b/>
                <w:lang w:val="en-GB"/>
              </w:rPr>
            </w:pPr>
          </w:p>
          <w:p w:rsidR="003A3916" w:rsidRDefault="003A3916" w:rsidP="00C662B4">
            <w:pPr>
              <w:rPr>
                <w:b/>
                <w:lang w:val="en-GB"/>
              </w:rPr>
            </w:pPr>
            <w:r w:rsidRPr="00AE0FD4">
              <w:rPr>
                <w:b/>
                <w:lang w:val="en-GB"/>
              </w:rPr>
              <w:t>Making simple inquiries</w:t>
            </w:r>
          </w:p>
          <w:p w:rsidR="003A3916" w:rsidRPr="00AE0FD4" w:rsidRDefault="003A3916" w:rsidP="00C662B4">
            <w:pPr>
              <w:rPr>
                <w:b/>
                <w:lang w:val="en-GB"/>
              </w:rPr>
            </w:pPr>
          </w:p>
          <w:p w:rsidR="003A3916" w:rsidRDefault="003A3916" w:rsidP="00C662B4">
            <w:pPr>
              <w:rPr>
                <w:b/>
                <w:lang w:val="en-GB"/>
              </w:rPr>
            </w:pPr>
            <w:r w:rsidRPr="00AE0FD4">
              <w:rPr>
                <w:b/>
                <w:lang w:val="en-GB"/>
              </w:rPr>
              <w:t>Talking about plans</w:t>
            </w:r>
          </w:p>
          <w:p w:rsidR="003A3916" w:rsidRPr="00AE0FD4" w:rsidRDefault="003A3916" w:rsidP="00C662B4">
            <w:pPr>
              <w:rPr>
                <w:b/>
                <w:lang w:val="en-GB"/>
              </w:rPr>
            </w:pPr>
          </w:p>
          <w:p w:rsidR="003A3916" w:rsidRDefault="003A3916" w:rsidP="00C662B4">
            <w:pPr>
              <w:rPr>
                <w:b/>
                <w:lang w:val="en-GB"/>
              </w:rPr>
            </w:pPr>
            <w:r w:rsidRPr="00AE0FD4">
              <w:rPr>
                <w:b/>
                <w:lang w:val="en-GB"/>
              </w:rPr>
              <w:t xml:space="preserve">Telling the time, days and dates </w:t>
            </w:r>
          </w:p>
          <w:p w:rsidR="003A3916" w:rsidRPr="003D20AF" w:rsidRDefault="003A3916" w:rsidP="00C662B4">
            <w:pPr>
              <w:rPr>
                <w:b/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3A3916" w:rsidRDefault="003A3916" w:rsidP="00C662B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Unit 5 : </w:t>
            </w:r>
          </w:p>
          <w:p w:rsidR="003A3916" w:rsidRPr="003D20AF" w:rsidRDefault="003A3916" w:rsidP="00C662B4">
            <w:pPr>
              <w:jc w:val="center"/>
              <w:rPr>
                <w:b/>
                <w:i/>
                <w:lang w:val="en-GB"/>
              </w:rPr>
            </w:pPr>
            <w:r w:rsidRPr="003D20AF">
              <w:rPr>
                <w:b/>
                <w:i/>
                <w:lang w:val="en-GB"/>
              </w:rPr>
              <w:t>T</w:t>
            </w:r>
            <w:r>
              <w:rPr>
                <w:b/>
                <w:i/>
                <w:lang w:val="en-GB"/>
              </w:rPr>
              <w:t>he Internet</w:t>
            </w:r>
          </w:p>
        </w:tc>
        <w:tc>
          <w:tcPr>
            <w:tcW w:w="2845" w:type="dxa"/>
            <w:vMerge w:val="restart"/>
            <w:vAlign w:val="center"/>
          </w:tcPr>
          <w:p w:rsidR="003A3916" w:rsidRDefault="003A3916" w:rsidP="00C662B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377FD8">
              <w:rPr>
                <w:rFonts w:ascii="Calibri" w:hAnsi="Calibri"/>
                <w:b/>
                <w:color w:val="000000"/>
                <w:sz w:val="18"/>
                <w:szCs w:val="18"/>
              </w:rPr>
              <w:t>Listening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understand the gist and comprehend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phrases and the highest frequency vocabulary related to the topic ‘Internet’ provided speech is clearly and slowly articulated.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9B5BE1">
              <w:rPr>
                <w:rFonts w:ascii="Calibri" w:hAnsi="Calibri"/>
                <w:b/>
                <w:color w:val="000000"/>
                <w:sz w:val="18"/>
                <w:szCs w:val="18"/>
              </w:rPr>
              <w:t>Spoken Interaction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communicate during simple tasks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requiring a simple and direct exchange of information about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their Internet habits.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9B5BE1">
              <w:rPr>
                <w:rFonts w:ascii="Calibri" w:hAnsi="Calibri"/>
                <w:b/>
                <w:color w:val="000000"/>
                <w:sz w:val="18"/>
                <w:szCs w:val="18"/>
              </w:rPr>
              <w:t>Spoken Production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make excuses, accept and refuse offersby using a series of phrases and simple sentences.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377FD8">
              <w:rPr>
                <w:rFonts w:ascii="Calibri" w:hAnsi="Calibri"/>
                <w:b/>
                <w:color w:val="000000"/>
                <w:sz w:val="18"/>
                <w:szCs w:val="18"/>
              </w:rPr>
              <w:t>Reading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identify main ideas in very short,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simple texts about internet habits.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find specific, predictable information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in simple materials such as news reports and brochures related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to the topic ‘Internet’.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377FD8">
              <w:rPr>
                <w:rFonts w:ascii="Calibri" w:hAnsi="Calibri"/>
                <w:b/>
                <w:color w:val="000000"/>
                <w:sz w:val="18"/>
                <w:szCs w:val="18"/>
              </w:rPr>
              <w:t>Writing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write a basic paragraph to describe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and explain their Internet habits by using simple connectors like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‘and’, ‘but’ and ‘because’.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inquire about others’ plans and respond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to simple inquires and requests.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377FD8">
              <w:rPr>
                <w:rFonts w:ascii="Calibri" w:hAnsi="Calibri"/>
                <w:b/>
                <w:color w:val="000000"/>
                <w:sz w:val="18"/>
                <w:szCs w:val="18"/>
              </w:rPr>
              <w:t>Compensation Strategies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answer follow-up questions if asked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for clarification.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express themselves by using several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words to convey the intended meaning when they can’t think of a word or expression.</w:t>
            </w:r>
          </w:p>
        </w:tc>
        <w:tc>
          <w:tcPr>
            <w:tcW w:w="2485" w:type="dxa"/>
            <w:vMerge w:val="restart"/>
            <w:vAlign w:val="center"/>
          </w:tcPr>
          <w:p w:rsidR="003A3916" w:rsidRPr="0015676A" w:rsidRDefault="003A3916" w:rsidP="00C662B4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15676A"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3A3916" w:rsidRPr="001D191F" w:rsidRDefault="003A3916" w:rsidP="00C662B4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Brochures</w:t>
            </w:r>
          </w:p>
          <w:p w:rsidR="003A3916" w:rsidRDefault="003A3916" w:rsidP="00C662B4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E-Mails </w:t>
            </w:r>
          </w:p>
          <w:p w:rsidR="003A3916" w:rsidRDefault="003A3916" w:rsidP="00C662B4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Jokes</w:t>
            </w:r>
          </w:p>
          <w:p w:rsidR="003A3916" w:rsidRDefault="003A3916" w:rsidP="00C662B4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News Reports</w:t>
            </w:r>
          </w:p>
          <w:p w:rsidR="003A3916" w:rsidRPr="001D191F" w:rsidRDefault="003A3916" w:rsidP="00C662B4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Questionnaires</w:t>
            </w:r>
          </w:p>
          <w:p w:rsidR="003A3916" w:rsidRPr="001D191F" w:rsidRDefault="003A3916" w:rsidP="00C662B4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SMS</w:t>
            </w:r>
          </w:p>
          <w:p w:rsidR="003A3916" w:rsidRPr="001D191F" w:rsidRDefault="003A3916" w:rsidP="00C662B4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Activities</w:t>
            </w:r>
          </w:p>
          <w:p w:rsidR="003A3916" w:rsidRPr="001D191F" w:rsidRDefault="003A3916" w:rsidP="00C662B4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Chants and Songs</w:t>
            </w:r>
          </w:p>
          <w:p w:rsidR="003A3916" w:rsidRPr="001D191F" w:rsidRDefault="003A3916" w:rsidP="00C662B4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Reading Comprehension Questions</w:t>
            </w:r>
          </w:p>
          <w:p w:rsidR="003A3916" w:rsidRDefault="003A3916" w:rsidP="00C662B4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Real-life Tasks</w:t>
            </w:r>
          </w:p>
          <w:p w:rsidR="003A3916" w:rsidRDefault="003A3916" w:rsidP="00C662B4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Skimming and Scanning</w:t>
            </w:r>
          </w:p>
          <w:p w:rsidR="003A3916" w:rsidRDefault="003A3916" w:rsidP="00C662B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Speaking</w:t>
            </w:r>
          </w:p>
        </w:tc>
        <w:tc>
          <w:tcPr>
            <w:tcW w:w="2810" w:type="dxa"/>
            <w:vMerge w:val="restart"/>
            <w:vAlign w:val="center"/>
          </w:tcPr>
          <w:p w:rsidR="003A3916" w:rsidRDefault="003A3916" w:rsidP="00C662B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8E5100">
              <w:rPr>
                <w:rFonts w:ascii="Calibri" w:hAnsi="Calibri"/>
                <w:b/>
                <w:color w:val="000000"/>
                <w:sz w:val="18"/>
                <w:szCs w:val="18"/>
              </w:rPr>
              <w:t>THIRD WRITTEN EXAM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 xml:space="preserve">   </w:t>
            </w:r>
            <w:r w:rsidRPr="00377FD8">
              <w:rPr>
                <w:rFonts w:ascii="Calibri" w:hAnsi="Calibri"/>
                <w:b/>
                <w:color w:val="000000"/>
                <w:sz w:val="18"/>
                <w:szCs w:val="18"/>
              </w:rPr>
              <w:t xml:space="preserve"> Project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prepare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 caricature or 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poster to inform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the students at their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school about their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Internet habits.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prepare 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short questionnaire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to find out their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friends’ Internet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habits and show the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results to the class.</w:t>
            </w:r>
          </w:p>
        </w:tc>
      </w:tr>
      <w:tr w:rsidR="003A3916" w:rsidRPr="000571BC" w:rsidTr="00C662B4">
        <w:trPr>
          <w:cantSplit/>
          <w:trHeight w:val="1688"/>
        </w:trPr>
        <w:tc>
          <w:tcPr>
            <w:tcW w:w="1101" w:type="dxa"/>
            <w:textDirection w:val="btLr"/>
            <w:vAlign w:val="center"/>
          </w:tcPr>
          <w:p w:rsidR="003A3916" w:rsidRDefault="003A3916" w:rsidP="00C662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26-30</w:t>
            </w:r>
          </w:p>
          <w:p w:rsidR="003A3916" w:rsidRPr="000571BC" w:rsidRDefault="003A3916" w:rsidP="00C662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</w:tr>
      <w:tr w:rsidR="003A3916" w:rsidRPr="000571BC" w:rsidTr="00C662B4">
        <w:trPr>
          <w:cantSplit/>
          <w:trHeight w:val="1848"/>
        </w:trPr>
        <w:tc>
          <w:tcPr>
            <w:tcW w:w="1101" w:type="dxa"/>
            <w:textDirection w:val="btLr"/>
            <w:vAlign w:val="center"/>
          </w:tcPr>
          <w:p w:rsidR="003A3916" w:rsidRDefault="003A3916" w:rsidP="00C662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2-6</w:t>
            </w:r>
          </w:p>
          <w:p w:rsidR="003A3916" w:rsidRPr="000571BC" w:rsidRDefault="003A3916" w:rsidP="00C662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</w:tr>
      <w:tr w:rsidR="003A3916" w:rsidRPr="000571BC" w:rsidTr="00C662B4">
        <w:trPr>
          <w:cantSplit/>
          <w:trHeight w:val="1817"/>
        </w:trPr>
        <w:tc>
          <w:tcPr>
            <w:tcW w:w="1101" w:type="dxa"/>
            <w:textDirection w:val="btLr"/>
            <w:vAlign w:val="center"/>
          </w:tcPr>
          <w:p w:rsidR="003A3916" w:rsidRDefault="003A3916" w:rsidP="00C662B4">
            <w:pPr>
              <w:ind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9-13</w:t>
            </w:r>
          </w:p>
          <w:p w:rsidR="003A3916" w:rsidRPr="000571BC" w:rsidRDefault="003A3916" w:rsidP="00C662B4">
            <w:pPr>
              <w:ind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  <w:p w:rsidR="003A3916" w:rsidRPr="000571BC" w:rsidRDefault="003A3916" w:rsidP="00C662B4">
            <w:pPr>
              <w:ind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A3916" w:rsidRPr="000571BC" w:rsidRDefault="003A3916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</w:tr>
      <w:tr w:rsidR="003A3916" w:rsidRPr="000571BC" w:rsidTr="00C662B4">
        <w:trPr>
          <w:cantSplit/>
          <w:trHeight w:val="811"/>
        </w:trPr>
        <w:tc>
          <w:tcPr>
            <w:tcW w:w="1101" w:type="dxa"/>
            <w:textDirection w:val="btLr"/>
            <w:vAlign w:val="center"/>
          </w:tcPr>
          <w:p w:rsidR="003A3916" w:rsidRDefault="003A3916" w:rsidP="00C662B4">
            <w:pPr>
              <w:ind w:left="113" w:right="113"/>
              <w:jc w:val="center"/>
              <w:rPr>
                <w:lang w:val="en-GB"/>
              </w:rPr>
            </w:pPr>
          </w:p>
          <w:p w:rsidR="003A3916" w:rsidRDefault="003A3916" w:rsidP="00C662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16-20</w:t>
            </w:r>
          </w:p>
          <w:p w:rsidR="003A3916" w:rsidRDefault="003A3916" w:rsidP="00C662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  <w:p w:rsidR="003A3916" w:rsidRDefault="003A3916" w:rsidP="00C662B4">
            <w:pPr>
              <w:spacing w:after="200" w:line="276" w:lineRule="auto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A3916" w:rsidRDefault="003A3916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3A3916" w:rsidRDefault="003A3916" w:rsidP="00C662B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3A3916" w:rsidRPr="000571BC" w:rsidRDefault="003A3916" w:rsidP="00C662B4">
            <w:pPr>
              <w:rPr>
                <w:lang w:val="en-GB"/>
              </w:rPr>
            </w:pPr>
          </w:p>
        </w:tc>
      </w:tr>
      <w:tr w:rsidR="003A3916" w:rsidRPr="000571BC" w:rsidTr="00C662B4">
        <w:trPr>
          <w:trHeight w:val="661"/>
        </w:trPr>
        <w:tc>
          <w:tcPr>
            <w:tcW w:w="15614" w:type="dxa"/>
            <w:gridSpan w:val="8"/>
            <w:vAlign w:val="center"/>
          </w:tcPr>
          <w:p w:rsidR="003A3916" w:rsidRPr="000571BC" w:rsidRDefault="003A3916" w:rsidP="00C662B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</w:tc>
      </w:tr>
    </w:tbl>
    <w:p w:rsidR="003A3916" w:rsidRDefault="003A3916" w:rsidP="00BD6013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>
        <w:rPr>
          <w:b/>
          <w:lang w:val="en-GB"/>
        </w:rPr>
        <w:t>8</w:t>
      </w:r>
      <w:r w:rsidRPr="00AC56B4">
        <w:rPr>
          <w:b/>
          <w:lang w:val="en-GB"/>
        </w:rPr>
        <w:t>. SINIFLAR ÜNİTELENDİRİLMİŞ YILLIK DERS PLANI (2. DÖNEM)</w:t>
      </w:r>
    </w:p>
    <w:p w:rsidR="003A3916" w:rsidRPr="00AC56B4" w:rsidRDefault="003A3916" w:rsidP="00BD6013">
      <w:pPr>
        <w:pStyle w:val="NoSpacing"/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534"/>
        <w:gridCol w:w="1778"/>
        <w:gridCol w:w="2820"/>
        <w:gridCol w:w="2464"/>
        <w:gridCol w:w="2791"/>
      </w:tblGrid>
      <w:tr w:rsidR="003A3916" w:rsidRPr="000571BC" w:rsidTr="00223FBB">
        <w:tc>
          <w:tcPr>
            <w:tcW w:w="3227" w:type="dxa"/>
            <w:gridSpan w:val="3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34" w:type="dxa"/>
            <w:vMerge w:val="restart"/>
            <w:vAlign w:val="center"/>
          </w:tcPr>
          <w:p w:rsidR="003A3916" w:rsidRPr="000571BC" w:rsidRDefault="003A3916" w:rsidP="00223FBB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78" w:type="dxa"/>
            <w:vMerge w:val="restart"/>
            <w:vAlign w:val="center"/>
          </w:tcPr>
          <w:p w:rsidR="003A3916" w:rsidRPr="000571BC" w:rsidRDefault="003A3916" w:rsidP="00223FBB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20" w:type="dxa"/>
            <w:vMerge w:val="restart"/>
            <w:vAlign w:val="center"/>
          </w:tcPr>
          <w:p w:rsidR="003A3916" w:rsidRPr="000571BC" w:rsidRDefault="003A3916" w:rsidP="00223FBB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64" w:type="dxa"/>
            <w:vMerge w:val="restart"/>
            <w:vAlign w:val="center"/>
          </w:tcPr>
          <w:p w:rsidR="003A3916" w:rsidRPr="000571BC" w:rsidRDefault="003A3916" w:rsidP="00223FBB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791" w:type="dxa"/>
            <w:vMerge w:val="restart"/>
            <w:vAlign w:val="center"/>
          </w:tcPr>
          <w:p w:rsidR="003A3916" w:rsidRPr="000571BC" w:rsidRDefault="003A3916" w:rsidP="00223FBB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3A3916" w:rsidRPr="000571BC" w:rsidTr="00223FBB">
        <w:tc>
          <w:tcPr>
            <w:tcW w:w="1101" w:type="dxa"/>
            <w:vAlign w:val="center"/>
          </w:tcPr>
          <w:p w:rsidR="003A3916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2534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</w:tr>
      <w:tr w:rsidR="003A3916" w:rsidRPr="000571BC" w:rsidTr="00223FBB">
        <w:trPr>
          <w:cantSplit/>
          <w:trHeight w:val="2691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pStyle w:val="NoSpacing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3A3916" w:rsidRPr="000571BC" w:rsidRDefault="003A3916" w:rsidP="00223FBB">
            <w:pPr>
              <w:pStyle w:val="NoSpacing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pStyle w:val="NoSpacing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pStyle w:val="NoSpacing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34" w:type="dxa"/>
            <w:vMerge w:val="restart"/>
            <w:vAlign w:val="center"/>
          </w:tcPr>
          <w:p w:rsidR="003A3916" w:rsidRDefault="003A3916" w:rsidP="00223FBB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 w:rsidRPr="00373EC1">
              <w:rPr>
                <w:b/>
                <w:bCs/>
                <w:szCs w:val="18"/>
                <w:lang w:val="en-GB" w:eastAsia="en-US"/>
              </w:rPr>
              <w:t>Expressing preferences</w:t>
            </w:r>
          </w:p>
          <w:p w:rsidR="003A3916" w:rsidRPr="00373EC1" w:rsidRDefault="003A3916" w:rsidP="00223FBB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3A3916" w:rsidRDefault="003A3916" w:rsidP="00223FBB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 w:rsidRPr="00373EC1">
              <w:rPr>
                <w:b/>
                <w:bCs/>
                <w:szCs w:val="18"/>
                <w:lang w:val="en-GB" w:eastAsia="en-US"/>
              </w:rPr>
              <w:t>Giving explanations/reasons</w:t>
            </w:r>
          </w:p>
          <w:p w:rsidR="003A3916" w:rsidRPr="00373EC1" w:rsidRDefault="003A3916" w:rsidP="00223FBB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3A3916" w:rsidRDefault="003A3916" w:rsidP="00223FBB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 w:rsidRPr="00373EC1">
              <w:rPr>
                <w:b/>
                <w:bCs/>
                <w:szCs w:val="18"/>
                <w:lang w:val="en-GB" w:eastAsia="en-US"/>
              </w:rPr>
              <w:t>Making simple comparisons</w:t>
            </w:r>
          </w:p>
          <w:p w:rsidR="003A3916" w:rsidRPr="00373EC1" w:rsidRDefault="003A3916" w:rsidP="00223FBB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3A3916" w:rsidRDefault="003A3916" w:rsidP="00223FBB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 w:rsidRPr="00373EC1">
              <w:rPr>
                <w:b/>
                <w:bCs/>
                <w:szCs w:val="18"/>
                <w:lang w:val="en-GB" w:eastAsia="en-US"/>
              </w:rPr>
              <w:t>Making simple inquiries</w:t>
            </w:r>
          </w:p>
          <w:p w:rsidR="003A3916" w:rsidRPr="00373EC1" w:rsidRDefault="003A3916" w:rsidP="00223FBB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3A3916" w:rsidRDefault="003A3916" w:rsidP="00223FBB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 w:rsidRPr="00373EC1">
              <w:rPr>
                <w:b/>
                <w:bCs/>
                <w:szCs w:val="18"/>
                <w:lang w:val="en-GB" w:eastAsia="en-US"/>
              </w:rPr>
              <w:t>Stating personal opinions</w:t>
            </w:r>
          </w:p>
          <w:p w:rsidR="003A3916" w:rsidRPr="00373EC1" w:rsidRDefault="003A3916" w:rsidP="00223FBB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3A3916" w:rsidRDefault="003A3916" w:rsidP="00223FBB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 w:rsidRPr="00373EC1">
              <w:rPr>
                <w:b/>
                <w:bCs/>
                <w:szCs w:val="18"/>
                <w:lang w:val="en-GB" w:eastAsia="en-US"/>
              </w:rPr>
              <w:t>Talking about what people do regularly</w:t>
            </w:r>
          </w:p>
          <w:p w:rsidR="003A3916" w:rsidRPr="00373EC1" w:rsidRDefault="003A3916" w:rsidP="00223FBB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3A3916" w:rsidRPr="005A1625" w:rsidRDefault="003A3916" w:rsidP="00223FBB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373EC1">
              <w:rPr>
                <w:b/>
                <w:bCs/>
                <w:szCs w:val="18"/>
                <w:lang w:val="en-GB" w:eastAsia="en-US"/>
              </w:rPr>
              <w:t>Talking about past events</w:t>
            </w:r>
            <w:r w:rsidRPr="00373EC1">
              <w:rPr>
                <w:b/>
                <w:bCs/>
                <w:sz w:val="22"/>
                <w:szCs w:val="18"/>
                <w:lang w:val="en-GB" w:eastAsia="en-US"/>
              </w:rPr>
              <w:t xml:space="preserve"> </w:t>
            </w:r>
          </w:p>
        </w:tc>
        <w:tc>
          <w:tcPr>
            <w:tcW w:w="1778" w:type="dxa"/>
            <w:vMerge w:val="restart"/>
            <w:vAlign w:val="center"/>
          </w:tcPr>
          <w:p w:rsidR="003A3916" w:rsidRPr="00B62B57" w:rsidRDefault="003A3916" w:rsidP="00223FBB">
            <w:pPr>
              <w:pStyle w:val="NoSpacing"/>
              <w:jc w:val="center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 xml:space="preserve">Unit 6 : </w:t>
            </w:r>
          </w:p>
          <w:p w:rsidR="003A3916" w:rsidRPr="00B62B57" w:rsidRDefault="003A3916" w:rsidP="00223FBB">
            <w:pPr>
              <w:pStyle w:val="NoSpacing"/>
              <w:jc w:val="center"/>
              <w:rPr>
                <w:b/>
                <w:i/>
                <w:sz w:val="22"/>
                <w:lang w:val="en-GB"/>
              </w:rPr>
            </w:pPr>
            <w:r>
              <w:rPr>
                <w:b/>
                <w:i/>
                <w:lang w:val="en-GB"/>
              </w:rPr>
              <w:t>Adventures</w:t>
            </w:r>
          </w:p>
        </w:tc>
        <w:tc>
          <w:tcPr>
            <w:tcW w:w="2820" w:type="dxa"/>
            <w:vMerge w:val="restart"/>
            <w:vAlign w:val="center"/>
          </w:tcPr>
          <w:p w:rsidR="003A3916" w:rsidRDefault="003A3916" w:rsidP="00223F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D0C7F">
              <w:rPr>
                <w:rFonts w:ascii="Calibri" w:hAnsi="Calibri"/>
                <w:b/>
                <w:color w:val="000000"/>
                <w:sz w:val="16"/>
                <w:szCs w:val="16"/>
              </w:rPr>
              <w:t>Listening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identify the topic of an adventurerelated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discussion when it is conducted slowly and clearly.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understand the main point in short,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clear, simple messages and pronouncements on simple comparisons,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preferences and reasons.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6"/>
                <w:szCs w:val="16"/>
              </w:rPr>
              <w:t>Spoken Interaction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interact with reasonable ease in short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conversations, provided the other person helps when necessary.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ask and answer questions and exchange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ideas and information on and expressing preferences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and giving reasons.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6"/>
                <w:szCs w:val="16"/>
              </w:rPr>
              <w:t>Spoken Production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use simple descriptive language to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make brief statements about and compare sports and games.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1D0C7F">
              <w:rPr>
                <w:rFonts w:ascii="Calibri" w:hAnsi="Calibri"/>
                <w:b/>
                <w:color w:val="000000"/>
                <w:sz w:val="16"/>
                <w:szCs w:val="16"/>
              </w:rPr>
              <w:t>Reading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read very short, simple texts such as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personal narratives, advertisements and brochures related to an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  <w:t>adventure and find the main points in such materials.</w:t>
            </w:r>
          </w:p>
          <w:p w:rsidR="003A3916" w:rsidRPr="001D0C7F" w:rsidRDefault="003A3916" w:rsidP="00223FBB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1D0C7F">
              <w:rPr>
                <w:rFonts w:ascii="Calibri" w:hAnsi="Calibri"/>
                <w:b/>
                <w:color w:val="000000"/>
                <w:sz w:val="16"/>
                <w:szCs w:val="16"/>
              </w:rPr>
              <w:t>Writing</w:t>
            </w:r>
          </w:p>
          <w:p w:rsidR="003A3916" w:rsidRPr="00252A5C" w:rsidRDefault="003A3916" w:rsidP="00223F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t>• Students will be able to write a short, simple paragraph comparing</w:t>
            </w:r>
          </w:p>
          <w:p w:rsidR="003A3916" w:rsidRDefault="003A3916" w:rsidP="00223F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t>two objects.</w:t>
            </w:r>
          </w:p>
          <w:p w:rsidR="003A3916" w:rsidRPr="00252A5C" w:rsidRDefault="003A3916" w:rsidP="00223F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t>• Students will be able to write a very simple brochure expressing</w:t>
            </w:r>
          </w:p>
          <w:p w:rsidR="003A3916" w:rsidRPr="00252A5C" w:rsidRDefault="003A3916" w:rsidP="00223FB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t>their preference for sports and free time activities.</w:t>
            </w:r>
            <w:r w:rsidRPr="00252A5C">
              <w:rPr>
                <w:rFonts w:ascii="Calibri" w:hAnsi="Calibri"/>
                <w:color w:val="000000"/>
                <w:sz w:val="16"/>
                <w:szCs w:val="16"/>
              </w:rPr>
              <w:br/>
            </w:r>
          </w:p>
        </w:tc>
        <w:tc>
          <w:tcPr>
            <w:tcW w:w="2464" w:type="dxa"/>
            <w:vMerge w:val="restart"/>
            <w:vAlign w:val="center"/>
          </w:tcPr>
          <w:p w:rsidR="003A3916" w:rsidRPr="001D0C7F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1D0C7F"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Advertisements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Brochures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Catalogues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Children’s Encyclopedia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Personal Narratives</w:t>
            </w:r>
          </w:p>
          <w:p w:rsidR="003A3916" w:rsidRPr="001D191F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Activities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Cognates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Flashcards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Listening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Matching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Real-life Tasks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Skimming and Scanning</w:t>
            </w:r>
          </w:p>
          <w:p w:rsidR="003A3916" w:rsidRPr="003D6E39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3D6E39">
              <w:rPr>
                <w:rFonts w:ascii="Calibri" w:hAnsi="Calibri"/>
                <w:color w:val="000000"/>
                <w:sz w:val="18"/>
                <w:szCs w:val="18"/>
              </w:rPr>
              <w:t>Speaking</w:t>
            </w:r>
          </w:p>
        </w:tc>
        <w:tc>
          <w:tcPr>
            <w:tcW w:w="2791" w:type="dxa"/>
            <w:vMerge w:val="restart"/>
            <w:vAlign w:val="center"/>
          </w:tcPr>
          <w:p w:rsidR="003A3916" w:rsidRDefault="003A3916" w:rsidP="00223FBB">
            <w:pPr>
              <w:pStyle w:val="NoSpacing"/>
              <w:jc w:val="center"/>
              <w:rPr>
                <w:b/>
                <w:sz w:val="22"/>
                <w:lang w:val="en-GB"/>
              </w:rPr>
            </w:pPr>
            <w:r w:rsidRPr="00B62B57">
              <w:rPr>
                <w:b/>
                <w:sz w:val="22"/>
                <w:lang w:val="en-GB"/>
              </w:rPr>
              <w:t>Project</w:t>
            </w:r>
          </w:p>
          <w:p w:rsidR="003A3916" w:rsidRPr="00B62B57" w:rsidRDefault="003A3916" w:rsidP="00223FBB">
            <w:pPr>
              <w:pStyle w:val="NoSpacing"/>
              <w:jc w:val="center"/>
              <w:rPr>
                <w:b/>
                <w:sz w:val="22"/>
                <w:lang w:val="en-GB"/>
              </w:rPr>
            </w:pPr>
          </w:p>
          <w:p w:rsidR="003A3916" w:rsidRPr="00B62B57" w:rsidRDefault="003A3916" w:rsidP="00223FBB">
            <w:pPr>
              <w:pStyle w:val="NoSpacing"/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• Students imagine that they are going to organize a surprise </w:t>
            </w:r>
            <w:r w:rsidRPr="00B62B57">
              <w:rPr>
                <w:sz w:val="22"/>
                <w:lang w:val="en-GB"/>
              </w:rPr>
              <w:t>birthday party for a</w:t>
            </w:r>
          </w:p>
          <w:p w:rsidR="003A3916" w:rsidRPr="00B62B57" w:rsidRDefault="003A3916" w:rsidP="00223FBB">
            <w:pPr>
              <w:pStyle w:val="NoSpacing"/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close friend. They prepare an invitation </w:t>
            </w:r>
            <w:r w:rsidRPr="00B62B57">
              <w:rPr>
                <w:sz w:val="22"/>
                <w:lang w:val="en-GB"/>
              </w:rPr>
              <w:t>card to send their</w:t>
            </w:r>
          </w:p>
          <w:p w:rsidR="003A3916" w:rsidRDefault="003A3916" w:rsidP="00223FBB">
            <w:pPr>
              <w:pStyle w:val="NoSpacing"/>
              <w:jc w:val="center"/>
              <w:rPr>
                <w:sz w:val="22"/>
                <w:lang w:val="en-GB"/>
              </w:rPr>
            </w:pPr>
            <w:r w:rsidRPr="00B62B57">
              <w:rPr>
                <w:sz w:val="22"/>
                <w:lang w:val="en-GB"/>
              </w:rPr>
              <w:t>friends.</w:t>
            </w:r>
          </w:p>
          <w:p w:rsidR="003A3916" w:rsidRPr="000571BC" w:rsidRDefault="003A3916" w:rsidP="00223FBB">
            <w:pPr>
              <w:pStyle w:val="NoSpacing"/>
              <w:jc w:val="center"/>
              <w:rPr>
                <w:sz w:val="22"/>
                <w:lang w:val="en-GB"/>
              </w:rPr>
            </w:pPr>
          </w:p>
        </w:tc>
      </w:tr>
      <w:tr w:rsidR="003A3916" w:rsidRPr="000571BC" w:rsidTr="00611AD2">
        <w:trPr>
          <w:cantSplit/>
          <w:trHeight w:val="2217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13-17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34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</w:tr>
      <w:tr w:rsidR="003A3916" w:rsidRPr="000571BC" w:rsidTr="00223FBB">
        <w:trPr>
          <w:cantSplit/>
          <w:trHeight w:val="2692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20-24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34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</w:p>
        </w:tc>
      </w:tr>
    </w:tbl>
    <w:p w:rsidR="003A3916" w:rsidRPr="006A2864" w:rsidRDefault="003A3916" w:rsidP="00BD6013">
      <w:pPr>
        <w:pStyle w:val="NoSpacing"/>
        <w:rPr>
          <w:lang w:val="en-GB"/>
        </w:rPr>
      </w:pPr>
    </w:p>
    <w:p w:rsidR="003A3916" w:rsidRPr="006A2864" w:rsidRDefault="003A3916" w:rsidP="00BD6013">
      <w:pPr>
        <w:pStyle w:val="NoSpacing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3A3916" w:rsidRPr="000571BC" w:rsidTr="00223FBB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3A3916" w:rsidRDefault="003A3916" w:rsidP="00611AD2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27/-03</w:t>
            </w:r>
          </w:p>
          <w:p w:rsidR="003A3916" w:rsidRPr="000571BC" w:rsidRDefault="003A3916" w:rsidP="00611AD2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vAlign w:val="center"/>
          </w:tcPr>
          <w:p w:rsidR="003A3916" w:rsidRDefault="003A3916" w:rsidP="00223FBB">
            <w:pPr>
              <w:rPr>
                <w:b/>
                <w:bCs/>
                <w:lang w:val="en-GB" w:eastAsia="en-US"/>
              </w:rPr>
            </w:pPr>
          </w:p>
          <w:p w:rsidR="003A3916" w:rsidRDefault="003A3916" w:rsidP="00223FBB">
            <w:pPr>
              <w:rPr>
                <w:b/>
                <w:bCs/>
                <w:lang w:val="en-GB" w:eastAsia="en-US"/>
              </w:rPr>
            </w:pPr>
          </w:p>
          <w:p w:rsidR="003A3916" w:rsidRDefault="003A3916" w:rsidP="00223FBB">
            <w:pPr>
              <w:rPr>
                <w:b/>
                <w:bCs/>
                <w:lang w:val="en-GB" w:eastAsia="en-US"/>
              </w:rPr>
            </w:pPr>
            <w:r w:rsidRPr="008B3427">
              <w:rPr>
                <w:b/>
                <w:bCs/>
                <w:lang w:val="en-GB" w:eastAsia="en-US"/>
              </w:rPr>
              <w:t>Describing places</w:t>
            </w:r>
          </w:p>
          <w:p w:rsidR="003A3916" w:rsidRPr="008B3427" w:rsidRDefault="003A3916" w:rsidP="00223FBB">
            <w:pPr>
              <w:rPr>
                <w:b/>
                <w:bCs/>
                <w:lang w:val="en-GB" w:eastAsia="en-US"/>
              </w:rPr>
            </w:pPr>
          </w:p>
          <w:p w:rsidR="003A3916" w:rsidRDefault="003A3916" w:rsidP="00223FBB">
            <w:pPr>
              <w:rPr>
                <w:b/>
                <w:bCs/>
                <w:lang w:val="en-GB" w:eastAsia="en-US"/>
              </w:rPr>
            </w:pPr>
            <w:r w:rsidRPr="008B3427">
              <w:rPr>
                <w:b/>
                <w:bCs/>
                <w:lang w:val="en-GB" w:eastAsia="en-US"/>
              </w:rPr>
              <w:t>Describing the weather</w:t>
            </w:r>
          </w:p>
          <w:p w:rsidR="003A3916" w:rsidRPr="008B3427" w:rsidRDefault="003A3916" w:rsidP="00223FBB">
            <w:pPr>
              <w:rPr>
                <w:b/>
                <w:bCs/>
                <w:lang w:val="en-GB" w:eastAsia="en-US"/>
              </w:rPr>
            </w:pPr>
          </w:p>
          <w:p w:rsidR="003A3916" w:rsidRDefault="003A3916" w:rsidP="00223FBB">
            <w:pPr>
              <w:rPr>
                <w:b/>
                <w:bCs/>
                <w:lang w:val="en-GB" w:eastAsia="en-US"/>
              </w:rPr>
            </w:pPr>
            <w:r w:rsidRPr="008B3427">
              <w:rPr>
                <w:b/>
                <w:bCs/>
                <w:lang w:val="en-GB" w:eastAsia="en-US"/>
              </w:rPr>
              <w:t>Expressing preferences</w:t>
            </w:r>
          </w:p>
          <w:p w:rsidR="003A3916" w:rsidRPr="008B3427" w:rsidRDefault="003A3916" w:rsidP="00223FBB">
            <w:pPr>
              <w:rPr>
                <w:b/>
                <w:bCs/>
                <w:lang w:val="en-GB" w:eastAsia="en-US"/>
              </w:rPr>
            </w:pPr>
          </w:p>
          <w:p w:rsidR="003A3916" w:rsidRDefault="003A3916" w:rsidP="00223FBB">
            <w:pPr>
              <w:rPr>
                <w:b/>
                <w:bCs/>
                <w:lang w:val="en-GB" w:eastAsia="en-US"/>
              </w:rPr>
            </w:pPr>
            <w:r w:rsidRPr="008B3427">
              <w:rPr>
                <w:b/>
                <w:bCs/>
                <w:lang w:val="en-GB" w:eastAsia="en-US"/>
              </w:rPr>
              <w:t>Giving explanations/reasons</w:t>
            </w:r>
          </w:p>
          <w:p w:rsidR="003A3916" w:rsidRPr="008B3427" w:rsidRDefault="003A3916" w:rsidP="00223FBB">
            <w:pPr>
              <w:rPr>
                <w:b/>
                <w:bCs/>
                <w:lang w:val="en-GB" w:eastAsia="en-US"/>
              </w:rPr>
            </w:pPr>
          </w:p>
          <w:p w:rsidR="003A3916" w:rsidRDefault="003A3916" w:rsidP="00223FBB">
            <w:pPr>
              <w:rPr>
                <w:b/>
                <w:bCs/>
                <w:lang w:val="en-GB" w:eastAsia="en-US"/>
              </w:rPr>
            </w:pPr>
            <w:r w:rsidRPr="008B3427">
              <w:rPr>
                <w:b/>
                <w:bCs/>
                <w:lang w:val="en-GB" w:eastAsia="en-US"/>
              </w:rPr>
              <w:t>Making simple comparisons</w:t>
            </w:r>
          </w:p>
          <w:p w:rsidR="003A3916" w:rsidRPr="008B3427" w:rsidRDefault="003A3916" w:rsidP="00223FBB">
            <w:pPr>
              <w:rPr>
                <w:b/>
                <w:bCs/>
                <w:lang w:val="en-GB" w:eastAsia="en-US"/>
              </w:rPr>
            </w:pPr>
          </w:p>
          <w:p w:rsidR="003A3916" w:rsidRDefault="003A3916" w:rsidP="00223FBB">
            <w:pPr>
              <w:rPr>
                <w:b/>
                <w:bCs/>
                <w:lang w:val="en-GB" w:eastAsia="en-US"/>
              </w:rPr>
            </w:pPr>
            <w:r w:rsidRPr="008B3427">
              <w:rPr>
                <w:b/>
                <w:bCs/>
                <w:lang w:val="en-GB" w:eastAsia="en-US"/>
              </w:rPr>
              <w:t>Stating personal opinions</w:t>
            </w:r>
          </w:p>
          <w:p w:rsidR="003A3916" w:rsidRPr="008B3427" w:rsidRDefault="003A3916" w:rsidP="00223FBB">
            <w:pPr>
              <w:rPr>
                <w:b/>
                <w:bCs/>
                <w:lang w:val="en-GB" w:eastAsia="en-US"/>
              </w:rPr>
            </w:pPr>
          </w:p>
          <w:p w:rsidR="003A3916" w:rsidRDefault="003A3916" w:rsidP="00223FBB">
            <w:pPr>
              <w:rPr>
                <w:b/>
                <w:bCs/>
                <w:lang w:val="en-GB" w:eastAsia="en-US"/>
              </w:rPr>
            </w:pPr>
            <w:r w:rsidRPr="008B3427">
              <w:rPr>
                <w:b/>
                <w:bCs/>
                <w:lang w:val="en-GB" w:eastAsia="en-US"/>
              </w:rPr>
              <w:t xml:space="preserve">Talking about past events </w:t>
            </w:r>
          </w:p>
          <w:p w:rsidR="003A3916" w:rsidRPr="000571BC" w:rsidRDefault="003A3916" w:rsidP="00611AD2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3A3916" w:rsidRDefault="003A3916" w:rsidP="00611AD2">
            <w:pPr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The Remembrance of Çanakkale Martyrs</w:t>
            </w:r>
          </w:p>
          <w:p w:rsidR="003A3916" w:rsidRPr="004E1EF2" w:rsidRDefault="003A3916" w:rsidP="00611AD2">
            <w:pPr>
              <w:jc w:val="center"/>
              <w:rPr>
                <w:bCs/>
                <w:sz w:val="20"/>
                <w:lang w:val="en-GB" w:eastAsia="en-US"/>
              </w:rPr>
            </w:pPr>
            <w:r w:rsidRPr="004E1EF2">
              <w:rPr>
                <w:bCs/>
                <w:sz w:val="20"/>
                <w:lang w:val="en-GB" w:eastAsia="en-US"/>
              </w:rPr>
              <w:t>(18 Mart Şehitleri Anma Günü ve Çanakkale Deniz Zaferi)</w:t>
            </w:r>
          </w:p>
          <w:p w:rsidR="003A3916" w:rsidRDefault="003A3916" w:rsidP="00611AD2">
            <w:pPr>
              <w:rPr>
                <w:b/>
                <w:bCs/>
                <w:lang w:val="en-GB" w:eastAsia="en-US"/>
              </w:rPr>
            </w:pPr>
          </w:p>
          <w:p w:rsidR="003A3916" w:rsidRPr="005A1625" w:rsidRDefault="003A3916" w:rsidP="00223FBB">
            <w:pPr>
              <w:rPr>
                <w:b/>
                <w:bCs/>
                <w:lang w:val="en-GB" w:eastAsia="en-US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3A3916" w:rsidRDefault="003A3916" w:rsidP="00223FBB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Unit 7 :</w:t>
            </w:r>
          </w:p>
          <w:p w:rsidR="003A3916" w:rsidRPr="00B62B57" w:rsidRDefault="003A3916" w:rsidP="00223FBB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Tourism</w:t>
            </w:r>
          </w:p>
        </w:tc>
        <w:tc>
          <w:tcPr>
            <w:tcW w:w="2843" w:type="dxa"/>
            <w:vMerge w:val="restart"/>
            <w:vAlign w:val="center"/>
          </w:tcPr>
          <w:p w:rsidR="003A3916" w:rsidRDefault="003A3916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5676A">
              <w:rPr>
                <w:rFonts w:ascii="Calibri" w:hAnsi="Calibri"/>
                <w:b/>
                <w:color w:val="000000"/>
                <w:sz w:val="18"/>
                <w:szCs w:val="18"/>
              </w:rPr>
              <w:t>Listening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understand and extract the essential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information from short, recorded passages dealing with tourism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which is delivered slowly and clearly.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8"/>
                <w:szCs w:val="18"/>
              </w:rPr>
              <w:t>Spoken Interaction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exchange information on topics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related to tourism and popular tourist attractions.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describe their favorite tourist attractions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by giving information about their location, important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features and weather.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make simple comparisons between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different tourist attractions.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8"/>
                <w:szCs w:val="18"/>
              </w:rPr>
              <w:t>Spoken Production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describe their favorite tourist attractions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by using simple phrases and sentences.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express their preference for particular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tourist attractions and give reasons.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676A">
              <w:rPr>
                <w:rFonts w:ascii="Calibri" w:hAnsi="Calibri"/>
                <w:b/>
                <w:color w:val="000000"/>
                <w:sz w:val="18"/>
                <w:szCs w:val="18"/>
              </w:rPr>
              <w:t>Reading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read various texts such as advertisements,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brochures, maps, etc. on tourism to find specific information.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676A">
              <w:rPr>
                <w:rFonts w:ascii="Calibri" w:hAnsi="Calibri"/>
                <w:b/>
                <w:color w:val="000000"/>
                <w:sz w:val="18"/>
                <w:szCs w:val="18"/>
              </w:rPr>
              <w:t>Writing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design a brochure, advertisement or 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postcard about their favorite tourist attraction/s.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5676A">
              <w:rPr>
                <w:rFonts w:ascii="Calibri" w:hAnsi="Calibri"/>
                <w:b/>
                <w:color w:val="000000"/>
                <w:sz w:val="18"/>
                <w:szCs w:val="18"/>
              </w:rPr>
              <w:t>Attitudes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maintain concentration and motivation during a class period</w:t>
            </w:r>
          </w:p>
        </w:tc>
        <w:tc>
          <w:tcPr>
            <w:tcW w:w="2484" w:type="dxa"/>
            <w:vMerge w:val="restart"/>
            <w:vAlign w:val="center"/>
          </w:tcPr>
          <w:p w:rsidR="003A3916" w:rsidRPr="0015676A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15676A"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Advertisements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Brochures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Personal Narratives</w:t>
            </w:r>
          </w:p>
          <w:p w:rsidR="003A3916" w:rsidRPr="001D191F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Activities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Games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Labeling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Reading Comprehension Questions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Real-life Tasks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Skimming and Scanning</w:t>
            </w:r>
          </w:p>
          <w:p w:rsidR="003A3916" w:rsidRPr="0015676A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Speaking</w:t>
            </w:r>
          </w:p>
        </w:tc>
        <w:tc>
          <w:tcPr>
            <w:tcW w:w="2818" w:type="dxa"/>
            <w:vMerge w:val="restart"/>
            <w:vAlign w:val="center"/>
          </w:tcPr>
          <w:p w:rsidR="003A3916" w:rsidRDefault="003A3916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5676A">
              <w:rPr>
                <w:rFonts w:ascii="Calibri" w:hAnsi="Calibri"/>
                <w:b/>
                <w:color w:val="000000"/>
                <w:sz w:val="18"/>
                <w:szCs w:val="18"/>
              </w:rPr>
              <w:t>Project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interview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their friends and ask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about their travel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preferences (cultural,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historical, cuisine),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and then they prepare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an itinerary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plan using maps and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pictures.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prepare 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short travel brochure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for a city/place of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their choice using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visuals.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4B0CB7">
              <w:rPr>
                <w:rFonts w:ascii="Calibri" w:hAnsi="Calibri"/>
                <w:b/>
                <w:color w:val="000000"/>
                <w:sz w:val="18"/>
                <w:szCs w:val="18"/>
              </w:rPr>
              <w:t>FIRST WRITTEN EXAM</w:t>
            </w:r>
          </w:p>
        </w:tc>
      </w:tr>
      <w:tr w:rsidR="003A3916" w:rsidRPr="000571BC" w:rsidTr="00223FBB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</w:tr>
      <w:tr w:rsidR="003A3916" w:rsidRPr="000571BC" w:rsidTr="00223FBB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13-17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</w:tr>
    </w:tbl>
    <w:p w:rsidR="003A3916" w:rsidRPr="006A2864" w:rsidRDefault="003A3916" w:rsidP="00BD6013">
      <w:pPr>
        <w:pStyle w:val="NoSpacing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3A3916" w:rsidRPr="000571BC" w:rsidTr="00223FBB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20-24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vAlign w:val="center"/>
          </w:tcPr>
          <w:p w:rsidR="003A3916" w:rsidRDefault="003A3916" w:rsidP="00223FBB">
            <w:pPr>
              <w:rPr>
                <w:b/>
                <w:lang w:val="en-GB"/>
              </w:rPr>
            </w:pPr>
            <w:r w:rsidRPr="0006077F">
              <w:rPr>
                <w:b/>
                <w:lang w:val="en-GB"/>
              </w:rPr>
              <w:t>Expressing feelings</w:t>
            </w:r>
          </w:p>
          <w:p w:rsidR="003A3916" w:rsidRPr="0006077F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06077F">
              <w:rPr>
                <w:b/>
                <w:lang w:val="en-GB"/>
              </w:rPr>
              <w:t>Expressing likes and dislikes</w:t>
            </w:r>
          </w:p>
          <w:p w:rsidR="003A3916" w:rsidRPr="0006077F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06077F">
              <w:rPr>
                <w:b/>
                <w:lang w:val="en-GB"/>
              </w:rPr>
              <w:t>Expressing obligation</w:t>
            </w:r>
          </w:p>
          <w:p w:rsidR="003A3916" w:rsidRPr="0006077F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06077F">
              <w:rPr>
                <w:b/>
                <w:lang w:val="en-GB"/>
              </w:rPr>
              <w:t>Giving explanations/reasons</w:t>
            </w:r>
          </w:p>
          <w:p w:rsidR="003A3916" w:rsidRPr="0006077F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06077F">
              <w:rPr>
                <w:b/>
                <w:lang w:val="en-GB"/>
              </w:rPr>
              <w:t>Making simple inquiries</w:t>
            </w:r>
          </w:p>
          <w:p w:rsidR="003A3916" w:rsidRPr="0006077F" w:rsidRDefault="003A3916" w:rsidP="00223FBB">
            <w:pPr>
              <w:rPr>
                <w:b/>
                <w:lang w:val="en-GB"/>
              </w:rPr>
            </w:pPr>
          </w:p>
          <w:p w:rsidR="003A3916" w:rsidRPr="000571BC" w:rsidRDefault="003A3916" w:rsidP="00223FBB">
            <w:pPr>
              <w:rPr>
                <w:lang w:val="en-GB"/>
              </w:rPr>
            </w:pPr>
            <w:r w:rsidRPr="0006077F">
              <w:rPr>
                <w:b/>
                <w:lang w:val="en-GB"/>
              </w:rPr>
              <w:t xml:space="preserve">Making simple suggestions </w:t>
            </w:r>
          </w:p>
        </w:tc>
        <w:tc>
          <w:tcPr>
            <w:tcW w:w="1790" w:type="dxa"/>
            <w:vMerge w:val="restart"/>
            <w:vAlign w:val="center"/>
          </w:tcPr>
          <w:p w:rsidR="003A3916" w:rsidRDefault="003A3916" w:rsidP="00223FB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Unit 8 : </w:t>
            </w:r>
          </w:p>
          <w:p w:rsidR="003A3916" w:rsidRPr="00B62B57" w:rsidRDefault="003A3916" w:rsidP="00223FBB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Chores</w:t>
            </w:r>
          </w:p>
        </w:tc>
        <w:tc>
          <w:tcPr>
            <w:tcW w:w="2843" w:type="dxa"/>
            <w:vMerge w:val="restart"/>
            <w:vAlign w:val="center"/>
          </w:tcPr>
          <w:p w:rsidR="003A3916" w:rsidRDefault="003A3916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2E6046">
              <w:rPr>
                <w:rFonts w:ascii="Calibri" w:hAnsi="Calibri"/>
                <w:b/>
                <w:color w:val="000000"/>
                <w:sz w:val="18"/>
                <w:szCs w:val="18"/>
              </w:rPr>
              <w:t>Listening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identify the main point of a short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talk describing the responsibilities of different people.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understand people’s obligations,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feelings and dislikes.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follow changes of topic during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factual, short talks and form an idea of the main content.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8"/>
                <w:szCs w:val="18"/>
              </w:rPr>
              <w:t>Spoken Interaction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communicate during simple,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routine tasks requiring a direct exchange of information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asking about the responsibilities of others and expressing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their own responsibilities.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8"/>
                <w:szCs w:val="18"/>
              </w:rPr>
              <w:t>Spoken Production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describe in simple terms their obligations,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dislikes and feelings and make simple suggestions.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E6046">
              <w:rPr>
                <w:rFonts w:ascii="Calibri" w:hAnsi="Calibri"/>
                <w:b/>
                <w:color w:val="000000"/>
                <w:sz w:val="18"/>
                <w:szCs w:val="18"/>
              </w:rPr>
              <w:t>Reading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read very short, simple diaries and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journal entries describing a person’s daily responsibilities.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2E6046">
              <w:rPr>
                <w:rFonts w:ascii="Calibri" w:hAnsi="Calibri"/>
                <w:b/>
                <w:color w:val="000000"/>
                <w:sz w:val="18"/>
                <w:szCs w:val="18"/>
              </w:rPr>
              <w:t>Writing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write short, simple poems about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their feelings in relation to their obligations at home and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school.</w:t>
            </w:r>
          </w:p>
        </w:tc>
        <w:tc>
          <w:tcPr>
            <w:tcW w:w="2484" w:type="dxa"/>
            <w:vMerge w:val="restart"/>
            <w:vAlign w:val="center"/>
          </w:tcPr>
          <w:p w:rsidR="003A3916" w:rsidRPr="002E6046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2E6046">
              <w:rPr>
                <w:rFonts w:ascii="Calibri" w:hAnsi="Calibri"/>
                <w:b/>
                <w:color w:val="000000"/>
                <w:sz w:val="18"/>
                <w:szCs w:val="18"/>
              </w:rPr>
              <w:t xml:space="preserve"> Texts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News Reports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Personal Narratives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Questionnaires</w:t>
            </w:r>
          </w:p>
          <w:p w:rsidR="003A3916" w:rsidRPr="001D191F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Activities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Guessing word meaning from context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Labeling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Listening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Questions and Answers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Real-life Tasks</w:t>
            </w:r>
          </w:p>
          <w:p w:rsidR="003A3916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Skimming and Scanning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Speaking</w:t>
            </w:r>
          </w:p>
          <w:p w:rsidR="003A3916" w:rsidRDefault="003A3916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3A3916" w:rsidRDefault="003A3916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2E6046">
              <w:rPr>
                <w:rFonts w:ascii="Calibri" w:hAnsi="Calibri"/>
                <w:b/>
                <w:color w:val="000000"/>
                <w:sz w:val="18"/>
                <w:szCs w:val="18"/>
              </w:rPr>
              <w:t>Project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write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 short paragraph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titled “Chores.”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They explain the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responsibilities of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each of their family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members. They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write at least three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responsibilities for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each family member.</w:t>
            </w:r>
          </w:p>
        </w:tc>
      </w:tr>
      <w:tr w:rsidR="003A3916" w:rsidRPr="000571BC" w:rsidTr="00223FBB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27-31</w:t>
            </w:r>
          </w:p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</w:tr>
      <w:tr w:rsidR="003A3916" w:rsidRPr="000571BC" w:rsidTr="00223FBB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03-07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</w:tr>
    </w:tbl>
    <w:p w:rsidR="003A3916" w:rsidRPr="006A2864" w:rsidRDefault="003A3916" w:rsidP="00BD6013">
      <w:pPr>
        <w:spacing w:after="200" w:line="276" w:lineRule="auto"/>
        <w:rPr>
          <w:lang w:val="en-GB"/>
        </w:rPr>
      </w:pPr>
    </w:p>
    <w:p w:rsidR="003A3916" w:rsidRPr="006A2864" w:rsidRDefault="003A3916" w:rsidP="00BD6013">
      <w:pPr>
        <w:jc w:val="center"/>
        <w:rPr>
          <w:sz w:val="4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3A3916" w:rsidRPr="000571BC" w:rsidTr="00223FBB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10-14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vAlign w:val="center"/>
          </w:tcPr>
          <w:p w:rsidR="003A3916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DF13F9">
              <w:rPr>
                <w:b/>
                <w:lang w:val="en-GB"/>
              </w:rPr>
              <w:t>Describing what people are doing now</w:t>
            </w:r>
          </w:p>
          <w:p w:rsidR="003A3916" w:rsidRPr="00DF13F9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DF13F9">
              <w:rPr>
                <w:b/>
                <w:lang w:val="en-GB"/>
              </w:rPr>
              <w:t>Describing what people do regularly</w:t>
            </w:r>
          </w:p>
          <w:p w:rsidR="003A3916" w:rsidRPr="00DF13F9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DF13F9">
              <w:rPr>
                <w:b/>
                <w:lang w:val="en-GB"/>
              </w:rPr>
              <w:t>Giving explanations/reasons</w:t>
            </w:r>
          </w:p>
          <w:p w:rsidR="003A3916" w:rsidRPr="00DF13F9" w:rsidRDefault="003A3916" w:rsidP="00223FBB">
            <w:pPr>
              <w:rPr>
                <w:b/>
                <w:lang w:val="en-GB"/>
              </w:rPr>
            </w:pPr>
          </w:p>
          <w:p w:rsidR="003A3916" w:rsidRDefault="003A3916" w:rsidP="00223FBB">
            <w:pPr>
              <w:rPr>
                <w:b/>
                <w:lang w:val="en-GB"/>
              </w:rPr>
            </w:pPr>
            <w:r w:rsidRPr="00DF13F9">
              <w:rPr>
                <w:b/>
                <w:lang w:val="en-GB"/>
              </w:rPr>
              <w:t xml:space="preserve">Talking about past events </w:t>
            </w:r>
          </w:p>
          <w:p w:rsidR="003A3916" w:rsidRPr="000571BC" w:rsidRDefault="003A3916" w:rsidP="001E361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23</w:t>
            </w:r>
            <w:r w:rsidRPr="000571BC">
              <w:rPr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b/>
                <w:bCs/>
                <w:lang w:val="en-GB" w:eastAsia="en-US"/>
              </w:rPr>
              <w:t xml:space="preserve"> April</w:t>
            </w:r>
          </w:p>
          <w:p w:rsidR="003A3916" w:rsidRDefault="003A3916" w:rsidP="001E361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National Sovereignty and Children’s Day</w:t>
            </w:r>
          </w:p>
          <w:p w:rsidR="003A3916" w:rsidRDefault="003A3916" w:rsidP="001E361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A8267B">
              <w:rPr>
                <w:bCs/>
                <w:sz w:val="20"/>
                <w:lang w:val="en-GB" w:eastAsia="en-US"/>
              </w:rPr>
              <w:t>(23 Nisan Ulusal Egemenlik ve Çocuk Bayramı)</w:t>
            </w:r>
          </w:p>
          <w:p w:rsidR="003A3916" w:rsidRDefault="003A3916" w:rsidP="001E361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3A3916" w:rsidRDefault="003A3916" w:rsidP="001E361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1</w:t>
            </w:r>
            <w:r>
              <w:rPr>
                <w:b/>
                <w:bCs/>
                <w:vertAlign w:val="superscript"/>
                <w:lang w:val="en-GB" w:eastAsia="en-US"/>
              </w:rPr>
              <w:t xml:space="preserve">st </w:t>
            </w:r>
            <w:r>
              <w:rPr>
                <w:b/>
                <w:bCs/>
                <w:lang w:val="en-GB" w:eastAsia="en-US"/>
              </w:rPr>
              <w:t>May International Workers’ Day</w:t>
            </w:r>
          </w:p>
          <w:p w:rsidR="003A3916" w:rsidRPr="000571BC" w:rsidRDefault="003A3916" w:rsidP="001E3613">
            <w:pPr>
              <w:rPr>
                <w:lang w:val="en-GB"/>
              </w:rPr>
            </w:pPr>
            <w:r>
              <w:rPr>
                <w:bCs/>
                <w:sz w:val="20"/>
                <w:lang w:val="en-GB" w:eastAsia="en-US"/>
              </w:rPr>
              <w:t>(1 Mayıs Emek ve Dayanışma Günü</w:t>
            </w:r>
          </w:p>
        </w:tc>
        <w:tc>
          <w:tcPr>
            <w:tcW w:w="1790" w:type="dxa"/>
            <w:vMerge w:val="restart"/>
            <w:vAlign w:val="center"/>
          </w:tcPr>
          <w:p w:rsidR="003A3916" w:rsidRDefault="003A3916" w:rsidP="00223FB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Unit 9 :</w:t>
            </w:r>
          </w:p>
          <w:p w:rsidR="003A3916" w:rsidRPr="008503E7" w:rsidRDefault="003A3916" w:rsidP="00223FBB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Science</w:t>
            </w:r>
          </w:p>
        </w:tc>
        <w:tc>
          <w:tcPr>
            <w:tcW w:w="2843" w:type="dxa"/>
            <w:vMerge w:val="restart"/>
            <w:vAlign w:val="center"/>
          </w:tcPr>
          <w:p w:rsidR="003A3916" w:rsidRPr="001D191F" w:rsidRDefault="003A3916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Listening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recognize and report main ideas and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key information in short recorded passages about the topic of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science.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8"/>
                <w:szCs w:val="18"/>
              </w:rPr>
              <w:t>Spoken Interaction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ask people questions about what others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are doing at the moment.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involve in simple discussions about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scientific achievements.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8"/>
                <w:szCs w:val="18"/>
              </w:rPr>
              <w:t>Spoken Production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talk about what people are doing.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present information about scientific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achievements by using a series of phrases and simple sentences.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Reading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understand short simple texts related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to what people are doing and/or usually do.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identify main ideas and supporting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details in short passages about science.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Writing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write simple sentences and phrases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about what people are doing.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write simple descriptions about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scientific achievements.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Compensation Strategies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say when they do not understand.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• Students will be able to use a word or phrase that means the</w:t>
            </w: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br/>
              <w:t>same thing when they can’t think of a word.</w:t>
            </w:r>
          </w:p>
        </w:tc>
        <w:tc>
          <w:tcPr>
            <w:tcW w:w="2484" w:type="dxa"/>
            <w:vMerge w:val="restart"/>
          </w:tcPr>
          <w:p w:rsidR="003A3916" w:rsidRPr="002E6046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2E6046"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Brochures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Children’s Encyclopedia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Diaries/Journal Entries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Notes and Messages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Tables</w:t>
            </w:r>
          </w:p>
          <w:p w:rsidR="003A3916" w:rsidRPr="001D191F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Activities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Cognates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Drama/Miming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Labeling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Listening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Matching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Questions and Answers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Reading Comprehension Questions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Real-life Tasks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Role-play and Simulations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Speaking</w:t>
            </w:r>
          </w:p>
        </w:tc>
        <w:tc>
          <w:tcPr>
            <w:tcW w:w="2818" w:type="dxa"/>
            <w:vMerge w:val="restart"/>
          </w:tcPr>
          <w:p w:rsidR="003A3916" w:rsidRDefault="003A3916" w:rsidP="009E232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1D191F">
              <w:rPr>
                <w:rFonts w:ascii="Calibri" w:hAnsi="Calibri"/>
                <w:b/>
                <w:color w:val="000000"/>
                <w:sz w:val="18"/>
                <w:szCs w:val="18"/>
              </w:rPr>
              <w:t>Projects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prepare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 science museum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brochure which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gives information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about the exhibitions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and experiments.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prepare 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poster about scientific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inventions/discoveries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that have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helped the world.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search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through a website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providing information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for kids about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science and scientific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achievements,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choose an article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or report that is of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interest to them, and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write a summary of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the article for their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friends.</w:t>
            </w:r>
          </w:p>
          <w:p w:rsidR="003A3916" w:rsidRDefault="003A3916" w:rsidP="009E2323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996754">
              <w:rPr>
                <w:rFonts w:ascii="Calibri" w:hAnsi="Calibri"/>
                <w:b/>
                <w:color w:val="000000"/>
                <w:sz w:val="18"/>
                <w:szCs w:val="18"/>
              </w:rPr>
              <w:t>TEOG EXAM</w:t>
            </w:r>
            <w:r w:rsidRPr="00996754">
              <w:rPr>
                <w:rFonts w:ascii="Calibri" w:hAnsi="Calibri"/>
                <w:b/>
                <w:color w:val="000000"/>
                <w:sz w:val="18"/>
                <w:szCs w:val="18"/>
              </w:rPr>
              <w:br/>
            </w:r>
          </w:p>
        </w:tc>
      </w:tr>
      <w:tr w:rsidR="003A3916" w:rsidRPr="000571BC" w:rsidTr="00223FBB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17-21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3A3916" w:rsidRPr="000571BC" w:rsidRDefault="003A3916" w:rsidP="00223FB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3A3916" w:rsidRPr="000571BC" w:rsidTr="00223FBB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24-28 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3A3916" w:rsidRPr="000571BC" w:rsidRDefault="003A3916" w:rsidP="00223FB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3A3916" w:rsidRPr="000571BC" w:rsidTr="00223FBB">
        <w:trPr>
          <w:cantSplit/>
          <w:trHeight w:val="2339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01-05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3A3916" w:rsidRPr="000571BC" w:rsidRDefault="003A3916" w:rsidP="00223FB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</w:tbl>
    <w:p w:rsidR="003A3916" w:rsidRPr="006A2864" w:rsidRDefault="003A3916" w:rsidP="00BD6013">
      <w:pPr>
        <w:jc w:val="center"/>
        <w:rPr>
          <w:sz w:val="18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3A3916" w:rsidRPr="000571BC" w:rsidTr="00223FBB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08-12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vAlign w:val="center"/>
          </w:tcPr>
          <w:p w:rsidR="003A3916" w:rsidRDefault="003A3916" w:rsidP="009E232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60729">
              <w:rPr>
                <w:b/>
                <w:lang w:val="en-GB"/>
              </w:rPr>
              <w:t>Giving explanations/reasons</w:t>
            </w:r>
          </w:p>
          <w:p w:rsidR="003A3916" w:rsidRPr="00260729" w:rsidRDefault="003A3916" w:rsidP="009E232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3A3916" w:rsidRDefault="003A3916" w:rsidP="009E232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60729">
              <w:rPr>
                <w:b/>
                <w:lang w:val="en-GB"/>
              </w:rPr>
              <w:t>Making comparisons</w:t>
            </w:r>
          </w:p>
          <w:p w:rsidR="003A3916" w:rsidRDefault="003A3916" w:rsidP="00223FBB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  <w:p w:rsidR="003A3916" w:rsidRDefault="003A3916" w:rsidP="00223FBB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  <w:p w:rsidR="003A3916" w:rsidRPr="0009690A" w:rsidRDefault="003A3916" w:rsidP="00223FBB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3A3916" w:rsidRPr="0009690A" w:rsidRDefault="003A3916" w:rsidP="00223FB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9690A">
              <w:rPr>
                <w:b/>
                <w:bCs/>
                <w:lang w:val="en-GB" w:eastAsia="en-US"/>
              </w:rPr>
              <w:t>Youth and Sports Day</w:t>
            </w:r>
          </w:p>
          <w:p w:rsidR="003A3916" w:rsidRDefault="003A3916" w:rsidP="00223FB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09690A">
              <w:rPr>
                <w:bCs/>
                <w:sz w:val="20"/>
                <w:lang w:val="en-GB" w:eastAsia="en-US"/>
              </w:rPr>
              <w:t xml:space="preserve">(19 Mayıs </w:t>
            </w:r>
            <w:r>
              <w:rPr>
                <w:bCs/>
                <w:sz w:val="20"/>
                <w:lang w:val="en-GB" w:eastAsia="en-US"/>
              </w:rPr>
              <w:t xml:space="preserve">Atatürk’ü Anma </w:t>
            </w:r>
            <w:r w:rsidRPr="0009690A">
              <w:rPr>
                <w:bCs/>
                <w:sz w:val="20"/>
                <w:lang w:val="en-GB" w:eastAsia="en-US"/>
              </w:rPr>
              <w:t>Gençlik ve Spor Bayramı)</w:t>
            </w:r>
          </w:p>
          <w:p w:rsidR="003A3916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3A3916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3A3916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3A3916" w:rsidRPr="00260729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3A3916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60729">
              <w:rPr>
                <w:b/>
                <w:lang w:val="en-GB"/>
              </w:rPr>
              <w:t>Making predictions about the future</w:t>
            </w:r>
          </w:p>
          <w:p w:rsidR="003A3916" w:rsidRPr="00260729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3A3916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60729">
              <w:rPr>
                <w:b/>
                <w:lang w:val="en-GB"/>
              </w:rPr>
              <w:t>Making simple inquiries</w:t>
            </w:r>
          </w:p>
          <w:p w:rsidR="003A3916" w:rsidRPr="00260729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3A3916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60729">
              <w:rPr>
                <w:b/>
                <w:lang w:val="en-GB"/>
              </w:rPr>
              <w:t>Making simple suggestions</w:t>
            </w:r>
          </w:p>
          <w:p w:rsidR="003A3916" w:rsidRPr="00260729" w:rsidRDefault="003A3916" w:rsidP="00223FB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3A3916" w:rsidRPr="000571BC" w:rsidRDefault="003A3916" w:rsidP="00223FB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60729">
              <w:rPr>
                <w:b/>
                <w:lang w:val="en-GB"/>
              </w:rPr>
              <w:t xml:space="preserve">Stating personal opinions </w:t>
            </w:r>
          </w:p>
        </w:tc>
        <w:tc>
          <w:tcPr>
            <w:tcW w:w="1790" w:type="dxa"/>
            <w:vMerge w:val="restart"/>
            <w:vAlign w:val="center"/>
          </w:tcPr>
          <w:p w:rsidR="003A3916" w:rsidRDefault="003A3916" w:rsidP="00223FB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Unit 10 : </w:t>
            </w:r>
          </w:p>
          <w:p w:rsidR="003A3916" w:rsidRPr="008503E7" w:rsidRDefault="003A3916" w:rsidP="00223FB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Natural Forces</w:t>
            </w:r>
          </w:p>
        </w:tc>
        <w:tc>
          <w:tcPr>
            <w:tcW w:w="2843" w:type="dxa"/>
            <w:vMerge w:val="restart"/>
            <w:vAlign w:val="center"/>
          </w:tcPr>
          <w:p w:rsidR="003A3916" w:rsidRPr="006026F5" w:rsidRDefault="003A3916" w:rsidP="001E3613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0D7728">
              <w:rPr>
                <w:rFonts w:ascii="Calibri" w:hAnsi="Calibri"/>
                <w:b/>
                <w:color w:val="000000"/>
                <w:sz w:val="16"/>
                <w:szCs w:val="16"/>
              </w:rPr>
              <w:t>Listening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identify the main point of TV news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and reports about natural disasters.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understand phrases and expressions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related to the same topic provided speech is clearly and slowly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articulated.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6"/>
                <w:szCs w:val="16"/>
              </w:rPr>
              <w:t>Spoken Interaction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communicate in a simple task requiring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a direct exchange of information on making predictions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about the future of Planet Earth, asking and responding to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questions.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express reasons to support their predictions.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701DF1">
              <w:rPr>
                <w:rFonts w:ascii="Calibri" w:hAnsi="Calibri"/>
                <w:b/>
                <w:color w:val="000000"/>
                <w:sz w:val="16"/>
                <w:szCs w:val="16"/>
              </w:rPr>
              <w:t>Spoken Production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make simple suggestions about saving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the earth from natural disasters.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express their personal opinions about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the causes of natural disasters, giving reasons as a short series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of simple phrases and sentences.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0D7728">
              <w:rPr>
                <w:rFonts w:ascii="Calibri" w:hAnsi="Calibri"/>
                <w:b/>
                <w:color w:val="000000"/>
                <w:sz w:val="16"/>
                <w:szCs w:val="16"/>
              </w:rPr>
              <w:t>Reading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identify specific information in simpler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written texts containing the highest frequency vocabulary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such as brochures and short newspaper articles that describe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natural events.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0D7728">
              <w:rPr>
                <w:rFonts w:ascii="Calibri" w:hAnsi="Calibri"/>
                <w:b/>
                <w:color w:val="000000"/>
                <w:sz w:val="16"/>
                <w:szCs w:val="16"/>
              </w:rPr>
              <w:t>Writing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write short, simple messages expressing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predictions and giving reasons about the future of their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planet by using simple connectors to give reasons.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</w:r>
            <w:r w:rsidRPr="000D7728">
              <w:rPr>
                <w:rFonts w:ascii="Calibri" w:hAnsi="Calibri"/>
                <w:b/>
                <w:color w:val="000000"/>
                <w:sz w:val="16"/>
                <w:szCs w:val="16"/>
              </w:rPr>
              <w:t>Compensation Strategies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answer straightforward follow-up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questions if asked for clarification.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ask for more information to check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their understanding when needed.</w:t>
            </w:r>
          </w:p>
        </w:tc>
        <w:tc>
          <w:tcPr>
            <w:tcW w:w="2484" w:type="dxa"/>
            <w:vMerge w:val="restart"/>
          </w:tcPr>
          <w:p w:rsidR="003A3916" w:rsidRPr="000D7728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0D7728">
              <w:rPr>
                <w:rFonts w:ascii="Calibri" w:hAnsi="Calibri"/>
                <w:b/>
                <w:color w:val="000000"/>
                <w:sz w:val="18"/>
                <w:szCs w:val="18"/>
              </w:rPr>
              <w:t>Texts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Brochures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Children’s Encyclopedia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News Reports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Personal Narratives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Weather Reports</w:t>
            </w:r>
          </w:p>
          <w:p w:rsidR="003A3916" w:rsidRPr="000D7728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0D7728">
              <w:rPr>
                <w:rFonts w:ascii="Calibri" w:hAnsi="Calibri"/>
                <w:b/>
                <w:color w:val="000000"/>
                <w:sz w:val="18"/>
                <w:szCs w:val="18"/>
              </w:rPr>
              <w:t>Activities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Drawing and Coloring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Listening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Reading Comprehension Questions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Real-life Tasks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Speaking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Skimming and Scanning</w:t>
            </w:r>
          </w:p>
        </w:tc>
        <w:tc>
          <w:tcPr>
            <w:tcW w:w="2818" w:type="dxa"/>
            <w:vMerge w:val="restart"/>
          </w:tcPr>
          <w:p w:rsidR="003A3916" w:rsidRDefault="003A3916" w:rsidP="00223FB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D7728">
              <w:rPr>
                <w:rFonts w:ascii="Calibri" w:hAnsi="Calibri"/>
                <w:b/>
                <w:color w:val="000000"/>
                <w:sz w:val="18"/>
                <w:szCs w:val="18"/>
              </w:rPr>
              <w:t>Projects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prepare 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poster which shows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possible natural disasters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in the future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and write about their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causes.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compare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natural disasters.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0D7728">
              <w:rPr>
                <w:rFonts w:ascii="Calibri" w:hAnsi="Calibri"/>
                <w:b/>
                <w:color w:val="000000"/>
                <w:sz w:val="18"/>
                <w:szCs w:val="18"/>
              </w:rPr>
              <w:t>Dossier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• Students complete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and hand in the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European Language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  <w:t>Portfolio.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6026F5">
              <w:rPr>
                <w:rFonts w:ascii="Calibri" w:hAnsi="Calibri"/>
                <w:b/>
                <w:color w:val="000000"/>
                <w:sz w:val="22"/>
                <w:szCs w:val="22"/>
              </w:rPr>
              <w:t>THIRD WRITTEN EXAM</w:t>
            </w:r>
          </w:p>
        </w:tc>
      </w:tr>
      <w:tr w:rsidR="003A3916" w:rsidRPr="000571BC" w:rsidTr="00223FBB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15-19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</w:tr>
      <w:tr w:rsidR="003A3916" w:rsidRPr="000571BC" w:rsidTr="00223FBB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22-26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</w:tr>
      <w:tr w:rsidR="003A3916" w:rsidRPr="000571BC" w:rsidTr="00223FBB">
        <w:trPr>
          <w:cantSplit/>
          <w:trHeight w:val="2477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29/-02</w:t>
            </w:r>
          </w:p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JUNE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3A3916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3A3916" w:rsidRPr="000571BC" w:rsidRDefault="003A3916" w:rsidP="00223FBB">
            <w:pPr>
              <w:rPr>
                <w:lang w:val="en-GB"/>
              </w:rPr>
            </w:pPr>
          </w:p>
        </w:tc>
      </w:tr>
    </w:tbl>
    <w:p w:rsidR="003A3916" w:rsidRPr="006A2864" w:rsidRDefault="003A3916" w:rsidP="00BD6013">
      <w:pPr>
        <w:jc w:val="center"/>
        <w:rPr>
          <w:sz w:val="40"/>
          <w:lang w:val="en-GB"/>
        </w:rPr>
      </w:pPr>
    </w:p>
    <w:tbl>
      <w:tblPr>
        <w:tblW w:w="15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502"/>
        <w:gridCol w:w="1806"/>
        <w:gridCol w:w="2868"/>
        <w:gridCol w:w="2506"/>
        <w:gridCol w:w="2843"/>
      </w:tblGrid>
      <w:tr w:rsidR="003A3916" w:rsidRPr="000571BC" w:rsidTr="001E3613">
        <w:trPr>
          <w:cantSplit/>
          <w:trHeight w:val="4378"/>
        </w:trPr>
        <w:tc>
          <w:tcPr>
            <w:tcW w:w="1101" w:type="dxa"/>
            <w:textDirection w:val="btLr"/>
            <w:vAlign w:val="center"/>
          </w:tcPr>
          <w:p w:rsidR="003A3916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05-09</w:t>
            </w:r>
          </w:p>
          <w:p w:rsidR="003A3916" w:rsidRPr="000571BC" w:rsidRDefault="003A3916" w:rsidP="00223FB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JUNE</w:t>
            </w:r>
          </w:p>
        </w:tc>
        <w:tc>
          <w:tcPr>
            <w:tcW w:w="992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3A3916" w:rsidRPr="000571BC" w:rsidRDefault="003A3916" w:rsidP="00223FB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02" w:type="dxa"/>
            <w:vAlign w:val="center"/>
          </w:tcPr>
          <w:p w:rsidR="003A3916" w:rsidRPr="0009690A" w:rsidRDefault="003A3916" w:rsidP="00223FBB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Revision of the past subjects</w:t>
            </w:r>
          </w:p>
        </w:tc>
        <w:tc>
          <w:tcPr>
            <w:tcW w:w="1806" w:type="dxa"/>
            <w:vAlign w:val="center"/>
          </w:tcPr>
          <w:p w:rsidR="003A3916" w:rsidRPr="0009690A" w:rsidRDefault="003A3916" w:rsidP="00223FBB">
            <w:pPr>
              <w:rPr>
                <w:b/>
                <w:i/>
                <w:lang w:val="en-GB"/>
              </w:rPr>
            </w:pPr>
            <w:r w:rsidRPr="0009690A">
              <w:rPr>
                <w:b/>
                <w:i/>
                <w:lang w:val="en-GB"/>
              </w:rPr>
              <w:t>Consolidation</w:t>
            </w:r>
          </w:p>
        </w:tc>
        <w:tc>
          <w:tcPr>
            <w:tcW w:w="2868" w:type="dxa"/>
            <w:vAlign w:val="center"/>
          </w:tcPr>
          <w:p w:rsidR="003A3916" w:rsidRDefault="003A3916" w:rsidP="00223FBB">
            <w:pPr>
              <w:rPr>
                <w:b/>
                <w:lang w:val="en-GB"/>
              </w:rPr>
            </w:pPr>
            <w:r w:rsidRPr="000D7728">
              <w:rPr>
                <w:rFonts w:ascii="Calibri" w:hAnsi="Calibri"/>
                <w:b/>
                <w:color w:val="000000"/>
                <w:sz w:val="16"/>
                <w:szCs w:val="16"/>
              </w:rPr>
              <w:t>Reading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identify specific information in simpler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written texts containing the highest frequency vocabulary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such as brochures and short newspaper articles that describe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natural events.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</w:r>
          </w:p>
          <w:p w:rsidR="003A3916" w:rsidRPr="0009690A" w:rsidRDefault="003A3916" w:rsidP="00223FBB">
            <w:pPr>
              <w:rPr>
                <w:b/>
                <w:lang w:val="en-GB"/>
              </w:rPr>
            </w:pPr>
          </w:p>
        </w:tc>
        <w:tc>
          <w:tcPr>
            <w:tcW w:w="2506" w:type="dxa"/>
            <w:vAlign w:val="center"/>
          </w:tcPr>
          <w:p w:rsidR="003A3916" w:rsidRPr="001D191F" w:rsidRDefault="003A3916" w:rsidP="00223FBB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Brochures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Children’s Encyclopedia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News Reports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Personal Narratives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Weather Reports</w:t>
            </w:r>
          </w:p>
          <w:p w:rsidR="003A3916" w:rsidRPr="000D7728" w:rsidRDefault="003A3916" w:rsidP="00223FBB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0D7728">
              <w:rPr>
                <w:rFonts w:ascii="Calibri" w:hAnsi="Calibri"/>
                <w:b/>
                <w:color w:val="000000"/>
                <w:sz w:val="18"/>
                <w:szCs w:val="18"/>
              </w:rPr>
              <w:t>Activities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Drawing and Coloring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Listening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Reading Comprehension Questions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Real-life Tasks</w:t>
            </w:r>
          </w:p>
          <w:p w:rsidR="003A3916" w:rsidRPr="001D191F" w:rsidRDefault="003A3916" w:rsidP="00223FBB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Speaking</w:t>
            </w:r>
          </w:p>
          <w:p w:rsidR="003A3916" w:rsidRPr="006026F5" w:rsidRDefault="003A3916" w:rsidP="00223FBB">
            <w:pPr>
              <w:rPr>
                <w:lang w:val="en-GB"/>
              </w:rPr>
            </w:pPr>
          </w:p>
        </w:tc>
        <w:tc>
          <w:tcPr>
            <w:tcW w:w="2843" w:type="dxa"/>
            <w:vAlign w:val="center"/>
          </w:tcPr>
          <w:p w:rsidR="003A3916" w:rsidRPr="006026F5" w:rsidRDefault="003A3916" w:rsidP="00223FBB">
            <w:pPr>
              <w:rPr>
                <w:lang w:val="en-GB"/>
              </w:rPr>
            </w:pPr>
          </w:p>
        </w:tc>
      </w:tr>
      <w:tr w:rsidR="003A3916" w:rsidRPr="000571BC" w:rsidTr="00223FBB">
        <w:trPr>
          <w:trHeight w:val="787"/>
        </w:trPr>
        <w:tc>
          <w:tcPr>
            <w:tcW w:w="15752" w:type="dxa"/>
            <w:gridSpan w:val="8"/>
            <w:vAlign w:val="center"/>
          </w:tcPr>
          <w:p w:rsidR="003A3916" w:rsidRPr="000571BC" w:rsidRDefault="003A3916" w:rsidP="00223FB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ACADEMIC YEAR</w:t>
            </w:r>
          </w:p>
        </w:tc>
      </w:tr>
    </w:tbl>
    <w:p w:rsidR="003A3916" w:rsidRDefault="003A3916" w:rsidP="00BD6013">
      <w:pPr>
        <w:jc w:val="center"/>
        <w:rPr>
          <w:sz w:val="40"/>
          <w:lang w:val="en-GB"/>
        </w:rPr>
      </w:pPr>
    </w:p>
    <w:p w:rsidR="003A3916" w:rsidRDefault="003A3916" w:rsidP="00AA1F5E">
      <w:pPr>
        <w:rPr>
          <w:sz w:val="28"/>
          <w:szCs w:val="28"/>
          <w:lang w:val="en-GB"/>
        </w:rPr>
      </w:pPr>
    </w:p>
    <w:p w:rsidR="003A3916" w:rsidRPr="00AA1F5E" w:rsidRDefault="003A3916" w:rsidP="00AA1F5E">
      <w:pPr>
        <w:jc w:val="center"/>
        <w:rPr>
          <w:sz w:val="28"/>
          <w:szCs w:val="28"/>
          <w:lang w:val="en-GB"/>
        </w:rPr>
      </w:pPr>
      <w:r w:rsidRPr="00AA1F5E">
        <w:rPr>
          <w:sz w:val="28"/>
          <w:szCs w:val="28"/>
          <w:lang w:val="en-GB"/>
        </w:rPr>
        <w:t xml:space="preserve">Ridad ATİKOL           E.Eylem GÜRÜN </w:t>
      </w:r>
      <w:r>
        <w:rPr>
          <w:sz w:val="28"/>
          <w:szCs w:val="28"/>
          <w:lang w:val="en-GB"/>
        </w:rPr>
        <w:t xml:space="preserve">        </w:t>
      </w:r>
      <w:r w:rsidRPr="00AA1F5E">
        <w:rPr>
          <w:sz w:val="28"/>
          <w:szCs w:val="28"/>
          <w:lang w:val="en-GB"/>
        </w:rPr>
        <w:t xml:space="preserve">Yurdagül YILMAZ ŞAMASOR               Zeynep ÖZEKİNCİ </w:t>
      </w:r>
      <w:r>
        <w:rPr>
          <w:sz w:val="28"/>
          <w:szCs w:val="28"/>
          <w:lang w:val="en-GB"/>
        </w:rPr>
        <w:t xml:space="preserve">         </w:t>
      </w:r>
      <w:r w:rsidRPr="00AA1F5E">
        <w:rPr>
          <w:sz w:val="28"/>
          <w:szCs w:val="28"/>
          <w:lang w:val="en-GB"/>
        </w:rPr>
        <w:t>Ayhan ERSOY</w:t>
      </w:r>
    </w:p>
    <w:p w:rsidR="003A3916" w:rsidRPr="00AA1F5E" w:rsidRDefault="003A3916" w:rsidP="00AA1F5E">
      <w:pPr>
        <w:jc w:val="center"/>
        <w:rPr>
          <w:sz w:val="28"/>
          <w:szCs w:val="28"/>
          <w:lang w:val="en-GB"/>
        </w:rPr>
      </w:pPr>
    </w:p>
    <w:p w:rsidR="003A3916" w:rsidRPr="00AA1F5E" w:rsidRDefault="003A3916" w:rsidP="00AA1F5E">
      <w:pPr>
        <w:jc w:val="center"/>
        <w:rPr>
          <w:sz w:val="28"/>
          <w:szCs w:val="28"/>
          <w:lang w:val="en-GB"/>
        </w:rPr>
      </w:pPr>
      <w:r w:rsidRPr="00AA1F5E">
        <w:rPr>
          <w:sz w:val="28"/>
          <w:szCs w:val="28"/>
          <w:lang w:val="en-GB"/>
        </w:rPr>
        <w:t>İngilizce Dersi Öğretmenleri</w:t>
      </w:r>
    </w:p>
    <w:p w:rsidR="003A3916" w:rsidRPr="00AA1F5E" w:rsidRDefault="003A3916" w:rsidP="00AA1F5E">
      <w:pPr>
        <w:jc w:val="center"/>
        <w:rPr>
          <w:sz w:val="28"/>
          <w:szCs w:val="28"/>
          <w:lang w:val="en-GB"/>
        </w:rPr>
      </w:pPr>
    </w:p>
    <w:p w:rsidR="003A3916" w:rsidRDefault="003A3916" w:rsidP="00AA1F5E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UYGUNDUR</w:t>
      </w:r>
    </w:p>
    <w:p w:rsidR="003A3916" w:rsidRDefault="003A3916" w:rsidP="00AA1F5E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19/09/2016</w:t>
      </w:r>
    </w:p>
    <w:p w:rsidR="003A3916" w:rsidRDefault="003A3916" w:rsidP="00AA1F5E">
      <w:pPr>
        <w:jc w:val="center"/>
        <w:rPr>
          <w:sz w:val="22"/>
          <w:szCs w:val="22"/>
          <w:lang w:val="en-GB"/>
        </w:rPr>
      </w:pPr>
    </w:p>
    <w:p w:rsidR="003A3916" w:rsidRPr="00AA1F5E" w:rsidRDefault="003A3916" w:rsidP="00AA1F5E">
      <w:pPr>
        <w:jc w:val="center"/>
        <w:rPr>
          <w:sz w:val="22"/>
          <w:szCs w:val="22"/>
          <w:lang w:val="en-GB"/>
        </w:rPr>
      </w:pPr>
    </w:p>
    <w:p w:rsidR="003A3916" w:rsidRPr="00AA1F5E" w:rsidRDefault="003A3916" w:rsidP="00AA1F5E">
      <w:pPr>
        <w:jc w:val="center"/>
        <w:rPr>
          <w:sz w:val="22"/>
          <w:szCs w:val="22"/>
          <w:lang w:val="en-GB"/>
        </w:rPr>
      </w:pPr>
    </w:p>
    <w:p w:rsidR="003A3916" w:rsidRPr="00AA1F5E" w:rsidRDefault="003A3916" w:rsidP="00AA1F5E">
      <w:pPr>
        <w:jc w:val="center"/>
        <w:rPr>
          <w:sz w:val="32"/>
          <w:szCs w:val="32"/>
          <w:lang w:val="en-GB"/>
        </w:rPr>
      </w:pPr>
      <w:r w:rsidRPr="00AA1F5E">
        <w:rPr>
          <w:sz w:val="32"/>
          <w:szCs w:val="32"/>
          <w:lang w:val="en-GB"/>
        </w:rPr>
        <w:t>Enes ULU</w:t>
      </w:r>
    </w:p>
    <w:p w:rsidR="003A3916" w:rsidRDefault="003A3916" w:rsidP="001E439A">
      <w:pPr>
        <w:jc w:val="right"/>
      </w:pPr>
      <w:r w:rsidRPr="00AA1F5E">
        <w:rPr>
          <w:sz w:val="32"/>
          <w:szCs w:val="32"/>
          <w:lang w:val="en-GB"/>
        </w:rPr>
        <w:t>OKUL MÜDÜRÜ</w:t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3A3916" w:rsidRPr="004F1B3A" w:rsidRDefault="003A3916" w:rsidP="00746ACB">
      <w:pPr>
        <w:jc w:val="right"/>
        <w:rPr>
          <w:sz w:val="22"/>
          <w:szCs w:val="22"/>
          <w:lang w:val="en-GB"/>
        </w:rPr>
      </w:pPr>
    </w:p>
    <w:p w:rsidR="003A3916" w:rsidRDefault="003A3916" w:rsidP="00BD6013"/>
    <w:sectPr w:rsidR="003A3916" w:rsidSect="00223FB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393"/>
    <w:multiLevelType w:val="hybridMultilevel"/>
    <w:tmpl w:val="441C4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56BAC"/>
    <w:multiLevelType w:val="hybridMultilevel"/>
    <w:tmpl w:val="C8D2C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F684C"/>
    <w:multiLevelType w:val="hybridMultilevel"/>
    <w:tmpl w:val="E1540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86016E"/>
    <w:multiLevelType w:val="hybridMultilevel"/>
    <w:tmpl w:val="2CE0F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6013"/>
    <w:rsid w:val="000571BC"/>
    <w:rsid w:val="0006077F"/>
    <w:rsid w:val="0009690A"/>
    <w:rsid w:val="000D7728"/>
    <w:rsid w:val="000F659E"/>
    <w:rsid w:val="0015676A"/>
    <w:rsid w:val="00175F00"/>
    <w:rsid w:val="001D0C7F"/>
    <w:rsid w:val="001D191F"/>
    <w:rsid w:val="001E3613"/>
    <w:rsid w:val="001E439A"/>
    <w:rsid w:val="00223FBB"/>
    <w:rsid w:val="00235014"/>
    <w:rsid w:val="00252A5C"/>
    <w:rsid w:val="00260729"/>
    <w:rsid w:val="002E6046"/>
    <w:rsid w:val="00300DC3"/>
    <w:rsid w:val="00373EC1"/>
    <w:rsid w:val="00377FD8"/>
    <w:rsid w:val="00381D32"/>
    <w:rsid w:val="003A3916"/>
    <w:rsid w:val="003A7FC8"/>
    <w:rsid w:val="003D20AF"/>
    <w:rsid w:val="003D6E39"/>
    <w:rsid w:val="004B0CB7"/>
    <w:rsid w:val="004D43FD"/>
    <w:rsid w:val="004E1EF2"/>
    <w:rsid w:val="004F1B3A"/>
    <w:rsid w:val="004F7856"/>
    <w:rsid w:val="00511616"/>
    <w:rsid w:val="00522094"/>
    <w:rsid w:val="00524659"/>
    <w:rsid w:val="005A01D8"/>
    <w:rsid w:val="005A1625"/>
    <w:rsid w:val="00600CCF"/>
    <w:rsid w:val="006026F5"/>
    <w:rsid w:val="00611AD2"/>
    <w:rsid w:val="00633F5F"/>
    <w:rsid w:val="00637E79"/>
    <w:rsid w:val="006A2864"/>
    <w:rsid w:val="006C2587"/>
    <w:rsid w:val="006E4CBD"/>
    <w:rsid w:val="00701DF1"/>
    <w:rsid w:val="00746ACB"/>
    <w:rsid w:val="007E6A3A"/>
    <w:rsid w:val="00833A44"/>
    <w:rsid w:val="008503E7"/>
    <w:rsid w:val="0089039E"/>
    <w:rsid w:val="008B3427"/>
    <w:rsid w:val="008E5100"/>
    <w:rsid w:val="00995CCE"/>
    <w:rsid w:val="00996754"/>
    <w:rsid w:val="009B5BE1"/>
    <w:rsid w:val="009B6A54"/>
    <w:rsid w:val="009E2323"/>
    <w:rsid w:val="00A2411C"/>
    <w:rsid w:val="00A8267B"/>
    <w:rsid w:val="00A90360"/>
    <w:rsid w:val="00AA1F5E"/>
    <w:rsid w:val="00AA7360"/>
    <w:rsid w:val="00AC56B4"/>
    <w:rsid w:val="00AE0FD4"/>
    <w:rsid w:val="00AE2025"/>
    <w:rsid w:val="00B324F1"/>
    <w:rsid w:val="00B62B57"/>
    <w:rsid w:val="00B648AC"/>
    <w:rsid w:val="00BD3F6C"/>
    <w:rsid w:val="00BD6013"/>
    <w:rsid w:val="00C662B4"/>
    <w:rsid w:val="00D76E46"/>
    <w:rsid w:val="00DB288D"/>
    <w:rsid w:val="00DF13F9"/>
    <w:rsid w:val="00EE51D4"/>
    <w:rsid w:val="00F61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013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D6013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BD6013"/>
    <w:rPr>
      <w:rFonts w:ascii="Arial" w:hAnsi="Arial" w:cs="Times New Roman"/>
      <w:b/>
      <w:bCs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BD6013"/>
    <w:pPr>
      <w:ind w:left="720"/>
      <w:contextualSpacing/>
    </w:pPr>
  </w:style>
  <w:style w:type="paragraph" w:styleId="NoSpacing">
    <w:name w:val="No Spacing"/>
    <w:uiPriority w:val="99"/>
    <w:qFormat/>
    <w:rsid w:val="00BD6013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746AC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04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12</Pages>
  <Words>3077</Words>
  <Characters>17539</Characters>
  <Application>Microsoft Office Outlook</Application>
  <DocSecurity>0</DocSecurity>
  <Lines>0</Lines>
  <Paragraphs>0</Paragraphs>
  <ScaleCrop>false</ScaleCrop>
  <Company>Gazi İlkögretim Okulu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BİRSEN</cp:lastModifiedBy>
  <cp:revision>3</cp:revision>
  <dcterms:created xsi:type="dcterms:W3CDTF">2016-09-04T17:30:00Z</dcterms:created>
  <dcterms:modified xsi:type="dcterms:W3CDTF">2016-09-07T17:48:00Z</dcterms:modified>
</cp:coreProperties>
</file>