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FC5" w:rsidRPr="006A2864" w:rsidRDefault="00FF7FC5" w:rsidP="00ED028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2516"/>
          <w:tab w:val="center" w:pos="7699"/>
        </w:tabs>
        <w:rPr>
          <w:b/>
          <w:szCs w:val="16"/>
          <w:lang w:val="en-GB"/>
        </w:rPr>
      </w:pPr>
      <w:r>
        <w:rPr>
          <w:b/>
          <w:szCs w:val="16"/>
          <w:lang w:val="en-GB"/>
        </w:rPr>
        <w:tab/>
      </w:r>
      <w:r>
        <w:rPr>
          <w:b/>
          <w:szCs w:val="16"/>
          <w:lang w:val="en-GB"/>
        </w:rPr>
        <w:tab/>
        <w:t>EKİNCİ ATATÜRK</w:t>
      </w:r>
      <w:bookmarkStart w:id="0" w:name="_GoBack"/>
      <w:bookmarkEnd w:id="0"/>
      <w:r>
        <w:rPr>
          <w:b/>
          <w:szCs w:val="16"/>
          <w:lang w:val="en-GB"/>
        </w:rPr>
        <w:t xml:space="preserve">   ORTAOKULU   2016-2017   EĞİTİM-ÖĞRETİM YILI</w:t>
      </w:r>
    </w:p>
    <w:p w:rsidR="00FF7FC5" w:rsidRDefault="00FF7FC5" w:rsidP="00ED028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6</w:t>
      </w:r>
      <w:r w:rsidRPr="006A2864">
        <w:rPr>
          <w:b/>
          <w:szCs w:val="16"/>
          <w:lang w:val="en-GB"/>
        </w:rPr>
        <w:t>. SINIFLAR ÜNİTELENDİRİLMİŞ YILLIK DERS PLANI (1. DÖNEM)</w:t>
      </w:r>
    </w:p>
    <w:p w:rsidR="00FF7FC5" w:rsidRPr="006A2864" w:rsidRDefault="00FF7FC5" w:rsidP="00ED0282">
      <w:pPr>
        <w:jc w:val="center"/>
        <w:rPr>
          <w:b/>
          <w:szCs w:val="16"/>
          <w:lang w:val="en-GB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9"/>
        <w:gridCol w:w="1000"/>
        <w:gridCol w:w="1143"/>
        <w:gridCol w:w="2553"/>
        <w:gridCol w:w="1792"/>
        <w:gridCol w:w="2842"/>
        <w:gridCol w:w="2483"/>
        <w:gridCol w:w="2637"/>
      </w:tblGrid>
      <w:tr w:rsidR="00FF7FC5" w:rsidRPr="000571BC" w:rsidTr="00D03FF8">
        <w:trPr>
          <w:trHeight w:val="232"/>
        </w:trPr>
        <w:tc>
          <w:tcPr>
            <w:tcW w:w="3252" w:type="dxa"/>
            <w:gridSpan w:val="3"/>
            <w:shd w:val="clear" w:color="auto" w:fill="FFFFFF"/>
          </w:tcPr>
          <w:p w:rsidR="00FF7FC5" w:rsidRPr="003A7FC8" w:rsidRDefault="00FF7FC5" w:rsidP="00D03FF8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TIME</w:t>
            </w:r>
            <w:r w:rsidRPr="003A7FC8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53" w:type="dxa"/>
            <w:vMerge w:val="restart"/>
            <w:shd w:val="clear" w:color="auto" w:fill="FFFFFF"/>
            <w:vAlign w:val="center"/>
          </w:tcPr>
          <w:p w:rsidR="00FF7FC5" w:rsidRPr="003A7FC8" w:rsidRDefault="00FF7FC5" w:rsidP="00D03FF8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FF7FC5" w:rsidRPr="003A7FC8" w:rsidRDefault="00FF7FC5" w:rsidP="00D03FF8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(HEDEF VE KAZANIMLAR)</w:t>
            </w:r>
            <w:r w:rsidRPr="003A7FC8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92" w:type="dxa"/>
            <w:vMerge w:val="restart"/>
            <w:shd w:val="clear" w:color="auto" w:fill="FFFFFF"/>
            <w:vAlign w:val="center"/>
          </w:tcPr>
          <w:p w:rsidR="00FF7FC5" w:rsidRPr="003A7FC8" w:rsidRDefault="00FF7FC5" w:rsidP="00D03FF8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TOPICS</w:t>
            </w:r>
          </w:p>
          <w:p w:rsidR="00FF7FC5" w:rsidRPr="003A7FC8" w:rsidRDefault="00FF7FC5" w:rsidP="00D03FF8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(KONULAR)</w:t>
            </w:r>
            <w:r w:rsidRPr="003A7FC8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42" w:type="dxa"/>
            <w:vMerge w:val="restart"/>
            <w:shd w:val="clear" w:color="auto" w:fill="FFFFFF"/>
            <w:vAlign w:val="center"/>
          </w:tcPr>
          <w:p w:rsidR="00FF7FC5" w:rsidRPr="003A7FC8" w:rsidRDefault="00FF7FC5" w:rsidP="00D03FF8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FF7FC5" w:rsidRPr="003A7FC8" w:rsidRDefault="00FF7FC5" w:rsidP="00D03FF8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83" w:type="dxa"/>
            <w:vMerge w:val="restart"/>
            <w:shd w:val="clear" w:color="auto" w:fill="FFFFFF"/>
            <w:vAlign w:val="center"/>
          </w:tcPr>
          <w:p w:rsidR="00FF7FC5" w:rsidRPr="003A7FC8" w:rsidRDefault="00FF7FC5" w:rsidP="00D03FF8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FF7FC5" w:rsidRPr="003A7FC8" w:rsidRDefault="00FF7FC5" w:rsidP="00D03FF8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(KULLANILAN EĞİTİM</w:t>
            </w:r>
          </w:p>
          <w:p w:rsidR="00FF7FC5" w:rsidRPr="003A7FC8" w:rsidRDefault="00FF7FC5" w:rsidP="00D03FF8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637" w:type="dxa"/>
            <w:vMerge w:val="restart"/>
            <w:shd w:val="clear" w:color="auto" w:fill="FFFFFF"/>
            <w:vAlign w:val="center"/>
          </w:tcPr>
          <w:p w:rsidR="00FF7FC5" w:rsidRPr="003A7FC8" w:rsidRDefault="00FF7FC5" w:rsidP="00D03FF8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FF7FC5" w:rsidRPr="003A7FC8" w:rsidRDefault="00FF7FC5" w:rsidP="00D03FF8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FF7FC5" w:rsidRPr="000571BC" w:rsidTr="00D03FF8">
        <w:trPr>
          <w:trHeight w:val="970"/>
        </w:trPr>
        <w:tc>
          <w:tcPr>
            <w:tcW w:w="1109" w:type="dxa"/>
            <w:shd w:val="clear" w:color="auto" w:fill="FFFFFF"/>
            <w:vAlign w:val="center"/>
          </w:tcPr>
          <w:p w:rsidR="00FF7FC5" w:rsidRPr="003A7FC8" w:rsidRDefault="00FF7FC5" w:rsidP="00D03FF8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MONTH</w:t>
            </w:r>
            <w:r w:rsidRPr="003A7FC8">
              <w:rPr>
                <w:sz w:val="22"/>
                <w:szCs w:val="22"/>
                <w:lang w:val="en-GB"/>
              </w:rPr>
              <w:t xml:space="preserve"> (AY)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FF7FC5" w:rsidRPr="003A7FC8" w:rsidRDefault="00FF7FC5" w:rsidP="00D03FF8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WEEK</w:t>
            </w:r>
            <w:r w:rsidRPr="003A7FC8">
              <w:rPr>
                <w:sz w:val="22"/>
                <w:szCs w:val="22"/>
                <w:lang w:val="en-GB"/>
              </w:rPr>
              <w:t xml:space="preserve"> </w:t>
            </w:r>
            <w:r w:rsidRPr="003A7FC8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43" w:type="dxa"/>
            <w:shd w:val="clear" w:color="auto" w:fill="FFFFFF"/>
            <w:vAlign w:val="center"/>
          </w:tcPr>
          <w:p w:rsidR="00FF7FC5" w:rsidRPr="003A7FC8" w:rsidRDefault="00FF7FC5" w:rsidP="00D03FF8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HOUR</w:t>
            </w:r>
            <w:r w:rsidRPr="003A7FC8">
              <w:rPr>
                <w:sz w:val="22"/>
                <w:szCs w:val="22"/>
                <w:lang w:val="en-GB"/>
              </w:rPr>
              <w:t xml:space="preserve"> (SAAT)</w:t>
            </w:r>
          </w:p>
        </w:tc>
        <w:tc>
          <w:tcPr>
            <w:tcW w:w="2553" w:type="dxa"/>
            <w:vMerge/>
          </w:tcPr>
          <w:p w:rsidR="00FF7FC5" w:rsidRPr="003A7FC8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1792" w:type="dxa"/>
            <w:vMerge/>
          </w:tcPr>
          <w:p w:rsidR="00FF7FC5" w:rsidRPr="003A7FC8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842" w:type="dxa"/>
            <w:vMerge/>
          </w:tcPr>
          <w:p w:rsidR="00FF7FC5" w:rsidRPr="003A7FC8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</w:tcPr>
          <w:p w:rsidR="00FF7FC5" w:rsidRPr="003A7FC8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</w:tcPr>
          <w:p w:rsidR="00FF7FC5" w:rsidRPr="003A7FC8" w:rsidRDefault="00FF7FC5" w:rsidP="00D03FF8">
            <w:pPr>
              <w:jc w:val="center"/>
              <w:rPr>
                <w:lang w:val="en-GB"/>
              </w:rPr>
            </w:pPr>
          </w:p>
        </w:tc>
      </w:tr>
      <w:tr w:rsidR="00FF7FC5" w:rsidRPr="000571BC" w:rsidTr="00D03FF8">
        <w:trPr>
          <w:cantSplit/>
          <w:trHeight w:val="2067"/>
        </w:trPr>
        <w:tc>
          <w:tcPr>
            <w:tcW w:w="1109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19-23</w:t>
            </w:r>
          </w:p>
          <w:p w:rsidR="00FF7FC5" w:rsidRPr="00B324F1" w:rsidRDefault="00FF7FC5" w:rsidP="00D03FF8">
            <w:pPr>
              <w:ind w:left="113" w:right="113"/>
              <w:jc w:val="center"/>
            </w:pPr>
            <w:r>
              <w:rPr>
                <w:szCs w:val="22"/>
                <w:lang w:val="en-GB"/>
              </w:rPr>
              <w:t>SEPTEMBER</w:t>
            </w:r>
          </w:p>
        </w:tc>
        <w:tc>
          <w:tcPr>
            <w:tcW w:w="1000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43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2553" w:type="dxa"/>
            <w:vMerge w:val="restart"/>
            <w:vAlign w:val="center"/>
          </w:tcPr>
          <w:p w:rsidR="00FF7FC5" w:rsidRDefault="00FF7FC5" w:rsidP="00D03FF8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E25DAF">
              <w:rPr>
                <w:b/>
                <w:bCs/>
                <w:szCs w:val="22"/>
                <w:lang w:val="en-GB" w:eastAsia="en-US"/>
              </w:rPr>
              <w:t xml:space="preserve">Describing what people do regularly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E25DAF">
              <w:rPr>
                <w:b/>
                <w:bCs/>
                <w:szCs w:val="22"/>
                <w:lang w:val="en-GB" w:eastAsia="en-US"/>
              </w:rPr>
              <w:t xml:space="preserve">Making simple inquiries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E25DAF">
              <w:rPr>
                <w:b/>
                <w:bCs/>
                <w:szCs w:val="22"/>
                <w:lang w:val="en-GB" w:eastAsia="en-US"/>
              </w:rPr>
              <w:t>Telling the time, days and dates</w:t>
            </w:r>
          </w:p>
          <w:p w:rsidR="00FF7FC5" w:rsidRPr="0089039E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</w:tc>
        <w:tc>
          <w:tcPr>
            <w:tcW w:w="1792" w:type="dxa"/>
            <w:vMerge w:val="restart"/>
            <w:vAlign w:val="center"/>
          </w:tcPr>
          <w:p w:rsidR="00FF7FC5" w:rsidRPr="00B0195E" w:rsidRDefault="00FF7FC5" w:rsidP="00D03FF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B0195E">
              <w:rPr>
                <w:b/>
                <w:sz w:val="22"/>
                <w:szCs w:val="22"/>
                <w:lang w:val="en-GB"/>
              </w:rPr>
              <w:t xml:space="preserve">Unit 1 : </w:t>
            </w:r>
          </w:p>
          <w:p w:rsidR="00FF7FC5" w:rsidRPr="00B0195E" w:rsidRDefault="00FF7FC5" w:rsidP="00D03FF8">
            <w:pPr>
              <w:autoSpaceDE w:val="0"/>
              <w:autoSpaceDN w:val="0"/>
              <w:adjustRightInd w:val="0"/>
              <w:jc w:val="center"/>
              <w:rPr>
                <w:i/>
                <w:lang w:val="en-GB"/>
              </w:rPr>
            </w:pPr>
            <w:r>
              <w:rPr>
                <w:b/>
                <w:i/>
                <w:sz w:val="22"/>
                <w:szCs w:val="22"/>
                <w:lang w:val="en-GB"/>
              </w:rPr>
              <w:t>After School</w:t>
            </w:r>
          </w:p>
        </w:tc>
        <w:tc>
          <w:tcPr>
            <w:tcW w:w="2842" w:type="dxa"/>
            <w:vMerge w:val="restart"/>
            <w:vAlign w:val="center"/>
          </w:tcPr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  <w:lang w:val="en-GB"/>
              </w:rPr>
            </w:pPr>
            <w:r w:rsidRPr="00E25DAF">
              <w:rPr>
                <w:b/>
                <w:sz w:val="21"/>
                <w:szCs w:val="21"/>
                <w:lang w:val="en-GB"/>
              </w:rPr>
              <w:t xml:space="preserve">Listening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E25DAF">
              <w:rPr>
                <w:sz w:val="21"/>
                <w:szCs w:val="21"/>
                <w:lang w:val="en-GB"/>
              </w:rPr>
              <w:t>• Students will be abl</w:t>
            </w:r>
            <w:r>
              <w:rPr>
                <w:sz w:val="21"/>
                <w:szCs w:val="21"/>
                <w:lang w:val="en-GB"/>
              </w:rPr>
              <w:t xml:space="preserve">e to recognize phrases, words, </w:t>
            </w:r>
            <w:r w:rsidRPr="00E25DAF">
              <w:rPr>
                <w:sz w:val="21"/>
                <w:szCs w:val="21"/>
                <w:lang w:val="en-GB"/>
              </w:rPr>
              <w:t>and expressions related to actions people do regularly</w:t>
            </w:r>
            <w:r>
              <w:rPr>
                <w:sz w:val="21"/>
                <w:szCs w:val="21"/>
                <w:lang w:val="en-GB"/>
              </w:rPr>
              <w:t>.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  <w:lang w:val="en-GB"/>
              </w:rPr>
            </w:pPr>
            <w:r w:rsidRPr="00E25DAF">
              <w:rPr>
                <w:b/>
                <w:sz w:val="21"/>
                <w:szCs w:val="21"/>
                <w:lang w:val="en-GB"/>
              </w:rPr>
              <w:t>Spoken Interaction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E25DAF">
              <w:rPr>
                <w:sz w:val="21"/>
                <w:szCs w:val="21"/>
                <w:lang w:val="en-GB"/>
              </w:rPr>
              <w:t>• Students will be ab</w:t>
            </w:r>
            <w:r>
              <w:rPr>
                <w:sz w:val="21"/>
                <w:szCs w:val="21"/>
                <w:lang w:val="en-GB"/>
              </w:rPr>
              <w:t xml:space="preserve">le to ask what other people do </w:t>
            </w:r>
            <w:r w:rsidRPr="00E25DAF">
              <w:rPr>
                <w:sz w:val="21"/>
                <w:szCs w:val="21"/>
                <w:lang w:val="en-GB"/>
              </w:rPr>
              <w:t xml:space="preserve">regularly and respond </w:t>
            </w:r>
            <w:r>
              <w:rPr>
                <w:sz w:val="21"/>
                <w:szCs w:val="21"/>
                <w:lang w:val="en-GB"/>
              </w:rPr>
              <w:t xml:space="preserve">to questions about the actions </w:t>
            </w:r>
            <w:r w:rsidRPr="00E25DAF">
              <w:rPr>
                <w:sz w:val="21"/>
                <w:szCs w:val="21"/>
                <w:lang w:val="en-GB"/>
              </w:rPr>
              <w:t>they do regularly.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  <w:lang w:val="en-GB"/>
              </w:rPr>
            </w:pPr>
            <w:r w:rsidRPr="00E25DAF">
              <w:rPr>
                <w:b/>
                <w:sz w:val="21"/>
                <w:szCs w:val="21"/>
                <w:lang w:val="en-GB"/>
              </w:rPr>
              <w:t>Spoken Production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E25DAF">
              <w:rPr>
                <w:sz w:val="21"/>
                <w:szCs w:val="21"/>
                <w:lang w:val="en-GB"/>
              </w:rPr>
              <w:t xml:space="preserve">• Students will be able </w:t>
            </w:r>
            <w:r>
              <w:rPr>
                <w:sz w:val="21"/>
                <w:szCs w:val="21"/>
                <w:lang w:val="en-GB"/>
              </w:rPr>
              <w:t xml:space="preserve">to use a series of phrases and </w:t>
            </w:r>
            <w:r w:rsidRPr="00E25DAF">
              <w:rPr>
                <w:sz w:val="21"/>
                <w:szCs w:val="21"/>
                <w:lang w:val="en-GB"/>
              </w:rPr>
              <w:t xml:space="preserve">simple expressions to express their regular actions.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E25DAF">
              <w:rPr>
                <w:sz w:val="21"/>
                <w:szCs w:val="21"/>
                <w:lang w:val="en-GB"/>
              </w:rPr>
              <w:t>• Students will be able to tell the time and days.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  <w:lang w:val="en-GB"/>
              </w:rPr>
            </w:pPr>
            <w:r w:rsidRPr="00E25DAF">
              <w:rPr>
                <w:b/>
                <w:sz w:val="21"/>
                <w:szCs w:val="21"/>
                <w:lang w:val="en-GB"/>
              </w:rPr>
              <w:t>Reading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E25DAF">
              <w:rPr>
                <w:sz w:val="21"/>
                <w:szCs w:val="21"/>
                <w:lang w:val="en-GB"/>
              </w:rPr>
              <w:t>• Students will be able t</w:t>
            </w:r>
            <w:r>
              <w:rPr>
                <w:sz w:val="21"/>
                <w:szCs w:val="21"/>
                <w:lang w:val="en-GB"/>
              </w:rPr>
              <w:t xml:space="preserve">o read short, simple texts such </w:t>
            </w:r>
            <w:r w:rsidRPr="00E25DAF">
              <w:rPr>
                <w:sz w:val="21"/>
                <w:szCs w:val="21"/>
                <w:lang w:val="en-GB"/>
              </w:rPr>
              <w:t>as personal narratives about what people do regularly</w:t>
            </w:r>
            <w:r>
              <w:rPr>
                <w:sz w:val="21"/>
                <w:szCs w:val="21"/>
                <w:lang w:val="en-GB"/>
              </w:rPr>
              <w:t>.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  <w:lang w:val="en-GB"/>
              </w:rPr>
            </w:pPr>
            <w:r w:rsidRPr="00E25DAF">
              <w:rPr>
                <w:b/>
                <w:sz w:val="21"/>
                <w:szCs w:val="21"/>
                <w:lang w:val="en-GB"/>
              </w:rPr>
              <w:t>Intercultural Awareness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E25DAF">
              <w:rPr>
                <w:sz w:val="21"/>
                <w:szCs w:val="21"/>
                <w:lang w:val="en-GB"/>
              </w:rPr>
              <w:t xml:space="preserve">• Learners will be able </w:t>
            </w:r>
            <w:r>
              <w:rPr>
                <w:sz w:val="21"/>
                <w:szCs w:val="21"/>
                <w:lang w:val="en-GB"/>
              </w:rPr>
              <w:t xml:space="preserve">to identify traditional dances  </w:t>
            </w:r>
            <w:r w:rsidRPr="00E25DAF">
              <w:rPr>
                <w:sz w:val="21"/>
                <w:szCs w:val="21"/>
                <w:lang w:val="en-GB"/>
              </w:rPr>
              <w:t xml:space="preserve">from other countries.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  <w:lang w:val="en-GB"/>
              </w:rPr>
            </w:pPr>
            <w:r w:rsidRPr="00E25DAF">
              <w:rPr>
                <w:b/>
                <w:sz w:val="21"/>
                <w:szCs w:val="21"/>
                <w:lang w:val="en-GB"/>
              </w:rPr>
              <w:t>Compensation Strategies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E25DAF">
              <w:rPr>
                <w:sz w:val="21"/>
                <w:szCs w:val="21"/>
                <w:lang w:val="en-GB"/>
              </w:rPr>
              <w:t>• Students will be abl</w:t>
            </w:r>
            <w:r>
              <w:rPr>
                <w:sz w:val="21"/>
                <w:szCs w:val="21"/>
                <w:lang w:val="en-GB"/>
              </w:rPr>
              <w:t>e to say when they don’t under</w:t>
            </w:r>
            <w:r w:rsidRPr="00E25DAF">
              <w:rPr>
                <w:sz w:val="21"/>
                <w:szCs w:val="21"/>
                <w:lang w:val="en-GB"/>
              </w:rPr>
              <w:t>stand and ask for clarification.</w:t>
            </w:r>
          </w:p>
        </w:tc>
        <w:tc>
          <w:tcPr>
            <w:tcW w:w="2483" w:type="dxa"/>
            <w:vMerge w:val="restart"/>
            <w:vAlign w:val="center"/>
          </w:tcPr>
          <w:p w:rsidR="00FF7FC5" w:rsidRDefault="00FF7FC5" w:rsidP="00D03FF8">
            <w:pPr>
              <w:autoSpaceDE w:val="0"/>
              <w:autoSpaceDN w:val="0"/>
              <w:adjustRightInd w:val="0"/>
              <w:rPr>
                <w:b/>
                <w:lang w:val="en-GB" w:eastAsia="en-US"/>
              </w:rPr>
            </w:pPr>
            <w:r w:rsidRPr="00E25DAF">
              <w:rPr>
                <w:b/>
                <w:sz w:val="22"/>
                <w:szCs w:val="22"/>
                <w:lang w:val="en-GB" w:eastAsia="en-US"/>
              </w:rPr>
              <w:t>Texts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b/>
                <w:lang w:val="en-GB" w:eastAsia="en-US"/>
              </w:rPr>
            </w:pP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 xml:space="preserve">Charts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>Conversations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 xml:space="preserve">Illustrations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 xml:space="preserve">Lists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>Posters</w:t>
            </w: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 xml:space="preserve">Songs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b/>
                <w:lang w:val="en-GB" w:eastAsia="en-US"/>
              </w:rPr>
            </w:pPr>
            <w:r w:rsidRPr="00E25DAF">
              <w:rPr>
                <w:b/>
                <w:sz w:val="22"/>
                <w:szCs w:val="22"/>
                <w:lang w:val="en-GB" w:eastAsia="en-US"/>
              </w:rPr>
              <w:t>Activities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 xml:space="preserve">Chants and Songs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 xml:space="preserve">Flashcards 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 xml:space="preserve">Games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 xml:space="preserve">Labeling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>Listening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 xml:space="preserve">Matching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 xml:space="preserve">Questions and Answers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 xml:space="preserve">Real Life Tasks </w:t>
            </w: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>Reordering</w:t>
            </w:r>
          </w:p>
          <w:p w:rsidR="00FF7FC5" w:rsidRPr="003A7FC8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</w:tc>
        <w:tc>
          <w:tcPr>
            <w:tcW w:w="2637" w:type="dxa"/>
            <w:vMerge w:val="restart"/>
            <w:vAlign w:val="center"/>
          </w:tcPr>
          <w:p w:rsidR="00FF7FC5" w:rsidRDefault="00FF7FC5" w:rsidP="00D03FF8">
            <w:pPr>
              <w:autoSpaceDE w:val="0"/>
              <w:autoSpaceDN w:val="0"/>
              <w:adjustRightInd w:val="0"/>
              <w:jc w:val="both"/>
              <w:rPr>
                <w:b/>
                <w:lang w:val="en-GB"/>
              </w:rPr>
            </w:pPr>
            <w:r w:rsidRPr="00E25DAF">
              <w:rPr>
                <w:b/>
                <w:sz w:val="22"/>
                <w:szCs w:val="22"/>
                <w:lang w:val="en-GB"/>
              </w:rPr>
              <w:t>Projects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b/>
                <w:lang w:val="en-GB"/>
              </w:rPr>
            </w:pP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E25DAF">
              <w:rPr>
                <w:sz w:val="22"/>
                <w:szCs w:val="22"/>
                <w:lang w:val="en-GB"/>
              </w:rPr>
              <w:t xml:space="preserve">• Students prepare a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E25DAF">
              <w:rPr>
                <w:sz w:val="22"/>
                <w:szCs w:val="22"/>
                <w:lang w:val="en-GB"/>
              </w:rPr>
              <w:t xml:space="preserve">poster showing what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E25DAF">
              <w:rPr>
                <w:sz w:val="22"/>
                <w:szCs w:val="22"/>
                <w:lang w:val="en-GB"/>
              </w:rPr>
              <w:t>their favorite singer/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E25DAF">
              <w:rPr>
                <w:sz w:val="22"/>
                <w:szCs w:val="22"/>
                <w:lang w:val="en-GB"/>
              </w:rPr>
              <w:t xml:space="preserve">actor/sports figure does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E25DAF">
              <w:rPr>
                <w:sz w:val="22"/>
                <w:szCs w:val="22"/>
                <w:lang w:val="en-GB"/>
              </w:rPr>
              <w:t xml:space="preserve">after work.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E25DAF">
              <w:rPr>
                <w:sz w:val="22"/>
                <w:szCs w:val="22"/>
                <w:lang w:val="en-GB"/>
              </w:rPr>
              <w:t xml:space="preserve">• Students conduct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E25DAF">
              <w:rPr>
                <w:sz w:val="22"/>
                <w:szCs w:val="22"/>
                <w:lang w:val="en-GB"/>
              </w:rPr>
              <w:t xml:space="preserve">a survey about their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E25DAF">
              <w:rPr>
                <w:sz w:val="22"/>
                <w:szCs w:val="22"/>
                <w:lang w:val="en-GB"/>
              </w:rPr>
              <w:t xml:space="preserve">classmates’ favorite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E25DAF">
              <w:rPr>
                <w:sz w:val="22"/>
                <w:szCs w:val="22"/>
                <w:lang w:val="en-GB"/>
              </w:rPr>
              <w:t xml:space="preserve">after-school activities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E25DAF">
              <w:rPr>
                <w:sz w:val="22"/>
                <w:szCs w:val="22"/>
                <w:lang w:val="en-GB"/>
              </w:rPr>
              <w:t xml:space="preserve">and prepare a poster.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E25DAF">
              <w:rPr>
                <w:sz w:val="22"/>
                <w:szCs w:val="22"/>
                <w:lang w:val="en-GB"/>
              </w:rPr>
              <w:t>Dossier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E25DAF">
              <w:rPr>
                <w:sz w:val="22"/>
                <w:szCs w:val="22"/>
                <w:lang w:val="en-GB"/>
              </w:rPr>
              <w:t xml:space="preserve">• Students start filling </w:t>
            </w:r>
          </w:p>
          <w:p w:rsidR="00FF7FC5" w:rsidRDefault="00FF7FC5" w:rsidP="00D03FF8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E25DAF">
              <w:rPr>
                <w:sz w:val="22"/>
                <w:szCs w:val="22"/>
                <w:lang w:val="en-GB"/>
              </w:rPr>
              <w:t>in the European Lan-guage Portfolio</w:t>
            </w:r>
          </w:p>
          <w:p w:rsidR="00FF7FC5" w:rsidRPr="000571BC" w:rsidRDefault="00FF7FC5" w:rsidP="00D03FF8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</w:p>
        </w:tc>
      </w:tr>
      <w:tr w:rsidR="00FF7FC5" w:rsidRPr="000571BC" w:rsidTr="00D03FF8">
        <w:trPr>
          <w:cantSplit/>
          <w:trHeight w:val="2888"/>
        </w:trPr>
        <w:tc>
          <w:tcPr>
            <w:tcW w:w="1109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26-30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SEPTEMBER</w:t>
            </w:r>
          </w:p>
        </w:tc>
        <w:tc>
          <w:tcPr>
            <w:tcW w:w="1000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43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2553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1792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842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</w:tr>
      <w:tr w:rsidR="00FF7FC5" w:rsidRPr="000571BC" w:rsidTr="00D03FF8">
        <w:trPr>
          <w:cantSplit/>
          <w:trHeight w:val="2550"/>
        </w:trPr>
        <w:tc>
          <w:tcPr>
            <w:tcW w:w="1109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03-07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OCTOBER</w:t>
            </w:r>
          </w:p>
        </w:tc>
        <w:tc>
          <w:tcPr>
            <w:tcW w:w="1000" w:type="dxa"/>
            <w:vAlign w:val="center"/>
          </w:tcPr>
          <w:p w:rsidR="00FF7FC5" w:rsidRDefault="00FF7FC5" w:rsidP="00D03FF8">
            <w:pPr>
              <w:jc w:val="center"/>
              <w:rPr>
                <w:lang w:val="en-GB"/>
              </w:rPr>
            </w:pPr>
          </w:p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1143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2553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1792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842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</w:tr>
    </w:tbl>
    <w:p w:rsidR="00FF7FC5" w:rsidRDefault="00FF7FC5" w:rsidP="00ED0282">
      <w:pPr>
        <w:spacing w:after="200" w:line="276" w:lineRule="auto"/>
        <w:rPr>
          <w:lang w:val="en-GB"/>
        </w:rPr>
      </w:pPr>
    </w:p>
    <w:p w:rsidR="00FF7FC5" w:rsidRPr="009B6A54" w:rsidRDefault="00FF7FC5" w:rsidP="00ED0282">
      <w:pPr>
        <w:spacing w:after="200" w:line="276" w:lineRule="auto"/>
        <w:jc w:val="right"/>
        <w:rPr>
          <w:lang w:val="en-GB"/>
        </w:rPr>
      </w:pPr>
    </w:p>
    <w:tbl>
      <w:tblPr>
        <w:tblpPr w:leftFromText="141" w:rightFromText="141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32"/>
        <w:gridCol w:w="1795"/>
        <w:gridCol w:w="2852"/>
        <w:gridCol w:w="2489"/>
        <w:gridCol w:w="2819"/>
      </w:tblGrid>
      <w:tr w:rsidR="00FF7FC5" w:rsidRPr="000571BC" w:rsidTr="00D03FF8">
        <w:trPr>
          <w:cantSplit/>
          <w:trHeight w:val="2354"/>
        </w:trPr>
        <w:tc>
          <w:tcPr>
            <w:tcW w:w="1101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10-14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432" w:type="dxa"/>
            <w:vMerge w:val="restart"/>
          </w:tcPr>
          <w:p w:rsidR="00FF7FC5" w:rsidRDefault="00FF7FC5" w:rsidP="00D03FF8">
            <w:pPr>
              <w:rPr>
                <w:b/>
                <w:lang w:val="en-GB"/>
              </w:rPr>
            </w:pPr>
          </w:p>
          <w:p w:rsidR="00FF7FC5" w:rsidRDefault="00FF7FC5" w:rsidP="00D03FF8">
            <w:pPr>
              <w:rPr>
                <w:b/>
                <w:lang w:val="en-GB"/>
              </w:rPr>
            </w:pPr>
          </w:p>
          <w:p w:rsidR="00FF7FC5" w:rsidRDefault="00FF7FC5" w:rsidP="00D03FF8">
            <w:pPr>
              <w:rPr>
                <w:b/>
                <w:lang w:val="en-GB"/>
              </w:rPr>
            </w:pPr>
          </w:p>
          <w:p w:rsidR="00FF7FC5" w:rsidRDefault="00FF7FC5" w:rsidP="00D03FF8">
            <w:pPr>
              <w:rPr>
                <w:b/>
                <w:lang w:val="en-GB"/>
              </w:rPr>
            </w:pPr>
          </w:p>
          <w:p w:rsidR="00FF7FC5" w:rsidRDefault="00FF7FC5" w:rsidP="00D03FF8">
            <w:pPr>
              <w:rPr>
                <w:b/>
                <w:lang w:val="en-GB"/>
              </w:rPr>
            </w:pPr>
          </w:p>
          <w:p w:rsidR="00FF7FC5" w:rsidRDefault="00FF7FC5" w:rsidP="00D03FF8">
            <w:pPr>
              <w:rPr>
                <w:b/>
                <w:lang w:val="en-GB"/>
              </w:rPr>
            </w:pPr>
            <w:r w:rsidRPr="00E25DAF">
              <w:rPr>
                <w:b/>
                <w:sz w:val="22"/>
                <w:szCs w:val="22"/>
                <w:lang w:val="en-GB"/>
              </w:rPr>
              <w:t>Accepting and refusing</w:t>
            </w:r>
          </w:p>
          <w:p w:rsidR="00FF7FC5" w:rsidRPr="00E25DAF" w:rsidRDefault="00FF7FC5" w:rsidP="00D03FF8">
            <w:pPr>
              <w:rPr>
                <w:b/>
                <w:lang w:val="en-GB"/>
              </w:rPr>
            </w:pPr>
          </w:p>
          <w:p w:rsidR="00FF7FC5" w:rsidRDefault="00FF7FC5" w:rsidP="00D03FF8">
            <w:pPr>
              <w:rPr>
                <w:b/>
                <w:lang w:val="en-GB"/>
              </w:rPr>
            </w:pPr>
            <w:r w:rsidRPr="00E25DAF">
              <w:rPr>
                <w:b/>
                <w:sz w:val="22"/>
                <w:szCs w:val="22"/>
                <w:lang w:val="en-GB"/>
              </w:rPr>
              <w:t xml:space="preserve">Describing what people do regularly </w:t>
            </w:r>
          </w:p>
          <w:p w:rsidR="00FF7FC5" w:rsidRPr="00E25DAF" w:rsidRDefault="00FF7FC5" w:rsidP="00D03FF8">
            <w:pPr>
              <w:rPr>
                <w:b/>
                <w:lang w:val="en-GB"/>
              </w:rPr>
            </w:pPr>
          </w:p>
          <w:p w:rsidR="00FF7FC5" w:rsidRDefault="00FF7FC5" w:rsidP="00D03FF8">
            <w:pPr>
              <w:rPr>
                <w:b/>
                <w:lang w:val="en-GB"/>
              </w:rPr>
            </w:pPr>
            <w:r w:rsidRPr="00E25DAF">
              <w:rPr>
                <w:b/>
                <w:sz w:val="22"/>
                <w:szCs w:val="22"/>
                <w:lang w:val="en-GB"/>
              </w:rPr>
              <w:t xml:space="preserve">Expressing likes and dislikes </w:t>
            </w:r>
          </w:p>
          <w:p w:rsidR="00FF7FC5" w:rsidRPr="00E25DAF" w:rsidRDefault="00FF7FC5" w:rsidP="00D03FF8">
            <w:pPr>
              <w:rPr>
                <w:b/>
                <w:lang w:val="en-GB"/>
              </w:rPr>
            </w:pPr>
          </w:p>
          <w:p w:rsidR="00FF7FC5" w:rsidRPr="00E25DAF" w:rsidRDefault="00FF7FC5" w:rsidP="00D03FF8">
            <w:pPr>
              <w:rPr>
                <w:b/>
                <w:lang w:val="en-GB"/>
              </w:rPr>
            </w:pPr>
            <w:r w:rsidRPr="00E25DAF">
              <w:rPr>
                <w:b/>
                <w:sz w:val="22"/>
                <w:szCs w:val="22"/>
                <w:lang w:val="en-GB"/>
              </w:rPr>
              <w:t>Making simple inquiries</w:t>
            </w:r>
          </w:p>
          <w:p w:rsidR="00FF7FC5" w:rsidRPr="00D76E46" w:rsidRDefault="00FF7FC5" w:rsidP="00D03FF8">
            <w:pPr>
              <w:jc w:val="center"/>
              <w:rPr>
                <w:b/>
                <w:bCs/>
                <w:lang w:val="en-GB" w:eastAsia="en-US"/>
              </w:rPr>
            </w:pPr>
            <w:r w:rsidRPr="00D76E46">
              <w:rPr>
                <w:b/>
                <w:bCs/>
                <w:szCs w:val="22"/>
                <w:lang w:val="en-GB" w:eastAsia="en-US"/>
              </w:rPr>
              <w:t>29</w:t>
            </w:r>
            <w:r w:rsidRPr="00D76E46">
              <w:rPr>
                <w:b/>
                <w:bCs/>
                <w:szCs w:val="22"/>
                <w:vertAlign w:val="superscript"/>
                <w:lang w:val="en-GB" w:eastAsia="en-US"/>
              </w:rPr>
              <w:t>th</w:t>
            </w:r>
            <w:r w:rsidRPr="00D76E46">
              <w:rPr>
                <w:b/>
                <w:bCs/>
                <w:szCs w:val="22"/>
                <w:lang w:val="en-GB" w:eastAsia="en-US"/>
              </w:rPr>
              <w:t xml:space="preserve"> October</w:t>
            </w:r>
          </w:p>
          <w:p w:rsidR="00FF7FC5" w:rsidRPr="00D76E46" w:rsidRDefault="00FF7FC5" w:rsidP="00D03FF8">
            <w:pPr>
              <w:jc w:val="center"/>
              <w:rPr>
                <w:b/>
                <w:bCs/>
                <w:lang w:val="en-GB" w:eastAsia="en-US"/>
              </w:rPr>
            </w:pPr>
            <w:r w:rsidRPr="00D76E46">
              <w:rPr>
                <w:b/>
                <w:bCs/>
                <w:szCs w:val="22"/>
                <w:lang w:val="en-GB" w:eastAsia="en-US"/>
              </w:rPr>
              <w:t xml:space="preserve">Atatürk, the founder of </w:t>
            </w:r>
            <w:smartTag w:uri="urn:schemas-microsoft-com:office:smarttags" w:element="place">
              <w:smartTag w:uri="urn:schemas-microsoft-com:office:smarttags" w:element="PlaceName">
                <w:r w:rsidRPr="00D76E46">
                  <w:rPr>
                    <w:b/>
                    <w:bCs/>
                    <w:szCs w:val="22"/>
                    <w:lang w:val="en-GB" w:eastAsia="en-US"/>
                  </w:rPr>
                  <w:t>Turkish</w:t>
                </w:r>
              </w:smartTag>
              <w:r w:rsidRPr="00D76E46">
                <w:rPr>
                  <w:b/>
                  <w:bCs/>
                  <w:szCs w:val="22"/>
                  <w:lang w:val="en-GB" w:eastAsia="en-US"/>
                </w:rPr>
                <w:t xml:space="preserve"> </w:t>
              </w:r>
              <w:smartTag w:uri="urn:schemas-microsoft-com:office:smarttags" w:element="PlaceType">
                <w:r w:rsidRPr="00D76E46">
                  <w:rPr>
                    <w:b/>
                    <w:bCs/>
                    <w:szCs w:val="22"/>
                    <w:lang w:val="en-GB" w:eastAsia="en-US"/>
                  </w:rPr>
                  <w:t>Republic</w:t>
                </w:r>
              </w:smartTag>
            </w:smartTag>
          </w:p>
          <w:p w:rsidR="00FF7FC5" w:rsidRDefault="00FF7FC5" w:rsidP="00D03FF8">
            <w:pPr>
              <w:jc w:val="center"/>
              <w:rPr>
                <w:bCs/>
                <w:lang w:val="en-GB" w:eastAsia="en-US"/>
              </w:rPr>
            </w:pPr>
            <w:r w:rsidRPr="00D76E46">
              <w:rPr>
                <w:bCs/>
                <w:sz w:val="22"/>
                <w:szCs w:val="22"/>
                <w:lang w:val="en-GB" w:eastAsia="en-US"/>
              </w:rPr>
              <w:t>(29 Ekim Cumhuriyet Bayramı)</w:t>
            </w:r>
          </w:p>
          <w:p w:rsidR="00FF7FC5" w:rsidRDefault="00FF7FC5" w:rsidP="00D03FF8">
            <w:pPr>
              <w:rPr>
                <w:b/>
                <w:lang w:val="en-GB"/>
              </w:rPr>
            </w:pPr>
          </w:p>
          <w:p w:rsidR="00FF7FC5" w:rsidRPr="009B6A54" w:rsidRDefault="00FF7FC5" w:rsidP="00D03FF8">
            <w:pPr>
              <w:rPr>
                <w:b/>
                <w:lang w:val="en-GB"/>
              </w:rPr>
            </w:pPr>
          </w:p>
        </w:tc>
        <w:tc>
          <w:tcPr>
            <w:tcW w:w="1795" w:type="dxa"/>
            <w:vMerge w:val="restart"/>
            <w:vAlign w:val="center"/>
          </w:tcPr>
          <w:p w:rsidR="00FF7FC5" w:rsidRPr="003A7FC8" w:rsidRDefault="00FF7FC5" w:rsidP="00D03FF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3A7FC8">
              <w:rPr>
                <w:b/>
                <w:szCs w:val="22"/>
                <w:lang w:val="en-GB"/>
              </w:rPr>
              <w:t xml:space="preserve">Unit 2: </w:t>
            </w:r>
          </w:p>
          <w:p w:rsidR="00FF7FC5" w:rsidRPr="003A7FC8" w:rsidRDefault="00FF7FC5" w:rsidP="00D03FF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lang w:val="en-GB" w:eastAsia="en-US"/>
              </w:rPr>
            </w:pPr>
            <w:r>
              <w:rPr>
                <w:b/>
                <w:bCs/>
                <w:i/>
                <w:iCs/>
                <w:szCs w:val="22"/>
                <w:lang w:val="en-GB" w:eastAsia="en-US"/>
              </w:rPr>
              <w:t>Yummy Breakfast</w:t>
            </w:r>
          </w:p>
          <w:p w:rsidR="00FF7FC5" w:rsidRPr="00995CCE" w:rsidRDefault="00FF7FC5" w:rsidP="00D03FF8">
            <w:pPr>
              <w:autoSpaceDE w:val="0"/>
              <w:autoSpaceDN w:val="0"/>
              <w:adjustRightInd w:val="0"/>
              <w:jc w:val="center"/>
              <w:rPr>
                <w:i/>
                <w:lang w:val="en-GB" w:eastAsia="en-US"/>
              </w:rPr>
            </w:pPr>
          </w:p>
        </w:tc>
        <w:tc>
          <w:tcPr>
            <w:tcW w:w="2852" w:type="dxa"/>
            <w:vMerge w:val="restart"/>
            <w:vAlign w:val="center"/>
          </w:tcPr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r w:rsidRPr="00E25DAF">
              <w:rPr>
                <w:b/>
                <w:sz w:val="19"/>
                <w:szCs w:val="19"/>
                <w:lang w:val="en-GB"/>
              </w:rPr>
              <w:t xml:space="preserve">Listening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E25DAF">
              <w:rPr>
                <w:sz w:val="19"/>
                <w:szCs w:val="19"/>
                <w:lang w:val="en-GB"/>
              </w:rPr>
              <w:t>• Students will be able to identify the names of different food items when listening to a conversation.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r w:rsidRPr="00E25DAF">
              <w:rPr>
                <w:b/>
                <w:sz w:val="19"/>
                <w:szCs w:val="19"/>
                <w:lang w:val="en-GB"/>
              </w:rPr>
              <w:t>Spoken Interaction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E25DAF">
              <w:rPr>
                <w:sz w:val="19"/>
                <w:szCs w:val="19"/>
                <w:lang w:val="en-GB"/>
              </w:rPr>
              <w:t xml:space="preserve">• Students will be able to ask people about their food preferences at breakfast.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r w:rsidRPr="00E25DAF">
              <w:rPr>
                <w:b/>
                <w:sz w:val="19"/>
                <w:szCs w:val="19"/>
                <w:lang w:val="en-GB"/>
              </w:rPr>
              <w:t>Spoken Production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E25DAF">
              <w:rPr>
                <w:sz w:val="19"/>
                <w:szCs w:val="19"/>
                <w:lang w:val="en-GB"/>
              </w:rPr>
              <w:t>• Students will be able to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E25DAF">
              <w:rPr>
                <w:sz w:val="19"/>
                <w:szCs w:val="19"/>
                <w:lang w:val="en-GB"/>
              </w:rPr>
              <w:t xml:space="preserve">express their opinions about the food they like and don’t like.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r w:rsidRPr="00E25DAF">
              <w:rPr>
                <w:b/>
                <w:sz w:val="19"/>
                <w:szCs w:val="19"/>
                <w:lang w:val="en-GB"/>
              </w:rPr>
              <w:t>Reading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E25DAF">
              <w:rPr>
                <w:sz w:val="19"/>
                <w:szCs w:val="19"/>
                <w:lang w:val="en-GB"/>
              </w:rPr>
              <w:t xml:space="preserve">• Students will be able to understand short, simple, written texts about predictable,everyday matters such as food and personal opinions.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E25DAF">
              <w:rPr>
                <w:sz w:val="19"/>
                <w:szCs w:val="19"/>
                <w:lang w:val="en-GB"/>
              </w:rPr>
              <w:t>• Students will be able to read the label of a food product.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r w:rsidRPr="00E25DAF">
              <w:rPr>
                <w:b/>
                <w:sz w:val="19"/>
                <w:szCs w:val="19"/>
                <w:lang w:val="en-GB"/>
              </w:rPr>
              <w:t>Compensation Strategies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E25DAF">
              <w:rPr>
                <w:sz w:val="19"/>
                <w:szCs w:val="19"/>
                <w:lang w:val="en-GB"/>
              </w:rPr>
              <w:t>• Students will be able toindicate that they don’t understand using simple expressions.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r w:rsidRPr="00E25DAF">
              <w:rPr>
                <w:b/>
                <w:sz w:val="19"/>
                <w:szCs w:val="19"/>
                <w:lang w:val="en-GB"/>
              </w:rPr>
              <w:t>Intercultural Awareness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E25DAF">
              <w:rPr>
                <w:sz w:val="19"/>
                <w:szCs w:val="19"/>
                <w:lang w:val="en-GB"/>
              </w:rPr>
              <w:t xml:space="preserve">• Students will become familiar with breakfast habits of different cultures. </w:t>
            </w:r>
          </w:p>
          <w:p w:rsidR="00FF7FC5" w:rsidRPr="00300DC3" w:rsidRDefault="00FF7FC5" w:rsidP="00D03FF8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E25DAF">
              <w:rPr>
                <w:sz w:val="19"/>
                <w:szCs w:val="19"/>
                <w:lang w:val="en-GB"/>
              </w:rPr>
              <w:t>• Students will become familiar with expressions used at the beginning or end of meals in different languages.</w:t>
            </w:r>
          </w:p>
        </w:tc>
        <w:tc>
          <w:tcPr>
            <w:tcW w:w="2489" w:type="dxa"/>
            <w:vMerge w:val="restart"/>
            <w:vAlign w:val="center"/>
          </w:tcPr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b/>
                <w:lang w:val="en-GB" w:eastAsia="en-US"/>
              </w:rPr>
            </w:pPr>
            <w:r>
              <w:rPr>
                <w:b/>
                <w:sz w:val="22"/>
                <w:szCs w:val="22"/>
                <w:lang w:val="en-GB" w:eastAsia="en-US"/>
              </w:rPr>
              <w:t>T</w:t>
            </w:r>
            <w:r w:rsidRPr="00E25DAF">
              <w:rPr>
                <w:b/>
                <w:sz w:val="22"/>
                <w:szCs w:val="22"/>
                <w:lang w:val="en-GB" w:eastAsia="en-US"/>
              </w:rPr>
              <w:t>exts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 xml:space="preserve">Conversations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 xml:space="preserve">Illustrations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 xml:space="preserve">Lists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>Menus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 xml:space="preserve">Poems </w:t>
            </w: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 xml:space="preserve">Tables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b/>
                <w:lang w:val="en-GB" w:eastAsia="en-US"/>
              </w:rPr>
            </w:pPr>
            <w:r w:rsidRPr="00E25DAF">
              <w:rPr>
                <w:b/>
                <w:sz w:val="22"/>
                <w:szCs w:val="22"/>
                <w:lang w:val="en-GB" w:eastAsia="en-US"/>
              </w:rPr>
              <w:t>Activities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 xml:space="preserve">Arts and Crafts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 xml:space="preserve">Drama/Miming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 xml:space="preserve">Labeling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>Puppets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 xml:space="preserve">Questions and Answers </w:t>
            </w: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E25DAF">
              <w:rPr>
                <w:sz w:val="22"/>
                <w:szCs w:val="22"/>
                <w:lang w:val="en-GB" w:eastAsia="en-US"/>
              </w:rPr>
              <w:t>Speaking</w:t>
            </w:r>
          </w:p>
          <w:p w:rsidR="00FF7FC5" w:rsidRPr="003A7FC8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</w:tc>
        <w:tc>
          <w:tcPr>
            <w:tcW w:w="2819" w:type="dxa"/>
            <w:vMerge w:val="restart"/>
            <w:vAlign w:val="center"/>
          </w:tcPr>
          <w:p w:rsidR="00FF7FC5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E25DAF">
              <w:rPr>
                <w:b/>
                <w:sz w:val="22"/>
                <w:szCs w:val="22"/>
                <w:lang w:val="en-GB"/>
              </w:rPr>
              <w:t>Projects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• Students prepare a poster that shows </w:t>
            </w:r>
            <w:r w:rsidRPr="00E25DAF">
              <w:rPr>
                <w:sz w:val="22"/>
                <w:szCs w:val="22"/>
                <w:lang w:val="en-GB"/>
              </w:rPr>
              <w:t xml:space="preserve">and categorizes </w:t>
            </w: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different food items and drinks that they </w:t>
            </w:r>
            <w:r w:rsidRPr="00E25DAF">
              <w:rPr>
                <w:sz w:val="22"/>
                <w:szCs w:val="22"/>
                <w:lang w:val="en-GB"/>
              </w:rPr>
              <w:t>have at breakfast.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• Students work in pairs or individu</w:t>
            </w:r>
            <w:r w:rsidRPr="00E25DAF">
              <w:rPr>
                <w:sz w:val="22"/>
                <w:szCs w:val="22"/>
                <w:lang w:val="en-GB"/>
              </w:rPr>
              <w:t xml:space="preserve">ally and prepare a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short video or role play of themselves </w:t>
            </w:r>
            <w:r w:rsidRPr="00E25DAF">
              <w:rPr>
                <w:sz w:val="22"/>
                <w:szCs w:val="22"/>
                <w:lang w:val="en-GB"/>
              </w:rPr>
              <w:t xml:space="preserve">talking about the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foods they like and </w:t>
            </w:r>
            <w:r w:rsidRPr="00E25DAF">
              <w:rPr>
                <w:sz w:val="22"/>
                <w:szCs w:val="22"/>
                <w:lang w:val="en-GB"/>
              </w:rPr>
              <w:t>don’t like.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• Students work in groups and create </w:t>
            </w:r>
            <w:r w:rsidRPr="00E25DAF">
              <w:rPr>
                <w:sz w:val="22"/>
                <w:szCs w:val="22"/>
                <w:lang w:val="en-GB"/>
              </w:rPr>
              <w:t>an im</w:t>
            </w:r>
            <w:r>
              <w:rPr>
                <w:sz w:val="22"/>
                <w:szCs w:val="22"/>
                <w:lang w:val="en-GB"/>
              </w:rPr>
              <w:t xml:space="preserve">aginary crea-ture. They decide the foods that the </w:t>
            </w:r>
            <w:r w:rsidRPr="00E25DAF">
              <w:rPr>
                <w:sz w:val="22"/>
                <w:szCs w:val="22"/>
                <w:lang w:val="en-GB"/>
              </w:rPr>
              <w:t xml:space="preserve">creature likes and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doesn’t like. They will draw a picture </w:t>
            </w:r>
            <w:r w:rsidRPr="00E25DAF">
              <w:rPr>
                <w:sz w:val="22"/>
                <w:szCs w:val="22"/>
                <w:lang w:val="en-GB"/>
              </w:rPr>
              <w:t xml:space="preserve">of it and the foods it </w:t>
            </w: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E25DAF">
              <w:rPr>
                <w:sz w:val="22"/>
                <w:szCs w:val="22"/>
                <w:lang w:val="en-GB"/>
              </w:rPr>
              <w:t>eats and label them.</w:t>
            </w:r>
          </w:p>
          <w:p w:rsidR="00FF7FC5" w:rsidRPr="000571B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FF7FC5" w:rsidRPr="000571BC" w:rsidTr="00D03FF8">
        <w:trPr>
          <w:cantSplit/>
          <w:trHeight w:val="2354"/>
        </w:trPr>
        <w:tc>
          <w:tcPr>
            <w:tcW w:w="1101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17-21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432" w:type="dxa"/>
            <w:vMerge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1795" w:type="dxa"/>
            <w:vMerge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852" w:type="dxa"/>
            <w:vMerge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489" w:type="dxa"/>
            <w:vMerge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819" w:type="dxa"/>
            <w:vMerge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</w:tr>
      <w:tr w:rsidR="00FF7FC5" w:rsidRPr="000571BC" w:rsidTr="00D03FF8">
        <w:trPr>
          <w:cantSplit/>
          <w:trHeight w:val="2355"/>
        </w:trPr>
        <w:tc>
          <w:tcPr>
            <w:tcW w:w="1101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24-28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432" w:type="dxa"/>
            <w:vMerge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1795" w:type="dxa"/>
            <w:vMerge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852" w:type="dxa"/>
            <w:vMerge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489" w:type="dxa"/>
            <w:vMerge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819" w:type="dxa"/>
            <w:vMerge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</w:tr>
    </w:tbl>
    <w:p w:rsidR="00FF7FC5" w:rsidRPr="006A2864" w:rsidRDefault="00FF7FC5" w:rsidP="00ED0282">
      <w:pPr>
        <w:spacing w:after="200" w:line="276" w:lineRule="auto"/>
        <w:rPr>
          <w:sz w:val="40"/>
          <w:lang w:val="en-GB"/>
        </w:rPr>
      </w:pPr>
    </w:p>
    <w:p w:rsidR="00FF7FC5" w:rsidRDefault="00FF7FC5" w:rsidP="00ED0282">
      <w:pPr>
        <w:spacing w:after="200" w:line="276" w:lineRule="auto"/>
        <w:rPr>
          <w:sz w:val="40"/>
          <w:lang w:val="en-GB"/>
        </w:rPr>
      </w:pPr>
    </w:p>
    <w:p w:rsidR="00FF7FC5" w:rsidRPr="00995CCE" w:rsidRDefault="00FF7FC5" w:rsidP="00ED0282">
      <w:pPr>
        <w:tabs>
          <w:tab w:val="left" w:pos="14610"/>
        </w:tabs>
        <w:jc w:val="right"/>
        <w:rPr>
          <w:lang w:val="en-GB"/>
        </w:rPr>
      </w:pPr>
      <w:r>
        <w:rPr>
          <w:sz w:val="40"/>
          <w:lang w:val="en-GB"/>
        </w:rPr>
        <w:tab/>
      </w:r>
    </w:p>
    <w:p w:rsidR="00FF7FC5" w:rsidRDefault="00FF7FC5" w:rsidP="00ED0282">
      <w:pPr>
        <w:spacing w:after="200" w:line="276" w:lineRule="auto"/>
        <w:rPr>
          <w:sz w:val="40"/>
          <w:lang w:val="en-GB"/>
        </w:rPr>
      </w:pPr>
    </w:p>
    <w:p w:rsidR="00FF7FC5" w:rsidRPr="003D20AF" w:rsidRDefault="00FF7FC5" w:rsidP="00ED0282">
      <w:pPr>
        <w:spacing w:after="200" w:line="276" w:lineRule="auto"/>
        <w:rPr>
          <w:sz w:val="18"/>
          <w:lang w:val="en-GB"/>
        </w:rPr>
      </w:pPr>
    </w:p>
    <w:tbl>
      <w:tblPr>
        <w:tblW w:w="15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5"/>
        <w:gridCol w:w="995"/>
        <w:gridCol w:w="71"/>
        <w:gridCol w:w="1066"/>
        <w:gridCol w:w="2451"/>
        <w:gridCol w:w="57"/>
        <w:gridCol w:w="1731"/>
        <w:gridCol w:w="45"/>
        <w:gridCol w:w="7"/>
        <w:gridCol w:w="2797"/>
        <w:gridCol w:w="19"/>
        <w:gridCol w:w="2472"/>
        <w:gridCol w:w="61"/>
        <w:gridCol w:w="2749"/>
      </w:tblGrid>
      <w:tr w:rsidR="00FF7FC5" w:rsidRPr="000571BC" w:rsidTr="00D03FF8">
        <w:trPr>
          <w:cantSplit/>
          <w:trHeight w:val="2974"/>
        </w:trPr>
        <w:tc>
          <w:tcPr>
            <w:tcW w:w="1095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31/-04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508" w:type="dxa"/>
            <w:gridSpan w:val="2"/>
            <w:vMerge w:val="restart"/>
            <w:vAlign w:val="center"/>
          </w:tcPr>
          <w:p w:rsidR="00FF7FC5" w:rsidRDefault="00FF7FC5" w:rsidP="00D03FF8">
            <w:pPr>
              <w:jc w:val="center"/>
              <w:rPr>
                <w:bCs/>
                <w:lang w:val="en-GB" w:eastAsia="en-US"/>
              </w:rPr>
            </w:pPr>
          </w:p>
          <w:p w:rsidR="00FF7FC5" w:rsidRPr="000571BC" w:rsidRDefault="00FF7FC5" w:rsidP="00D03FF8">
            <w:pPr>
              <w:jc w:val="center"/>
              <w:rPr>
                <w:rFonts w:cs="Arial"/>
                <w:b/>
                <w:lang w:val="en-GB"/>
              </w:rPr>
            </w:pPr>
            <w:r w:rsidRPr="000571BC">
              <w:rPr>
                <w:rFonts w:cs="Arial"/>
                <w:b/>
                <w:lang w:val="en-GB"/>
              </w:rPr>
              <w:t>10</w:t>
            </w:r>
            <w:r w:rsidRPr="000571BC">
              <w:rPr>
                <w:rFonts w:cs="Arial"/>
                <w:b/>
                <w:vertAlign w:val="superscript"/>
                <w:lang w:val="en-GB"/>
              </w:rPr>
              <w:t>th</w:t>
            </w:r>
            <w:r w:rsidRPr="000571BC">
              <w:rPr>
                <w:rFonts w:cs="Arial"/>
                <w:b/>
                <w:lang w:val="en-GB"/>
              </w:rPr>
              <w:t xml:space="preserve"> November,</w:t>
            </w:r>
          </w:p>
          <w:p w:rsidR="00FF7FC5" w:rsidRPr="000571BC" w:rsidRDefault="00FF7FC5" w:rsidP="00D03FF8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rFonts w:cs="Arial"/>
                <w:b/>
                <w:lang w:val="en-GB"/>
              </w:rPr>
              <w:t>The anniversary of Atatürk’s passing away</w:t>
            </w:r>
          </w:p>
          <w:p w:rsidR="00FF7FC5" w:rsidRPr="00D76E46" w:rsidRDefault="00FF7FC5" w:rsidP="00D03FF8">
            <w:pPr>
              <w:autoSpaceDE w:val="0"/>
              <w:autoSpaceDN w:val="0"/>
              <w:adjustRightInd w:val="0"/>
              <w:jc w:val="center"/>
              <w:rPr>
                <w:bCs/>
                <w:lang w:val="en-GB" w:eastAsia="en-US"/>
              </w:rPr>
            </w:pPr>
            <w:r w:rsidRPr="00D76E46">
              <w:rPr>
                <w:bCs/>
                <w:sz w:val="22"/>
                <w:lang w:val="en-GB" w:eastAsia="en-US"/>
              </w:rPr>
              <w:t>(10 Kasım Atatürk’ü Anma Günü ve Atatürk Haftası)</w:t>
            </w:r>
          </w:p>
          <w:p w:rsidR="00FF7FC5" w:rsidRDefault="00FF7FC5" w:rsidP="00D03FF8">
            <w:pPr>
              <w:rPr>
                <w:b/>
                <w:lang w:val="en-GB"/>
              </w:rPr>
            </w:pPr>
          </w:p>
          <w:p w:rsidR="00FF7FC5" w:rsidRDefault="00FF7FC5" w:rsidP="00D03FF8">
            <w:pPr>
              <w:rPr>
                <w:b/>
                <w:lang w:val="en-GB"/>
              </w:rPr>
            </w:pPr>
            <w:r w:rsidRPr="00E25DAF">
              <w:rPr>
                <w:b/>
                <w:lang w:val="en-GB"/>
              </w:rPr>
              <w:t>Describing places</w:t>
            </w:r>
          </w:p>
          <w:p w:rsidR="00FF7FC5" w:rsidRPr="00E25DAF" w:rsidRDefault="00FF7FC5" w:rsidP="00D03FF8">
            <w:pPr>
              <w:rPr>
                <w:b/>
                <w:lang w:val="en-GB"/>
              </w:rPr>
            </w:pPr>
          </w:p>
          <w:p w:rsidR="00FF7FC5" w:rsidRDefault="00FF7FC5" w:rsidP="00D03FF8">
            <w:pPr>
              <w:rPr>
                <w:b/>
                <w:lang w:val="en-GB"/>
              </w:rPr>
            </w:pPr>
            <w:r w:rsidRPr="00E25DAF">
              <w:rPr>
                <w:b/>
                <w:lang w:val="en-GB"/>
              </w:rPr>
              <w:t xml:space="preserve">Describing what people are doing now </w:t>
            </w:r>
          </w:p>
          <w:p w:rsidR="00FF7FC5" w:rsidRPr="00E25DAF" w:rsidRDefault="00FF7FC5" w:rsidP="00D03FF8">
            <w:pPr>
              <w:rPr>
                <w:b/>
                <w:lang w:val="en-GB"/>
              </w:rPr>
            </w:pPr>
          </w:p>
          <w:p w:rsidR="00FF7FC5" w:rsidRDefault="00FF7FC5" w:rsidP="00D03FF8">
            <w:pPr>
              <w:rPr>
                <w:b/>
                <w:lang w:val="en-GB"/>
              </w:rPr>
            </w:pPr>
            <w:r w:rsidRPr="00E25DAF">
              <w:rPr>
                <w:b/>
                <w:lang w:val="en-GB"/>
              </w:rPr>
              <w:t>Making comparisons</w:t>
            </w:r>
          </w:p>
          <w:p w:rsidR="00FF7FC5" w:rsidRPr="00E25DAF" w:rsidRDefault="00FF7FC5" w:rsidP="00D03FF8">
            <w:pPr>
              <w:rPr>
                <w:b/>
                <w:lang w:val="en-GB"/>
              </w:rPr>
            </w:pPr>
          </w:p>
          <w:p w:rsidR="00FF7FC5" w:rsidRDefault="00FF7FC5" w:rsidP="00D03FF8">
            <w:pPr>
              <w:rPr>
                <w:b/>
                <w:lang w:val="en-GB"/>
              </w:rPr>
            </w:pPr>
            <w:r w:rsidRPr="00E25DAF">
              <w:rPr>
                <w:b/>
                <w:lang w:val="en-GB"/>
              </w:rPr>
              <w:t>Making simple inquiries</w:t>
            </w:r>
          </w:p>
          <w:p w:rsidR="00FF7FC5" w:rsidRPr="00995CCE" w:rsidRDefault="00FF7FC5" w:rsidP="00D03FF8">
            <w:pPr>
              <w:rPr>
                <w:b/>
                <w:lang w:val="en-GB"/>
              </w:rPr>
            </w:pPr>
          </w:p>
        </w:tc>
        <w:tc>
          <w:tcPr>
            <w:tcW w:w="1776" w:type="dxa"/>
            <w:gridSpan w:val="2"/>
            <w:vMerge w:val="restart"/>
            <w:tcBorders>
              <w:bottom w:val="nil"/>
            </w:tcBorders>
            <w:vAlign w:val="center"/>
          </w:tcPr>
          <w:p w:rsidR="00FF7FC5" w:rsidRDefault="00FF7FC5" w:rsidP="00D03FF8">
            <w:pPr>
              <w:autoSpaceDE w:val="0"/>
              <w:autoSpaceDN w:val="0"/>
              <w:adjustRightInd w:val="0"/>
              <w:jc w:val="center"/>
              <w:rPr>
                <w:b/>
                <w:lang w:val="en-GB" w:eastAsia="en-US"/>
              </w:rPr>
            </w:pPr>
          </w:p>
          <w:p w:rsidR="00FF7FC5" w:rsidRPr="00175F00" w:rsidRDefault="00FF7FC5" w:rsidP="00D03FF8">
            <w:pPr>
              <w:autoSpaceDE w:val="0"/>
              <w:autoSpaceDN w:val="0"/>
              <w:adjustRightInd w:val="0"/>
              <w:jc w:val="center"/>
              <w:rPr>
                <w:b/>
                <w:lang w:val="en-GB" w:eastAsia="en-US"/>
              </w:rPr>
            </w:pPr>
            <w:r w:rsidRPr="00175F00">
              <w:rPr>
                <w:b/>
                <w:lang w:val="en-GB" w:eastAsia="en-US"/>
              </w:rPr>
              <w:t>Unit 3 :</w:t>
            </w:r>
          </w:p>
          <w:p w:rsidR="00FF7FC5" w:rsidRPr="00175F00" w:rsidRDefault="00FF7FC5" w:rsidP="00D03FF8">
            <w:pPr>
              <w:autoSpaceDE w:val="0"/>
              <w:autoSpaceDN w:val="0"/>
              <w:adjustRightInd w:val="0"/>
              <w:jc w:val="center"/>
              <w:rPr>
                <w:i/>
                <w:lang w:val="en-GB" w:eastAsia="en-US"/>
              </w:rPr>
            </w:pPr>
            <w:r>
              <w:rPr>
                <w:b/>
                <w:i/>
                <w:lang w:val="en-GB" w:eastAsia="en-US"/>
              </w:rPr>
              <w:t>A Day In My City</w:t>
            </w:r>
          </w:p>
        </w:tc>
        <w:tc>
          <w:tcPr>
            <w:tcW w:w="2823" w:type="dxa"/>
            <w:gridSpan w:val="3"/>
            <w:vMerge w:val="restart"/>
            <w:tcBorders>
              <w:bottom w:val="nil"/>
            </w:tcBorders>
            <w:vAlign w:val="center"/>
          </w:tcPr>
          <w:p w:rsidR="00FF7FC5" w:rsidRDefault="00FF7FC5" w:rsidP="00D03FF8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b/>
                <w:sz w:val="21"/>
                <w:szCs w:val="21"/>
                <w:lang w:val="en-GB"/>
              </w:rPr>
            </w:pPr>
            <w:r w:rsidRPr="00E25DAF">
              <w:rPr>
                <w:b/>
                <w:sz w:val="21"/>
                <w:szCs w:val="21"/>
                <w:lang w:val="en-GB"/>
              </w:rPr>
              <w:t xml:space="preserve">Listening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E25DAF">
              <w:rPr>
                <w:sz w:val="21"/>
                <w:szCs w:val="21"/>
                <w:lang w:val="en-GB"/>
              </w:rPr>
              <w:t xml:space="preserve">• Students will be able to identify expressions and phrases related to present events.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E25DAF">
              <w:rPr>
                <w:sz w:val="21"/>
                <w:szCs w:val="21"/>
                <w:lang w:val="en-GB"/>
              </w:rPr>
              <w:t xml:space="preserve">• Students will be able to pick up the expressions used while comparing things in a dialogue. 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b/>
                <w:sz w:val="21"/>
                <w:szCs w:val="21"/>
                <w:lang w:val="en-GB"/>
              </w:rPr>
            </w:pPr>
            <w:r w:rsidRPr="00E25DAF">
              <w:rPr>
                <w:b/>
                <w:sz w:val="21"/>
                <w:szCs w:val="21"/>
                <w:lang w:val="en-GB"/>
              </w:rPr>
              <w:t>Spoken Interaction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E25DAF">
              <w:rPr>
                <w:sz w:val="21"/>
                <w:szCs w:val="21"/>
                <w:lang w:val="en-GB"/>
              </w:rPr>
              <w:t>• Students will be able to ask people questions about what they are doing at the moment.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E25DAF">
              <w:rPr>
                <w:sz w:val="21"/>
                <w:szCs w:val="21"/>
                <w:lang w:val="en-GB"/>
              </w:rPr>
              <w:t xml:space="preserve">• Students will be able to ask people to compare things.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b/>
                <w:sz w:val="21"/>
                <w:szCs w:val="21"/>
                <w:lang w:val="en-GB"/>
              </w:rPr>
            </w:pPr>
            <w:r w:rsidRPr="00E25DAF">
              <w:rPr>
                <w:b/>
                <w:sz w:val="21"/>
                <w:szCs w:val="21"/>
                <w:lang w:val="en-GB"/>
              </w:rPr>
              <w:t>Spoken Production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E25DAF">
              <w:rPr>
                <w:sz w:val="21"/>
                <w:szCs w:val="21"/>
                <w:lang w:val="en-GB"/>
              </w:rPr>
              <w:t xml:space="preserve">• Students will be able to describe people doing dif-ferent actions.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E25DAF">
              <w:rPr>
                <w:sz w:val="21"/>
                <w:szCs w:val="21"/>
                <w:lang w:val="en-GB"/>
              </w:rPr>
              <w:t xml:space="preserve">• Students will be able to make comparisons between two things. 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b/>
                <w:sz w:val="21"/>
                <w:szCs w:val="21"/>
                <w:lang w:val="en-GB"/>
              </w:rPr>
            </w:pPr>
            <w:r w:rsidRPr="00E25DAF">
              <w:rPr>
                <w:b/>
                <w:sz w:val="21"/>
                <w:szCs w:val="21"/>
                <w:lang w:val="en-GB"/>
              </w:rPr>
              <w:t>Reading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E25DAF">
              <w:rPr>
                <w:sz w:val="21"/>
                <w:szCs w:val="21"/>
                <w:lang w:val="en-GB"/>
              </w:rPr>
              <w:t>• Students will be able to read visually supported, short, simple, written statements.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b/>
                <w:sz w:val="21"/>
                <w:szCs w:val="21"/>
                <w:lang w:val="en-GB"/>
              </w:rPr>
            </w:pPr>
            <w:r w:rsidRPr="00E25DAF">
              <w:rPr>
                <w:b/>
                <w:sz w:val="21"/>
                <w:szCs w:val="21"/>
                <w:lang w:val="en-GB"/>
              </w:rPr>
              <w:t>Compensation Strategies</w:t>
            </w:r>
          </w:p>
          <w:p w:rsidR="00FF7FC5" w:rsidRPr="00E25DAF" w:rsidRDefault="00FF7FC5" w:rsidP="00D03FF8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/>
              </w:rPr>
            </w:pPr>
            <w:r w:rsidRPr="00E25DAF">
              <w:rPr>
                <w:sz w:val="21"/>
                <w:szCs w:val="21"/>
                <w:lang w:val="en-GB"/>
              </w:rPr>
              <w:t xml:space="preserve">• Students will be able to use mimes and gestures to </w:t>
            </w:r>
          </w:p>
          <w:p w:rsidR="00FF7FC5" w:rsidRPr="000571B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E25DAF">
              <w:rPr>
                <w:sz w:val="21"/>
                <w:szCs w:val="21"/>
                <w:lang w:val="en-GB"/>
              </w:rPr>
              <w:t>explain a word.</w:t>
            </w:r>
          </w:p>
        </w:tc>
        <w:tc>
          <w:tcPr>
            <w:tcW w:w="2472" w:type="dxa"/>
            <w:vMerge w:val="restart"/>
            <w:vAlign w:val="center"/>
          </w:tcPr>
          <w:p w:rsidR="00FF7FC5" w:rsidRPr="005562AC" w:rsidRDefault="00FF7FC5" w:rsidP="00D03FF8">
            <w:pPr>
              <w:rPr>
                <w:b/>
                <w:lang w:val="en-GB"/>
              </w:rPr>
            </w:pPr>
            <w:r w:rsidRPr="005562AC">
              <w:rPr>
                <w:b/>
                <w:lang w:val="en-GB"/>
              </w:rPr>
              <w:t>Texts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>Conversations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 xml:space="preserve">Illustrations 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>Signs</w:t>
            </w:r>
          </w:p>
          <w:p w:rsidR="00FF7FC5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 xml:space="preserve">Songs 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</w:p>
          <w:p w:rsidR="00FF7FC5" w:rsidRPr="005562AC" w:rsidRDefault="00FF7FC5" w:rsidP="00D03FF8">
            <w:pPr>
              <w:rPr>
                <w:b/>
                <w:lang w:val="en-GB"/>
              </w:rPr>
            </w:pPr>
            <w:r w:rsidRPr="005562AC">
              <w:rPr>
                <w:b/>
                <w:lang w:val="en-GB"/>
              </w:rPr>
              <w:t>Activities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>Drama/Miming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 xml:space="preserve">Drawing and Coloring 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 xml:space="preserve">Games 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>Labeling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>Listening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>Matching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>Question and Answers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>Real-life Tasks</w:t>
            </w:r>
          </w:p>
          <w:p w:rsidR="00FF7FC5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>Speaking</w:t>
            </w:r>
          </w:p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10" w:type="dxa"/>
            <w:gridSpan w:val="2"/>
            <w:vMerge w:val="restart"/>
            <w:shd w:val="clear" w:color="auto" w:fill="FFFFFF"/>
            <w:vAlign w:val="center"/>
          </w:tcPr>
          <w:p w:rsidR="00FF7FC5" w:rsidRPr="001711AF" w:rsidRDefault="00FF7FC5" w:rsidP="00D03FF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FIRST WRITTEN EXAM</w:t>
            </w: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b/>
                <w:lang w:val="en-GB" w:eastAsia="en-US"/>
              </w:rPr>
            </w:pPr>
            <w:r w:rsidRPr="005562AC">
              <w:rPr>
                <w:b/>
                <w:lang w:val="en-GB" w:eastAsia="en-US"/>
              </w:rPr>
              <w:t>Projects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b/>
                <w:lang w:val="en-GB" w:eastAsia="en-US"/>
              </w:rPr>
            </w:pP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5562AC">
              <w:rPr>
                <w:lang w:val="en-GB" w:eastAsia="en-US"/>
              </w:rPr>
              <w:t xml:space="preserve">• Students take/draw a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5562AC">
              <w:rPr>
                <w:lang w:val="en-GB" w:eastAsia="en-US"/>
              </w:rPr>
              <w:t>picture of their street/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5562AC">
              <w:rPr>
                <w:lang w:val="en-GB" w:eastAsia="en-US"/>
              </w:rPr>
              <w:t xml:space="preserve">neighborhood in the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5562AC">
              <w:rPr>
                <w:lang w:val="en-GB" w:eastAsia="en-US"/>
              </w:rPr>
              <w:t xml:space="preserve">morning and describe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5562AC">
              <w:rPr>
                <w:lang w:val="en-GB" w:eastAsia="en-US"/>
              </w:rPr>
              <w:t xml:space="preserve">what everyone is doing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5562AC">
              <w:rPr>
                <w:lang w:val="en-GB" w:eastAsia="en-US"/>
              </w:rPr>
              <w:t>(they can use profes-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5562AC">
              <w:rPr>
                <w:lang w:val="en-GB" w:eastAsia="en-US"/>
              </w:rPr>
              <w:t>sions as well).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5562AC">
              <w:rPr>
                <w:lang w:val="en-GB" w:eastAsia="en-US"/>
              </w:rPr>
              <w:t xml:space="preserve">• Students draw/use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5562AC">
              <w:rPr>
                <w:lang w:val="en-GB" w:eastAsia="en-US"/>
              </w:rPr>
              <w:t>a map of the world/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5562AC">
              <w:rPr>
                <w:lang w:val="en-GB" w:eastAsia="en-US"/>
              </w:rPr>
              <w:t xml:space="preserve">their home country.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5562AC">
              <w:rPr>
                <w:lang w:val="en-GB" w:eastAsia="en-US"/>
              </w:rPr>
              <w:t xml:space="preserve">They imagine that they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5562AC">
              <w:rPr>
                <w:lang w:val="en-GB" w:eastAsia="en-US"/>
              </w:rPr>
              <w:t xml:space="preserve">visit three cities on the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5562AC">
              <w:rPr>
                <w:lang w:val="en-GB" w:eastAsia="en-US"/>
              </w:rPr>
              <w:t xml:space="preserve">map and place their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5562AC">
              <w:rPr>
                <w:lang w:val="en-GB" w:eastAsia="en-US"/>
              </w:rPr>
              <w:t xml:space="preserve">pictures on these cities.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5562AC">
              <w:rPr>
                <w:lang w:val="en-GB" w:eastAsia="en-US"/>
              </w:rPr>
              <w:t xml:space="preserve">In speech bubbles, they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5562AC">
              <w:rPr>
                <w:lang w:val="en-GB" w:eastAsia="en-US"/>
              </w:rPr>
              <w:t xml:space="preserve">write what they are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5562AC">
              <w:rPr>
                <w:lang w:val="en-GB" w:eastAsia="en-US"/>
              </w:rPr>
              <w:t>doing there.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5562AC">
              <w:rPr>
                <w:lang w:val="en-GB" w:eastAsia="en-US"/>
              </w:rPr>
              <w:t xml:space="preserve">• Students prepare a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5562AC">
              <w:rPr>
                <w:lang w:val="en-GB" w:eastAsia="en-US"/>
              </w:rPr>
              <w:t xml:space="preserve">poster comparing their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5562AC">
              <w:rPr>
                <w:lang w:val="en-GB" w:eastAsia="en-US"/>
              </w:rPr>
              <w:t xml:space="preserve">hometown and another </w:t>
            </w:r>
          </w:p>
          <w:p w:rsidR="00FF7FC5" w:rsidRPr="000571B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 w:eastAsia="en-US"/>
              </w:rPr>
              <w:t>city in their country.</w:t>
            </w:r>
          </w:p>
        </w:tc>
      </w:tr>
      <w:tr w:rsidR="00FF7FC5" w:rsidRPr="000571BC" w:rsidTr="00D03FF8">
        <w:trPr>
          <w:cantSplit/>
          <w:trHeight w:val="3101"/>
        </w:trPr>
        <w:tc>
          <w:tcPr>
            <w:tcW w:w="1095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07-11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066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508" w:type="dxa"/>
            <w:gridSpan w:val="2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472" w:type="dxa"/>
            <w:vMerge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vAlign w:val="center"/>
          </w:tcPr>
          <w:p w:rsidR="00FF7FC5" w:rsidRPr="000571B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FF7FC5" w:rsidRPr="000571BC" w:rsidTr="00D03FF8">
        <w:trPr>
          <w:cantSplit/>
          <w:trHeight w:val="2149"/>
        </w:trPr>
        <w:tc>
          <w:tcPr>
            <w:tcW w:w="1095" w:type="dxa"/>
            <w:vMerge w:val="restart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14-18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vMerge w:val="restart"/>
            <w:vAlign w:val="center"/>
          </w:tcPr>
          <w:p w:rsidR="00FF7FC5" w:rsidRPr="007E6A3A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066" w:type="dxa"/>
            <w:vMerge w:val="restart"/>
            <w:vAlign w:val="center"/>
          </w:tcPr>
          <w:p w:rsidR="00FF7FC5" w:rsidRPr="007E6A3A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508" w:type="dxa"/>
            <w:gridSpan w:val="2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472" w:type="dxa"/>
            <w:vMerge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</w:tr>
      <w:tr w:rsidR="00FF7FC5" w:rsidTr="00D03FF8">
        <w:tblPrEx>
          <w:tblCellMar>
            <w:left w:w="70" w:type="dxa"/>
            <w:right w:w="70" w:type="dxa"/>
          </w:tblCellMar>
          <w:tblLook w:val="0000"/>
        </w:tblPrEx>
        <w:trPr>
          <w:trHeight w:val="2280"/>
        </w:trPr>
        <w:tc>
          <w:tcPr>
            <w:tcW w:w="1095" w:type="dxa"/>
            <w:vMerge/>
            <w:textDirection w:val="btLr"/>
            <w:vAlign w:val="center"/>
          </w:tcPr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1066" w:type="dxa"/>
            <w:gridSpan w:val="2"/>
            <w:vMerge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1066" w:type="dxa"/>
            <w:vMerge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508" w:type="dxa"/>
            <w:gridSpan w:val="2"/>
            <w:vMerge/>
          </w:tcPr>
          <w:p w:rsidR="00FF7FC5" w:rsidRDefault="00FF7FC5" w:rsidP="00D03FF8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1783" w:type="dxa"/>
            <w:gridSpan w:val="3"/>
            <w:tcBorders>
              <w:top w:val="nil"/>
            </w:tcBorders>
          </w:tcPr>
          <w:p w:rsidR="00FF7FC5" w:rsidRDefault="00FF7FC5" w:rsidP="00D03FF8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6" w:type="dxa"/>
            <w:gridSpan w:val="2"/>
            <w:tcBorders>
              <w:top w:val="nil"/>
            </w:tcBorders>
          </w:tcPr>
          <w:p w:rsidR="00FF7FC5" w:rsidRDefault="00FF7FC5" w:rsidP="00D03FF8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472" w:type="dxa"/>
            <w:vMerge/>
          </w:tcPr>
          <w:p w:rsidR="00FF7FC5" w:rsidRDefault="00FF7FC5" w:rsidP="00D03FF8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0" w:type="dxa"/>
            <w:gridSpan w:val="2"/>
            <w:vMerge/>
          </w:tcPr>
          <w:p w:rsidR="00FF7FC5" w:rsidRDefault="00FF7FC5" w:rsidP="00D03FF8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</w:tr>
      <w:tr w:rsidR="00FF7FC5" w:rsidRPr="000571BC" w:rsidTr="00D03FF8">
        <w:trPr>
          <w:cantSplit/>
          <w:trHeight w:val="2937"/>
        </w:trPr>
        <w:tc>
          <w:tcPr>
            <w:tcW w:w="1095" w:type="dxa"/>
            <w:textDirection w:val="btLr"/>
            <w:vAlign w:val="center"/>
          </w:tcPr>
          <w:p w:rsidR="00FF7FC5" w:rsidRDefault="00FF7FC5" w:rsidP="001E37DD">
            <w:pPr>
              <w:ind w:left="113" w:right="113"/>
              <w:jc w:val="center"/>
              <w:rPr>
                <w:lang w:val="en-GB"/>
              </w:rPr>
            </w:pPr>
            <w:r w:rsidRPr="006A2864">
              <w:rPr>
                <w:sz w:val="40"/>
                <w:lang w:val="en-GB"/>
              </w:rPr>
              <w:br w:type="page"/>
            </w:r>
            <w:r>
              <w:rPr>
                <w:lang w:val="en-GB"/>
              </w:rPr>
              <w:t>21-25</w:t>
            </w:r>
          </w:p>
          <w:p w:rsidR="00FF7FC5" w:rsidRPr="000571BC" w:rsidRDefault="00FF7FC5" w:rsidP="001E37D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995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7" w:type="dxa"/>
            <w:gridSpan w:val="2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1" w:type="dxa"/>
            <w:vMerge w:val="restart"/>
            <w:vAlign w:val="center"/>
          </w:tcPr>
          <w:p w:rsidR="00FF7FC5" w:rsidRDefault="00FF7FC5" w:rsidP="00D03FF8">
            <w:pPr>
              <w:rPr>
                <w:b/>
                <w:lang w:val="en-GB"/>
              </w:rPr>
            </w:pPr>
            <w:r w:rsidRPr="005562AC">
              <w:rPr>
                <w:b/>
                <w:lang w:val="en-GB"/>
              </w:rPr>
              <w:t xml:space="preserve">Describing places </w:t>
            </w:r>
          </w:p>
          <w:p w:rsidR="00FF7FC5" w:rsidRPr="005562AC" w:rsidRDefault="00FF7FC5" w:rsidP="00D03FF8">
            <w:pPr>
              <w:rPr>
                <w:b/>
                <w:lang w:val="en-GB"/>
              </w:rPr>
            </w:pPr>
          </w:p>
          <w:p w:rsidR="00FF7FC5" w:rsidRDefault="00FF7FC5" w:rsidP="00D03FF8">
            <w:pPr>
              <w:rPr>
                <w:b/>
                <w:lang w:val="en-GB"/>
              </w:rPr>
            </w:pPr>
            <w:r w:rsidRPr="005562AC">
              <w:rPr>
                <w:b/>
                <w:lang w:val="en-GB"/>
              </w:rPr>
              <w:t>Describing the weather</w:t>
            </w:r>
          </w:p>
          <w:p w:rsidR="00FF7FC5" w:rsidRPr="005562AC" w:rsidRDefault="00FF7FC5" w:rsidP="00D03FF8">
            <w:pPr>
              <w:rPr>
                <w:b/>
                <w:lang w:val="en-GB"/>
              </w:rPr>
            </w:pPr>
          </w:p>
          <w:p w:rsidR="00FF7FC5" w:rsidRDefault="00FF7FC5" w:rsidP="00D03FF8">
            <w:pPr>
              <w:rPr>
                <w:b/>
                <w:lang w:val="en-GB"/>
              </w:rPr>
            </w:pPr>
            <w:r w:rsidRPr="005562AC">
              <w:rPr>
                <w:b/>
                <w:lang w:val="en-GB"/>
              </w:rPr>
              <w:t>Expressing feelings</w:t>
            </w:r>
          </w:p>
          <w:p w:rsidR="00FF7FC5" w:rsidRPr="005562AC" w:rsidRDefault="00FF7FC5" w:rsidP="00D03FF8">
            <w:pPr>
              <w:rPr>
                <w:b/>
                <w:lang w:val="en-GB"/>
              </w:rPr>
            </w:pPr>
          </w:p>
          <w:p w:rsidR="00FF7FC5" w:rsidRPr="005562AC" w:rsidRDefault="00FF7FC5" w:rsidP="00D03FF8">
            <w:pPr>
              <w:rPr>
                <w:b/>
                <w:lang w:val="en-GB"/>
              </w:rPr>
            </w:pPr>
            <w:r w:rsidRPr="005562AC">
              <w:rPr>
                <w:b/>
                <w:lang w:val="en-GB"/>
              </w:rPr>
              <w:t>Making simple inquiries</w:t>
            </w:r>
          </w:p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 w:val="restart"/>
            <w:vAlign w:val="center"/>
          </w:tcPr>
          <w:p w:rsidR="00FF7FC5" w:rsidRPr="00175F00" w:rsidRDefault="00FF7FC5" w:rsidP="00D03FF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Unit 4 : </w:t>
            </w:r>
          </w:p>
          <w:p w:rsidR="00FF7FC5" w:rsidRPr="003D20AF" w:rsidRDefault="00FF7FC5" w:rsidP="00D03FF8">
            <w:pPr>
              <w:autoSpaceDE w:val="0"/>
              <w:autoSpaceDN w:val="0"/>
              <w:adjustRightInd w:val="0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Weather and Emotions</w:t>
            </w:r>
            <w:r w:rsidRPr="003D20AF">
              <w:rPr>
                <w:b/>
                <w:i/>
                <w:lang w:val="en-GB"/>
              </w:rPr>
              <w:t xml:space="preserve"> </w:t>
            </w:r>
          </w:p>
        </w:tc>
        <w:tc>
          <w:tcPr>
            <w:tcW w:w="2849" w:type="dxa"/>
            <w:gridSpan w:val="3"/>
            <w:vMerge w:val="restart"/>
            <w:vAlign w:val="center"/>
          </w:tcPr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5562AC">
              <w:rPr>
                <w:b/>
                <w:lang w:val="en-GB"/>
              </w:rPr>
              <w:t xml:space="preserve">Listening </w:t>
            </w: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>• Students will be ab</w:t>
            </w:r>
            <w:r>
              <w:rPr>
                <w:lang w:val="en-GB"/>
              </w:rPr>
              <w:t xml:space="preserve">le to pick up the essential information in short </w:t>
            </w:r>
            <w:r w:rsidRPr="005562AC">
              <w:rPr>
                <w:lang w:val="en-GB"/>
              </w:rPr>
              <w:t>r</w:t>
            </w:r>
            <w:r>
              <w:rPr>
                <w:lang w:val="en-GB"/>
              </w:rPr>
              <w:t xml:space="preserve">ecorded passages about weather </w:t>
            </w:r>
            <w:r w:rsidRPr="005562AC">
              <w:rPr>
                <w:lang w:val="en-GB"/>
              </w:rPr>
              <w:t xml:space="preserve">conditions.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 xml:space="preserve">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5562AC">
              <w:rPr>
                <w:b/>
                <w:lang w:val="en-GB"/>
              </w:rPr>
              <w:t>Spoken Interaction</w:t>
            </w: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 xml:space="preserve">• Students will be able to ask people about the weather.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5562AC">
              <w:rPr>
                <w:b/>
                <w:lang w:val="en-GB"/>
              </w:rPr>
              <w:t>Spoken Production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 xml:space="preserve">• Students will be able to talk about and answer </w:t>
            </w: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>simple questions, initia</w:t>
            </w:r>
            <w:r>
              <w:rPr>
                <w:lang w:val="en-GB"/>
              </w:rPr>
              <w:t>te and respond to simple state</w:t>
            </w:r>
            <w:r w:rsidRPr="005562AC">
              <w:rPr>
                <w:lang w:val="en-GB"/>
              </w:rPr>
              <w:t xml:space="preserve">ments about everyday </w:t>
            </w:r>
            <w:r>
              <w:rPr>
                <w:lang w:val="en-GB"/>
              </w:rPr>
              <w:t>matters (i.e., weather and emo</w:t>
            </w:r>
            <w:r w:rsidRPr="005562AC">
              <w:rPr>
                <w:lang w:val="en-GB"/>
              </w:rPr>
              <w:t xml:space="preserve">tions). 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5562AC">
              <w:rPr>
                <w:b/>
                <w:lang w:val="en-GB"/>
              </w:rPr>
              <w:t>Reading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 xml:space="preserve">• Students will be able to understand short, simple </w:t>
            </w: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>written texts about pre</w:t>
            </w:r>
            <w:r>
              <w:rPr>
                <w:lang w:val="en-GB"/>
              </w:rPr>
              <w:t xml:space="preserve">dictable everyday matters such </w:t>
            </w:r>
            <w:r w:rsidRPr="005562AC">
              <w:rPr>
                <w:lang w:val="en-GB"/>
              </w:rPr>
              <w:t xml:space="preserve">as emotions and weather.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5562AC">
              <w:rPr>
                <w:b/>
                <w:lang w:val="en-GB"/>
              </w:rPr>
              <w:t>Compensation Strategies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>• Students will be able to say when they don’t under-</w:t>
            </w: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>stand and ask for</w:t>
            </w:r>
            <w:r w:rsidRPr="005562AC">
              <w:rPr>
                <w:lang w:val="en-GB"/>
              </w:rPr>
              <w:t>repetition.</w:t>
            </w:r>
          </w:p>
          <w:p w:rsidR="00FF7FC5" w:rsidRPr="000571B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552" w:type="dxa"/>
            <w:gridSpan w:val="3"/>
            <w:vMerge w:val="restart"/>
            <w:vAlign w:val="center"/>
          </w:tcPr>
          <w:p w:rsidR="00FF7FC5" w:rsidRPr="005562AC" w:rsidRDefault="00FF7FC5" w:rsidP="00D03FF8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T</w:t>
            </w:r>
            <w:r w:rsidRPr="005562AC">
              <w:rPr>
                <w:b/>
                <w:lang w:val="en-GB"/>
              </w:rPr>
              <w:t>exts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 xml:space="preserve">Cartoons 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 xml:space="preserve">Conversations 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 xml:space="preserve">Illustrations 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 xml:space="preserve">Maps 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>Postcards</w:t>
            </w:r>
          </w:p>
          <w:p w:rsidR="00FF7FC5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>Stories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</w:p>
          <w:p w:rsidR="00FF7FC5" w:rsidRPr="005562AC" w:rsidRDefault="00FF7FC5" w:rsidP="00D03FF8">
            <w:pPr>
              <w:rPr>
                <w:b/>
                <w:lang w:val="en-GB"/>
              </w:rPr>
            </w:pPr>
            <w:r w:rsidRPr="005562AC">
              <w:rPr>
                <w:b/>
                <w:lang w:val="en-GB"/>
              </w:rPr>
              <w:t xml:space="preserve">Activities 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 xml:space="preserve">Drama/Miming  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 xml:space="preserve">Drawing and Coloring 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 xml:space="preserve">Flashcards  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 xml:space="preserve">Games 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 xml:space="preserve">Listening </w:t>
            </w:r>
          </w:p>
          <w:p w:rsidR="00FF7FC5" w:rsidRPr="005562AC" w:rsidRDefault="00FF7FC5" w:rsidP="00D03FF8">
            <w:pPr>
              <w:rPr>
                <w:lang w:val="en-GB"/>
              </w:rPr>
            </w:pPr>
            <w:r w:rsidRPr="005562AC">
              <w:rPr>
                <w:lang w:val="en-GB"/>
              </w:rPr>
              <w:t>Speaking</w:t>
            </w:r>
          </w:p>
          <w:p w:rsidR="00FF7FC5" w:rsidRPr="003A7FC8" w:rsidRDefault="00FF7FC5" w:rsidP="00D03FF8">
            <w:pPr>
              <w:rPr>
                <w:b/>
                <w:lang w:val="en-GB"/>
              </w:rPr>
            </w:pPr>
          </w:p>
        </w:tc>
        <w:tc>
          <w:tcPr>
            <w:tcW w:w="2749" w:type="dxa"/>
            <w:vMerge w:val="restart"/>
            <w:vAlign w:val="center"/>
          </w:tcPr>
          <w:p w:rsidR="00FF7FC5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5562AC">
              <w:rPr>
                <w:b/>
                <w:lang w:val="en-GB"/>
              </w:rPr>
              <w:t>Projects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 xml:space="preserve">• Students prepare a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 xml:space="preserve">weather forecast and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>support it with visuals.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 xml:space="preserve">• Students create their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 xml:space="preserve">own weather forecast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 xml:space="preserve">film. They prepare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 xml:space="preserve">a map of a weather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 xml:space="preserve">forecast for their home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 xml:space="preserve">country/the world and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 xml:space="preserve">film themselves talking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 xml:space="preserve">about it.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 xml:space="preserve">• Students prepare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 xml:space="preserve">a weather forecast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 xml:space="preserve">poster and compare the </w:t>
            </w:r>
          </w:p>
          <w:p w:rsidR="00FF7FC5" w:rsidRPr="005562A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 xml:space="preserve">weather conditions in </w:t>
            </w:r>
          </w:p>
          <w:p w:rsidR="00FF7FC5" w:rsidRPr="00197245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562AC">
              <w:rPr>
                <w:lang w:val="en-GB"/>
              </w:rPr>
              <w:t>different cities.</w:t>
            </w:r>
          </w:p>
        </w:tc>
      </w:tr>
      <w:tr w:rsidR="00FF7FC5" w:rsidRPr="000571BC" w:rsidTr="00D03FF8">
        <w:trPr>
          <w:cantSplit/>
          <w:trHeight w:val="2576"/>
        </w:trPr>
        <w:tc>
          <w:tcPr>
            <w:tcW w:w="1095" w:type="dxa"/>
            <w:textDirection w:val="btLr"/>
            <w:vAlign w:val="center"/>
          </w:tcPr>
          <w:p w:rsidR="00FF7FC5" w:rsidRDefault="00FF7FC5" w:rsidP="001E37D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28/-02</w:t>
            </w:r>
          </w:p>
          <w:p w:rsidR="00FF7FC5" w:rsidRPr="000571BC" w:rsidRDefault="00FF7FC5" w:rsidP="001E37D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7" w:type="dxa"/>
            <w:gridSpan w:val="2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1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vAlign w:val="center"/>
          </w:tcPr>
          <w:p w:rsidR="00FF7FC5" w:rsidRPr="000571B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FF7FC5" w:rsidRPr="000571BC" w:rsidTr="00D03FF8">
        <w:trPr>
          <w:cantSplit/>
          <w:trHeight w:val="2303"/>
        </w:trPr>
        <w:tc>
          <w:tcPr>
            <w:tcW w:w="1095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05-09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7" w:type="dxa"/>
            <w:gridSpan w:val="2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1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vAlign w:val="center"/>
          </w:tcPr>
          <w:p w:rsidR="00FF7FC5" w:rsidRPr="000571B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FF7FC5" w:rsidTr="00D03FF8">
        <w:tblPrEx>
          <w:tblCellMar>
            <w:left w:w="70" w:type="dxa"/>
            <w:right w:w="70" w:type="dxa"/>
          </w:tblCellMar>
          <w:tblLook w:val="0000"/>
        </w:tblPrEx>
        <w:trPr>
          <w:trHeight w:val="1923"/>
        </w:trPr>
        <w:tc>
          <w:tcPr>
            <w:tcW w:w="1095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12-16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7" w:type="dxa"/>
            <w:gridSpan w:val="2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1" w:type="dxa"/>
            <w:vMerge/>
          </w:tcPr>
          <w:p w:rsidR="00FF7FC5" w:rsidRDefault="00FF7FC5" w:rsidP="00D03FF8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788" w:type="dxa"/>
            <w:gridSpan w:val="2"/>
            <w:vMerge/>
          </w:tcPr>
          <w:p w:rsidR="00FF7FC5" w:rsidRDefault="00FF7FC5" w:rsidP="00D03FF8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849" w:type="dxa"/>
            <w:gridSpan w:val="3"/>
            <w:vMerge/>
          </w:tcPr>
          <w:p w:rsidR="00FF7FC5" w:rsidRDefault="00FF7FC5" w:rsidP="00D03FF8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552" w:type="dxa"/>
            <w:gridSpan w:val="3"/>
            <w:vMerge/>
          </w:tcPr>
          <w:p w:rsidR="00FF7FC5" w:rsidRDefault="00FF7FC5" w:rsidP="00D03FF8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749" w:type="dxa"/>
            <w:vMerge/>
          </w:tcPr>
          <w:p w:rsidR="00FF7FC5" w:rsidRDefault="00FF7FC5" w:rsidP="00D03FF8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</w:tr>
    </w:tbl>
    <w:p w:rsidR="00FF7FC5" w:rsidRPr="006A2864" w:rsidRDefault="00FF7FC5" w:rsidP="00ED0282">
      <w:pPr>
        <w:spacing w:after="200" w:line="276" w:lineRule="auto"/>
        <w:rPr>
          <w:sz w:val="16"/>
          <w:szCs w:val="16"/>
          <w:lang w:val="en-GB"/>
        </w:rPr>
      </w:pPr>
    </w:p>
    <w:p w:rsidR="00FF7FC5" w:rsidRPr="006A2864" w:rsidRDefault="00FF7FC5" w:rsidP="00ED0282">
      <w:pPr>
        <w:spacing w:after="200" w:line="276" w:lineRule="auto"/>
        <w:rPr>
          <w:sz w:val="16"/>
          <w:szCs w:val="16"/>
          <w:lang w:val="en-GB"/>
        </w:rPr>
      </w:pPr>
      <w:r w:rsidRPr="006A2864">
        <w:rPr>
          <w:sz w:val="16"/>
          <w:szCs w:val="16"/>
          <w:lang w:val="en-GB"/>
        </w:rPr>
        <w:br w:type="page"/>
      </w:r>
    </w:p>
    <w:tbl>
      <w:tblPr>
        <w:tblpPr w:leftFromText="141" w:rightFromText="141" w:vertAnchor="text" w:horzAnchor="margin" w:tblpY="-5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56"/>
        <w:gridCol w:w="904"/>
        <w:gridCol w:w="1028"/>
        <w:gridCol w:w="2332"/>
        <w:gridCol w:w="1642"/>
        <w:gridCol w:w="2731"/>
        <w:gridCol w:w="2384"/>
        <w:gridCol w:w="2737"/>
      </w:tblGrid>
      <w:tr w:rsidR="00FF7FC5" w:rsidRPr="000571BC" w:rsidTr="001E37DD">
        <w:trPr>
          <w:cantSplit/>
          <w:trHeight w:val="2397"/>
        </w:trPr>
        <w:tc>
          <w:tcPr>
            <w:tcW w:w="1101" w:type="dxa"/>
            <w:textDirection w:val="btLr"/>
            <w:vAlign w:val="center"/>
          </w:tcPr>
          <w:p w:rsidR="00FF7FC5" w:rsidRDefault="00FF7FC5" w:rsidP="001E37D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19-23</w:t>
            </w:r>
          </w:p>
          <w:p w:rsidR="00FF7FC5" w:rsidRPr="000571BC" w:rsidRDefault="00FF7FC5" w:rsidP="001E37D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1E37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1E37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7" w:type="dxa"/>
            <w:vMerge w:val="restart"/>
            <w:vAlign w:val="center"/>
          </w:tcPr>
          <w:p w:rsidR="00FF7FC5" w:rsidRDefault="00FF7FC5" w:rsidP="001E37DD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01 January</w:t>
            </w:r>
            <w:r>
              <w:rPr>
                <w:b/>
                <w:bCs/>
                <w:lang w:val="en-GB" w:eastAsia="en-US"/>
              </w:rPr>
              <w:t xml:space="preserve"> </w:t>
            </w:r>
            <w:r w:rsidRPr="000571BC">
              <w:rPr>
                <w:b/>
                <w:bCs/>
                <w:lang w:val="en-GB" w:eastAsia="en-US"/>
              </w:rPr>
              <w:t>New Year</w:t>
            </w:r>
          </w:p>
          <w:p w:rsidR="00FF7FC5" w:rsidRPr="005A01D8" w:rsidRDefault="00FF7FC5" w:rsidP="001E37D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 w:rsidRPr="005A01D8">
              <w:rPr>
                <w:bCs/>
                <w:sz w:val="20"/>
                <w:lang w:val="en-GB" w:eastAsia="en-US"/>
              </w:rPr>
              <w:t xml:space="preserve">(1 Ocak </w:t>
            </w:r>
            <w:r>
              <w:rPr>
                <w:bCs/>
                <w:sz w:val="20"/>
                <w:lang w:val="en-GB" w:eastAsia="en-US"/>
              </w:rPr>
              <w:t>2015</w:t>
            </w:r>
            <w:r w:rsidRPr="005A01D8">
              <w:rPr>
                <w:bCs/>
                <w:sz w:val="20"/>
                <w:lang w:val="en-GB" w:eastAsia="en-US"/>
              </w:rPr>
              <w:t xml:space="preserve"> Yılbaşı)</w:t>
            </w:r>
          </w:p>
          <w:p w:rsidR="00FF7FC5" w:rsidRDefault="00FF7FC5" w:rsidP="001E37DD">
            <w:pPr>
              <w:rPr>
                <w:b/>
                <w:lang w:val="en-GB"/>
              </w:rPr>
            </w:pPr>
          </w:p>
          <w:p w:rsidR="00FF7FC5" w:rsidRDefault="00FF7FC5" w:rsidP="001E37DD">
            <w:pPr>
              <w:rPr>
                <w:b/>
                <w:lang w:val="en-GB"/>
              </w:rPr>
            </w:pPr>
          </w:p>
          <w:p w:rsidR="00FF7FC5" w:rsidRDefault="00FF7FC5" w:rsidP="001E37DD">
            <w:pPr>
              <w:rPr>
                <w:b/>
                <w:lang w:val="en-GB"/>
              </w:rPr>
            </w:pPr>
            <w:r w:rsidRPr="006E689F">
              <w:rPr>
                <w:b/>
                <w:lang w:val="en-GB"/>
              </w:rPr>
              <w:t>Describing places</w:t>
            </w:r>
          </w:p>
          <w:p w:rsidR="00FF7FC5" w:rsidRPr="006E689F" w:rsidRDefault="00FF7FC5" w:rsidP="001E37DD">
            <w:pPr>
              <w:rPr>
                <w:b/>
                <w:lang w:val="en-GB"/>
              </w:rPr>
            </w:pPr>
            <w:r w:rsidRPr="006E689F">
              <w:rPr>
                <w:b/>
                <w:lang w:val="en-GB"/>
              </w:rPr>
              <w:t xml:space="preserve"> </w:t>
            </w:r>
          </w:p>
          <w:p w:rsidR="00FF7FC5" w:rsidRDefault="00FF7FC5" w:rsidP="001E37DD">
            <w:pPr>
              <w:rPr>
                <w:b/>
                <w:lang w:val="en-GB"/>
              </w:rPr>
            </w:pPr>
            <w:r w:rsidRPr="006E689F">
              <w:rPr>
                <w:b/>
                <w:lang w:val="en-GB"/>
              </w:rPr>
              <w:t>Expressing feelings</w:t>
            </w:r>
          </w:p>
          <w:p w:rsidR="00FF7FC5" w:rsidRPr="006E689F" w:rsidRDefault="00FF7FC5" w:rsidP="001E37DD">
            <w:pPr>
              <w:rPr>
                <w:b/>
                <w:lang w:val="en-GB"/>
              </w:rPr>
            </w:pPr>
          </w:p>
          <w:p w:rsidR="00FF7FC5" w:rsidRDefault="00FF7FC5" w:rsidP="001E37DD">
            <w:pPr>
              <w:rPr>
                <w:b/>
                <w:lang w:val="en-GB"/>
              </w:rPr>
            </w:pPr>
            <w:r w:rsidRPr="006E689F">
              <w:rPr>
                <w:b/>
                <w:lang w:val="en-GB"/>
              </w:rPr>
              <w:t>Expressing likes and dislikes</w:t>
            </w:r>
          </w:p>
          <w:p w:rsidR="00FF7FC5" w:rsidRPr="006E689F" w:rsidRDefault="00FF7FC5" w:rsidP="001E37DD">
            <w:pPr>
              <w:rPr>
                <w:b/>
                <w:lang w:val="en-GB"/>
              </w:rPr>
            </w:pPr>
          </w:p>
          <w:p w:rsidR="00FF7FC5" w:rsidRDefault="00FF7FC5" w:rsidP="001E37DD">
            <w:pPr>
              <w:rPr>
                <w:b/>
                <w:lang w:val="en-GB"/>
              </w:rPr>
            </w:pPr>
            <w:r w:rsidRPr="006E689F">
              <w:rPr>
                <w:b/>
                <w:lang w:val="en-GB"/>
              </w:rPr>
              <w:t>Making comparisons</w:t>
            </w:r>
          </w:p>
          <w:p w:rsidR="00FF7FC5" w:rsidRPr="006E689F" w:rsidRDefault="00FF7FC5" w:rsidP="001E37DD">
            <w:pPr>
              <w:rPr>
                <w:b/>
                <w:lang w:val="en-GB"/>
              </w:rPr>
            </w:pPr>
          </w:p>
          <w:p w:rsidR="00FF7FC5" w:rsidRPr="006E689F" w:rsidRDefault="00FF7FC5" w:rsidP="001E37DD">
            <w:pPr>
              <w:rPr>
                <w:b/>
                <w:lang w:val="en-GB"/>
              </w:rPr>
            </w:pPr>
            <w:r w:rsidRPr="006E689F">
              <w:rPr>
                <w:b/>
                <w:lang w:val="en-GB"/>
              </w:rPr>
              <w:t>Stating personal opinions</w:t>
            </w:r>
          </w:p>
          <w:p w:rsidR="00FF7FC5" w:rsidRDefault="00FF7FC5" w:rsidP="001E37DD">
            <w:pPr>
              <w:rPr>
                <w:b/>
                <w:lang w:val="en-GB"/>
              </w:rPr>
            </w:pPr>
          </w:p>
          <w:p w:rsidR="00FF7FC5" w:rsidRPr="003D20AF" w:rsidRDefault="00FF7FC5" w:rsidP="001E37DD">
            <w:pPr>
              <w:rPr>
                <w:b/>
                <w:lang w:val="en-GB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FF7FC5" w:rsidRPr="00175F00" w:rsidRDefault="00FF7FC5" w:rsidP="001E37DD">
            <w:pPr>
              <w:jc w:val="center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Unit 5 : </w:t>
            </w:r>
          </w:p>
          <w:p w:rsidR="00FF7FC5" w:rsidRDefault="00FF7FC5" w:rsidP="001E37DD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At The Fair</w:t>
            </w:r>
          </w:p>
          <w:p w:rsidR="00FF7FC5" w:rsidRPr="003D20AF" w:rsidRDefault="00FF7FC5" w:rsidP="001E37DD">
            <w:pPr>
              <w:jc w:val="center"/>
              <w:rPr>
                <w:b/>
                <w:i/>
                <w:lang w:val="en-GB"/>
              </w:rPr>
            </w:pPr>
          </w:p>
        </w:tc>
        <w:tc>
          <w:tcPr>
            <w:tcW w:w="2845" w:type="dxa"/>
            <w:vMerge w:val="restart"/>
            <w:vAlign w:val="center"/>
          </w:tcPr>
          <w:p w:rsidR="00FF7FC5" w:rsidRPr="006E689F" w:rsidRDefault="00FF7FC5" w:rsidP="001E37DD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6E689F">
              <w:rPr>
                <w:b/>
                <w:lang w:val="en-GB"/>
              </w:rPr>
              <w:t xml:space="preserve">Listening </w:t>
            </w:r>
          </w:p>
          <w:p w:rsidR="00FF7FC5" w:rsidRPr="006E689F" w:rsidRDefault="00FF7FC5" w:rsidP="001E37DD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6E689F">
              <w:rPr>
                <w:lang w:val="en-GB"/>
              </w:rPr>
              <w:t xml:space="preserve">• Students will be able </w:t>
            </w:r>
            <w:r>
              <w:rPr>
                <w:lang w:val="en-GB"/>
              </w:rPr>
              <w:t xml:space="preserve">to recognize the words related </w:t>
            </w:r>
            <w:r w:rsidRPr="006E689F">
              <w:rPr>
                <w:lang w:val="en-GB"/>
              </w:rPr>
              <w:t xml:space="preserve">to the expression of emotions/feelings. </w:t>
            </w:r>
          </w:p>
          <w:p w:rsidR="00FF7FC5" w:rsidRPr="006E689F" w:rsidRDefault="00FF7FC5" w:rsidP="001E37DD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6E689F">
              <w:rPr>
                <w:b/>
                <w:lang w:val="en-GB"/>
              </w:rPr>
              <w:t>Spoken Interaction</w:t>
            </w:r>
          </w:p>
          <w:p w:rsidR="00FF7FC5" w:rsidRPr="006E689F" w:rsidRDefault="00FF7FC5" w:rsidP="001E37DD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6E689F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ask people and express their </w:t>
            </w:r>
            <w:r w:rsidRPr="006E689F">
              <w:rPr>
                <w:lang w:val="en-GB"/>
              </w:rPr>
              <w:t xml:space="preserve">feelings and opinions about places and things. </w:t>
            </w:r>
          </w:p>
          <w:p w:rsidR="00FF7FC5" w:rsidRPr="006E689F" w:rsidRDefault="00FF7FC5" w:rsidP="001E37DD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6E689F">
              <w:rPr>
                <w:b/>
                <w:lang w:val="en-GB"/>
              </w:rPr>
              <w:t>Spoken Production</w:t>
            </w:r>
          </w:p>
          <w:p w:rsidR="00FF7FC5" w:rsidRPr="006E689F" w:rsidRDefault="00FF7FC5" w:rsidP="001E37DD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6E689F">
              <w:rPr>
                <w:lang w:val="en-GB"/>
              </w:rPr>
              <w:t xml:space="preserve">• Students will be able to use a series of phrases and </w:t>
            </w:r>
          </w:p>
          <w:p w:rsidR="00FF7FC5" w:rsidRPr="006E689F" w:rsidRDefault="00FF7FC5" w:rsidP="001E37DD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6E689F">
              <w:rPr>
                <w:lang w:val="en-GB"/>
              </w:rPr>
              <w:t>simple expressions to e</w:t>
            </w:r>
            <w:r>
              <w:rPr>
                <w:lang w:val="en-GB"/>
              </w:rPr>
              <w:t xml:space="preserve">xpress their feelings personal </w:t>
            </w:r>
            <w:r w:rsidRPr="006E689F">
              <w:rPr>
                <w:lang w:val="en-GB"/>
              </w:rPr>
              <w:t xml:space="preserve">opinions about places and things.  </w:t>
            </w:r>
          </w:p>
          <w:p w:rsidR="00FF7FC5" w:rsidRPr="006E689F" w:rsidRDefault="00FF7FC5" w:rsidP="001E37DD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6E689F">
              <w:rPr>
                <w:b/>
                <w:lang w:val="en-GB"/>
              </w:rPr>
              <w:t>Reading</w:t>
            </w:r>
          </w:p>
          <w:p w:rsidR="00FF7FC5" w:rsidRPr="006E689F" w:rsidRDefault="00FF7FC5" w:rsidP="001E37DD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6E689F">
              <w:rPr>
                <w:lang w:val="en-GB"/>
              </w:rPr>
              <w:t xml:space="preserve">• Students will be able to read short information on a </w:t>
            </w:r>
          </w:p>
          <w:p w:rsidR="00FF7FC5" w:rsidRPr="006E689F" w:rsidRDefault="00FF7FC5" w:rsidP="001E37DD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6E689F">
              <w:rPr>
                <w:lang w:val="en-GB"/>
              </w:rPr>
              <w:t>poster about a certain place.</w:t>
            </w:r>
          </w:p>
          <w:p w:rsidR="00FF7FC5" w:rsidRPr="006E689F" w:rsidRDefault="00FF7FC5" w:rsidP="001E37DD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6E689F">
              <w:rPr>
                <w:lang w:val="en-GB"/>
              </w:rPr>
              <w:t xml:space="preserve">• Students will be able recognize phrases on signs </w:t>
            </w:r>
          </w:p>
          <w:p w:rsidR="00FF7FC5" w:rsidRPr="006E689F" w:rsidRDefault="00FF7FC5" w:rsidP="001E37DD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6E689F">
              <w:rPr>
                <w:lang w:val="en-GB"/>
              </w:rPr>
              <w:t>encountered in everyday life.</w:t>
            </w:r>
          </w:p>
          <w:p w:rsidR="00FF7FC5" w:rsidRPr="006E689F" w:rsidRDefault="00FF7FC5" w:rsidP="001E37DD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6E689F">
              <w:rPr>
                <w:b/>
                <w:lang w:val="en-GB"/>
              </w:rPr>
              <w:t>Compensation Strategies</w:t>
            </w:r>
          </w:p>
          <w:p w:rsidR="00FF7FC5" w:rsidRPr="006E689F" w:rsidRDefault="00FF7FC5" w:rsidP="001E37DD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6E689F">
              <w:rPr>
                <w:lang w:val="en-GB"/>
              </w:rPr>
              <w:t>• Students will be able to say when they don’t under-</w:t>
            </w:r>
          </w:p>
          <w:p w:rsidR="00FF7FC5" w:rsidRDefault="00FF7FC5" w:rsidP="001E37DD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6E689F">
              <w:rPr>
                <w:lang w:val="en-GB"/>
              </w:rPr>
              <w:t>stand.</w:t>
            </w:r>
          </w:p>
          <w:p w:rsidR="00FF7FC5" w:rsidRDefault="00FF7FC5" w:rsidP="001E37DD">
            <w:pPr>
              <w:autoSpaceDE w:val="0"/>
              <w:autoSpaceDN w:val="0"/>
              <w:adjustRightInd w:val="0"/>
              <w:rPr>
                <w:sz w:val="20"/>
                <w:lang w:val="en-GB"/>
              </w:rPr>
            </w:pPr>
          </w:p>
          <w:p w:rsidR="00FF7FC5" w:rsidRPr="00A7499A" w:rsidRDefault="00FF7FC5" w:rsidP="001E37DD">
            <w:pPr>
              <w:autoSpaceDE w:val="0"/>
              <w:autoSpaceDN w:val="0"/>
              <w:adjustRightInd w:val="0"/>
              <w:rPr>
                <w:sz w:val="20"/>
                <w:lang w:val="en-GB"/>
              </w:rPr>
            </w:pPr>
          </w:p>
        </w:tc>
        <w:tc>
          <w:tcPr>
            <w:tcW w:w="2485" w:type="dxa"/>
            <w:vMerge w:val="restart"/>
            <w:vAlign w:val="center"/>
          </w:tcPr>
          <w:p w:rsidR="00FF7FC5" w:rsidRDefault="00FF7FC5" w:rsidP="001E37DD">
            <w:pPr>
              <w:rPr>
                <w:b/>
                <w:lang w:val="en-GB"/>
              </w:rPr>
            </w:pPr>
            <w:r w:rsidRPr="006E689F">
              <w:rPr>
                <w:b/>
                <w:lang w:val="en-GB"/>
              </w:rPr>
              <w:t>Texts</w:t>
            </w:r>
          </w:p>
          <w:p w:rsidR="00FF7FC5" w:rsidRPr="006E689F" w:rsidRDefault="00FF7FC5" w:rsidP="001E37DD">
            <w:pPr>
              <w:rPr>
                <w:b/>
                <w:lang w:val="en-GB"/>
              </w:rPr>
            </w:pPr>
          </w:p>
          <w:p w:rsidR="00FF7FC5" w:rsidRPr="006E689F" w:rsidRDefault="00FF7FC5" w:rsidP="001E37DD">
            <w:pPr>
              <w:rPr>
                <w:lang w:val="en-GB"/>
              </w:rPr>
            </w:pPr>
            <w:r w:rsidRPr="006E689F">
              <w:rPr>
                <w:lang w:val="en-GB"/>
              </w:rPr>
              <w:t>Advertisements</w:t>
            </w:r>
          </w:p>
          <w:p w:rsidR="00FF7FC5" w:rsidRPr="006E689F" w:rsidRDefault="00FF7FC5" w:rsidP="001E37DD">
            <w:pPr>
              <w:rPr>
                <w:lang w:val="en-GB"/>
              </w:rPr>
            </w:pPr>
            <w:r w:rsidRPr="006E689F">
              <w:rPr>
                <w:lang w:val="en-GB"/>
              </w:rPr>
              <w:t xml:space="preserve">Conversations </w:t>
            </w:r>
          </w:p>
          <w:p w:rsidR="00FF7FC5" w:rsidRPr="006E689F" w:rsidRDefault="00FF7FC5" w:rsidP="001E37DD">
            <w:pPr>
              <w:rPr>
                <w:lang w:val="en-GB"/>
              </w:rPr>
            </w:pPr>
            <w:r w:rsidRPr="006E689F">
              <w:rPr>
                <w:lang w:val="en-GB"/>
              </w:rPr>
              <w:t xml:space="preserve">Illustrations </w:t>
            </w:r>
          </w:p>
          <w:p w:rsidR="00FF7FC5" w:rsidRPr="006E689F" w:rsidRDefault="00FF7FC5" w:rsidP="001E37DD">
            <w:pPr>
              <w:rPr>
                <w:lang w:val="en-GB"/>
              </w:rPr>
            </w:pPr>
            <w:r w:rsidRPr="006E689F">
              <w:rPr>
                <w:lang w:val="en-GB"/>
              </w:rPr>
              <w:t xml:space="preserve">Poems  </w:t>
            </w:r>
          </w:p>
          <w:p w:rsidR="00FF7FC5" w:rsidRPr="006E689F" w:rsidRDefault="00FF7FC5" w:rsidP="001E37DD">
            <w:pPr>
              <w:rPr>
                <w:lang w:val="en-GB"/>
              </w:rPr>
            </w:pPr>
            <w:r w:rsidRPr="006E689F">
              <w:rPr>
                <w:lang w:val="en-GB"/>
              </w:rPr>
              <w:t>Posters</w:t>
            </w:r>
          </w:p>
          <w:p w:rsidR="00FF7FC5" w:rsidRPr="006E689F" w:rsidRDefault="00FF7FC5" w:rsidP="001E37DD">
            <w:pPr>
              <w:rPr>
                <w:lang w:val="en-GB"/>
              </w:rPr>
            </w:pPr>
            <w:r w:rsidRPr="006E689F">
              <w:rPr>
                <w:lang w:val="en-GB"/>
              </w:rPr>
              <w:t>Signs</w:t>
            </w:r>
          </w:p>
          <w:p w:rsidR="00FF7FC5" w:rsidRDefault="00FF7FC5" w:rsidP="001E37DD">
            <w:pPr>
              <w:rPr>
                <w:lang w:val="en-GB"/>
              </w:rPr>
            </w:pPr>
            <w:r w:rsidRPr="006E689F">
              <w:rPr>
                <w:lang w:val="en-GB"/>
              </w:rPr>
              <w:t xml:space="preserve">Songs </w:t>
            </w:r>
          </w:p>
          <w:p w:rsidR="00FF7FC5" w:rsidRPr="006E689F" w:rsidRDefault="00FF7FC5" w:rsidP="001E37DD">
            <w:pPr>
              <w:rPr>
                <w:lang w:val="en-GB"/>
              </w:rPr>
            </w:pPr>
          </w:p>
          <w:p w:rsidR="00FF7FC5" w:rsidRPr="006E689F" w:rsidRDefault="00FF7FC5" w:rsidP="001E37DD">
            <w:pPr>
              <w:rPr>
                <w:b/>
                <w:lang w:val="en-GB"/>
              </w:rPr>
            </w:pPr>
            <w:r w:rsidRPr="006E689F">
              <w:rPr>
                <w:b/>
                <w:lang w:val="en-GB"/>
              </w:rPr>
              <w:t xml:space="preserve">Activities </w:t>
            </w:r>
          </w:p>
          <w:p w:rsidR="00FF7FC5" w:rsidRPr="006E689F" w:rsidRDefault="00FF7FC5" w:rsidP="001E37DD">
            <w:pPr>
              <w:rPr>
                <w:lang w:val="en-GB"/>
              </w:rPr>
            </w:pPr>
            <w:r w:rsidRPr="006E689F">
              <w:rPr>
                <w:lang w:val="en-GB"/>
              </w:rPr>
              <w:t xml:space="preserve">Chants and Songs </w:t>
            </w:r>
          </w:p>
          <w:p w:rsidR="00FF7FC5" w:rsidRPr="006E689F" w:rsidRDefault="00FF7FC5" w:rsidP="001E37DD">
            <w:pPr>
              <w:rPr>
                <w:lang w:val="en-GB"/>
              </w:rPr>
            </w:pPr>
            <w:r w:rsidRPr="006E689F">
              <w:rPr>
                <w:lang w:val="en-GB"/>
              </w:rPr>
              <w:t xml:space="preserve">Flashcards </w:t>
            </w:r>
          </w:p>
          <w:p w:rsidR="00FF7FC5" w:rsidRPr="006E689F" w:rsidRDefault="00FF7FC5" w:rsidP="001E37DD">
            <w:pPr>
              <w:rPr>
                <w:lang w:val="en-GB"/>
              </w:rPr>
            </w:pPr>
            <w:r w:rsidRPr="006E689F">
              <w:rPr>
                <w:lang w:val="en-GB"/>
              </w:rPr>
              <w:t xml:space="preserve">Labeling </w:t>
            </w:r>
          </w:p>
          <w:p w:rsidR="00FF7FC5" w:rsidRPr="006E689F" w:rsidRDefault="00FF7FC5" w:rsidP="001E37DD">
            <w:pPr>
              <w:rPr>
                <w:lang w:val="en-GB"/>
              </w:rPr>
            </w:pPr>
            <w:r w:rsidRPr="006E689F">
              <w:rPr>
                <w:lang w:val="en-GB"/>
              </w:rPr>
              <w:t>Listening</w:t>
            </w:r>
          </w:p>
          <w:p w:rsidR="00FF7FC5" w:rsidRPr="006E689F" w:rsidRDefault="00FF7FC5" w:rsidP="001E37DD">
            <w:pPr>
              <w:rPr>
                <w:lang w:val="en-GB"/>
              </w:rPr>
            </w:pPr>
            <w:r w:rsidRPr="006E689F">
              <w:rPr>
                <w:lang w:val="en-GB"/>
              </w:rPr>
              <w:t>Matching</w:t>
            </w:r>
          </w:p>
          <w:p w:rsidR="00FF7FC5" w:rsidRDefault="00FF7FC5" w:rsidP="001E37DD">
            <w:pPr>
              <w:rPr>
                <w:lang w:val="en-GB"/>
              </w:rPr>
            </w:pPr>
            <w:r w:rsidRPr="006E689F">
              <w:rPr>
                <w:lang w:val="en-GB"/>
              </w:rPr>
              <w:t>Speaking</w:t>
            </w:r>
          </w:p>
          <w:p w:rsidR="00FF7FC5" w:rsidRDefault="00FF7FC5" w:rsidP="001E37DD">
            <w:pPr>
              <w:rPr>
                <w:lang w:val="en-GB"/>
              </w:rPr>
            </w:pPr>
          </w:p>
          <w:p w:rsidR="00FF7FC5" w:rsidRPr="000571BC" w:rsidRDefault="00FF7FC5" w:rsidP="001E37DD">
            <w:pPr>
              <w:rPr>
                <w:lang w:val="en-GB"/>
              </w:rPr>
            </w:pPr>
          </w:p>
        </w:tc>
        <w:tc>
          <w:tcPr>
            <w:tcW w:w="2810" w:type="dxa"/>
            <w:vMerge w:val="restart"/>
            <w:vAlign w:val="center"/>
          </w:tcPr>
          <w:p w:rsidR="00FF7FC5" w:rsidRDefault="00FF7FC5" w:rsidP="001E37DD">
            <w:pPr>
              <w:rPr>
                <w:b/>
                <w:u w:val="single"/>
                <w:lang w:val="en-GB"/>
              </w:rPr>
            </w:pPr>
          </w:p>
          <w:p w:rsidR="00FF7FC5" w:rsidRDefault="00FF7FC5" w:rsidP="001E37D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SECOND WRITTEN EXAM</w:t>
            </w:r>
          </w:p>
          <w:p w:rsidR="00FF7FC5" w:rsidRPr="001711AF" w:rsidRDefault="00FF7FC5" w:rsidP="001E37DD">
            <w:pPr>
              <w:rPr>
                <w:b/>
                <w:lang w:val="en-GB"/>
              </w:rPr>
            </w:pPr>
          </w:p>
          <w:p w:rsidR="00FF7FC5" w:rsidRDefault="00FF7FC5" w:rsidP="001E37DD">
            <w:pPr>
              <w:rPr>
                <w:b/>
                <w:lang w:val="en-GB"/>
              </w:rPr>
            </w:pPr>
            <w:r w:rsidRPr="006E689F">
              <w:rPr>
                <w:b/>
                <w:lang w:val="en-GB"/>
              </w:rPr>
              <w:t>Projects</w:t>
            </w:r>
          </w:p>
          <w:p w:rsidR="00FF7FC5" w:rsidRPr="006E689F" w:rsidRDefault="00FF7FC5" w:rsidP="001E37DD">
            <w:pPr>
              <w:rPr>
                <w:b/>
                <w:lang w:val="en-GB"/>
              </w:rPr>
            </w:pPr>
          </w:p>
          <w:p w:rsidR="00FF7FC5" w:rsidRPr="006E689F" w:rsidRDefault="00FF7FC5" w:rsidP="001E37DD">
            <w:pPr>
              <w:rPr>
                <w:lang w:val="en-GB"/>
              </w:rPr>
            </w:pPr>
            <w:r>
              <w:rPr>
                <w:lang w:val="en-GB"/>
              </w:rPr>
              <w:t xml:space="preserve">• Students write a slogan/advertisement </w:t>
            </w:r>
            <w:r w:rsidRPr="006E689F">
              <w:rPr>
                <w:lang w:val="en-GB"/>
              </w:rPr>
              <w:t>for a ride at a fair.</w:t>
            </w:r>
          </w:p>
          <w:p w:rsidR="00FF7FC5" w:rsidRDefault="00FF7FC5" w:rsidP="001E37DD">
            <w:pPr>
              <w:rPr>
                <w:lang w:val="en-GB"/>
              </w:rPr>
            </w:pPr>
            <w:r>
              <w:rPr>
                <w:lang w:val="en-GB"/>
              </w:rPr>
              <w:t xml:space="preserve">• Students draw a picture of their friends at a fair and </w:t>
            </w:r>
            <w:r w:rsidRPr="006E689F">
              <w:rPr>
                <w:lang w:val="en-GB"/>
              </w:rPr>
              <w:t>write how they feel.</w:t>
            </w:r>
          </w:p>
          <w:p w:rsidR="00FF7FC5" w:rsidRDefault="00FF7FC5" w:rsidP="001E37DD">
            <w:pPr>
              <w:rPr>
                <w:lang w:val="en-GB"/>
              </w:rPr>
            </w:pPr>
          </w:p>
          <w:p w:rsidR="00FF7FC5" w:rsidRDefault="00FF7FC5" w:rsidP="001E37DD">
            <w:pPr>
              <w:rPr>
                <w:lang w:val="en-GB"/>
              </w:rPr>
            </w:pPr>
          </w:p>
          <w:p w:rsidR="00FF7FC5" w:rsidRDefault="00FF7FC5" w:rsidP="001E37DD">
            <w:pPr>
              <w:rPr>
                <w:lang w:val="en-GB"/>
              </w:rPr>
            </w:pPr>
          </w:p>
          <w:p w:rsidR="00FF7FC5" w:rsidRDefault="00FF7FC5" w:rsidP="001E37DD">
            <w:pPr>
              <w:rPr>
                <w:lang w:val="en-GB"/>
              </w:rPr>
            </w:pPr>
          </w:p>
          <w:p w:rsidR="00FF7FC5" w:rsidRDefault="00FF7FC5" w:rsidP="001E37DD">
            <w:pPr>
              <w:rPr>
                <w:lang w:val="en-GB"/>
              </w:rPr>
            </w:pPr>
          </w:p>
          <w:p w:rsidR="00FF7FC5" w:rsidRDefault="00FF7FC5" w:rsidP="001E37DD">
            <w:pPr>
              <w:rPr>
                <w:lang w:val="en-GB"/>
              </w:rPr>
            </w:pPr>
          </w:p>
          <w:p w:rsidR="00FF7FC5" w:rsidRDefault="00FF7FC5" w:rsidP="001E37DD">
            <w:pPr>
              <w:rPr>
                <w:lang w:val="en-GB"/>
              </w:rPr>
            </w:pPr>
          </w:p>
          <w:p w:rsidR="00FF7FC5" w:rsidRDefault="00FF7FC5" w:rsidP="001E37DD">
            <w:pPr>
              <w:rPr>
                <w:lang w:val="en-GB"/>
              </w:rPr>
            </w:pPr>
          </w:p>
          <w:p w:rsidR="00FF7FC5" w:rsidRDefault="00FF7FC5" w:rsidP="001E37DD">
            <w:pPr>
              <w:rPr>
                <w:lang w:val="en-GB"/>
              </w:rPr>
            </w:pPr>
          </w:p>
          <w:p w:rsidR="00FF7FC5" w:rsidRDefault="00FF7FC5" w:rsidP="001E37DD">
            <w:pPr>
              <w:rPr>
                <w:lang w:val="en-GB"/>
              </w:rPr>
            </w:pPr>
          </w:p>
          <w:p w:rsidR="00FF7FC5" w:rsidRDefault="00FF7FC5" w:rsidP="001E37DD">
            <w:pPr>
              <w:rPr>
                <w:lang w:val="en-GB"/>
              </w:rPr>
            </w:pPr>
          </w:p>
          <w:p w:rsidR="00FF7FC5" w:rsidRDefault="00FF7FC5" w:rsidP="001E37DD">
            <w:pPr>
              <w:rPr>
                <w:lang w:val="en-GB"/>
              </w:rPr>
            </w:pPr>
          </w:p>
          <w:p w:rsidR="00FF7FC5" w:rsidRDefault="00FF7FC5" w:rsidP="001E37DD">
            <w:pPr>
              <w:rPr>
                <w:lang w:val="en-GB"/>
              </w:rPr>
            </w:pPr>
          </w:p>
          <w:p w:rsidR="00FF7FC5" w:rsidRDefault="00FF7FC5" w:rsidP="001E37DD">
            <w:pPr>
              <w:rPr>
                <w:lang w:val="en-GB"/>
              </w:rPr>
            </w:pPr>
          </w:p>
          <w:p w:rsidR="00FF7FC5" w:rsidRPr="000571BC" w:rsidRDefault="00FF7FC5" w:rsidP="001E37DD">
            <w:pPr>
              <w:rPr>
                <w:lang w:val="en-GB"/>
              </w:rPr>
            </w:pPr>
          </w:p>
        </w:tc>
      </w:tr>
      <w:tr w:rsidR="00FF7FC5" w:rsidRPr="000571BC" w:rsidTr="00104E9C">
        <w:trPr>
          <w:cantSplit/>
          <w:trHeight w:val="1963"/>
        </w:trPr>
        <w:tc>
          <w:tcPr>
            <w:tcW w:w="1101" w:type="dxa"/>
            <w:textDirection w:val="btLr"/>
            <w:vAlign w:val="center"/>
          </w:tcPr>
          <w:p w:rsidR="00FF7FC5" w:rsidRDefault="00FF7FC5" w:rsidP="001E37D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26-30</w:t>
            </w:r>
          </w:p>
          <w:p w:rsidR="00FF7FC5" w:rsidRPr="000571BC" w:rsidRDefault="00FF7FC5" w:rsidP="001E37D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1E37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1E37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7" w:type="dxa"/>
            <w:vMerge/>
            <w:vAlign w:val="center"/>
          </w:tcPr>
          <w:p w:rsidR="00FF7FC5" w:rsidRPr="000571BC" w:rsidRDefault="00FF7FC5" w:rsidP="001E37DD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FF7FC5" w:rsidRPr="000571BC" w:rsidRDefault="00FF7FC5" w:rsidP="001E37DD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FF7FC5" w:rsidRPr="000571BC" w:rsidRDefault="00FF7FC5" w:rsidP="001E37DD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FF7FC5" w:rsidRPr="000571BC" w:rsidRDefault="00FF7FC5" w:rsidP="001E37DD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FF7FC5" w:rsidRPr="000571BC" w:rsidRDefault="00FF7FC5" w:rsidP="001E37DD">
            <w:pPr>
              <w:rPr>
                <w:lang w:val="en-GB"/>
              </w:rPr>
            </w:pPr>
          </w:p>
        </w:tc>
      </w:tr>
      <w:tr w:rsidR="00FF7FC5" w:rsidRPr="000571BC" w:rsidTr="00104E9C">
        <w:trPr>
          <w:cantSplit/>
          <w:trHeight w:val="2122"/>
        </w:trPr>
        <w:tc>
          <w:tcPr>
            <w:tcW w:w="1101" w:type="dxa"/>
            <w:textDirection w:val="btLr"/>
            <w:vAlign w:val="center"/>
          </w:tcPr>
          <w:p w:rsidR="00FF7FC5" w:rsidRDefault="00FF7FC5" w:rsidP="001E37D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02-06</w:t>
            </w:r>
          </w:p>
          <w:p w:rsidR="00FF7FC5" w:rsidRPr="000571BC" w:rsidRDefault="00FF7FC5" w:rsidP="001E37D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1E37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1E37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7" w:type="dxa"/>
            <w:vMerge/>
            <w:vAlign w:val="center"/>
          </w:tcPr>
          <w:p w:rsidR="00FF7FC5" w:rsidRPr="000571BC" w:rsidRDefault="00FF7FC5" w:rsidP="001E37DD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FF7FC5" w:rsidRPr="000571BC" w:rsidRDefault="00FF7FC5" w:rsidP="001E37DD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FF7FC5" w:rsidRPr="000571BC" w:rsidRDefault="00FF7FC5" w:rsidP="001E37DD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FF7FC5" w:rsidRPr="000571BC" w:rsidRDefault="00FF7FC5" w:rsidP="001E37DD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FF7FC5" w:rsidRPr="000571BC" w:rsidRDefault="00FF7FC5" w:rsidP="001E37DD">
            <w:pPr>
              <w:rPr>
                <w:lang w:val="en-GB"/>
              </w:rPr>
            </w:pPr>
          </w:p>
        </w:tc>
      </w:tr>
      <w:tr w:rsidR="00FF7FC5" w:rsidRPr="000571BC" w:rsidTr="001E37DD">
        <w:trPr>
          <w:cantSplit/>
          <w:trHeight w:val="1692"/>
        </w:trPr>
        <w:tc>
          <w:tcPr>
            <w:tcW w:w="1101" w:type="dxa"/>
            <w:textDirection w:val="btLr"/>
            <w:vAlign w:val="center"/>
          </w:tcPr>
          <w:p w:rsidR="00FF7FC5" w:rsidRDefault="00FF7FC5" w:rsidP="001E37DD">
            <w:pPr>
              <w:ind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09-13</w:t>
            </w:r>
          </w:p>
          <w:p w:rsidR="00FF7FC5" w:rsidRPr="000571BC" w:rsidRDefault="00FF7FC5" w:rsidP="001E37DD">
            <w:pPr>
              <w:ind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JANUARY</w:t>
            </w:r>
          </w:p>
          <w:p w:rsidR="00FF7FC5" w:rsidRPr="000571BC" w:rsidRDefault="00FF7FC5" w:rsidP="001E37DD">
            <w:pPr>
              <w:ind w:right="113"/>
              <w:jc w:val="center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FF7FC5" w:rsidRPr="000571BC" w:rsidRDefault="00FF7FC5" w:rsidP="001E37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1E37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7" w:type="dxa"/>
            <w:vMerge/>
            <w:vAlign w:val="center"/>
          </w:tcPr>
          <w:p w:rsidR="00FF7FC5" w:rsidRPr="000571BC" w:rsidRDefault="00FF7FC5" w:rsidP="001E37DD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FF7FC5" w:rsidRPr="000571BC" w:rsidRDefault="00FF7FC5" w:rsidP="001E37DD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FF7FC5" w:rsidRPr="000571BC" w:rsidRDefault="00FF7FC5" w:rsidP="001E37DD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FF7FC5" w:rsidRPr="000571BC" w:rsidRDefault="00FF7FC5" w:rsidP="001E37DD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FF7FC5" w:rsidRPr="000571BC" w:rsidRDefault="00FF7FC5" w:rsidP="001E37DD">
            <w:pPr>
              <w:rPr>
                <w:lang w:val="en-GB"/>
              </w:rPr>
            </w:pPr>
          </w:p>
        </w:tc>
      </w:tr>
      <w:tr w:rsidR="00FF7FC5" w:rsidRPr="000571BC" w:rsidTr="00104E9C">
        <w:trPr>
          <w:cantSplit/>
          <w:trHeight w:val="1976"/>
        </w:trPr>
        <w:tc>
          <w:tcPr>
            <w:tcW w:w="1101" w:type="dxa"/>
            <w:textDirection w:val="btLr"/>
            <w:vAlign w:val="center"/>
          </w:tcPr>
          <w:p w:rsidR="00FF7FC5" w:rsidRDefault="00FF7FC5" w:rsidP="001E37DD">
            <w:pPr>
              <w:ind w:left="113" w:right="113"/>
              <w:jc w:val="center"/>
              <w:rPr>
                <w:lang w:val="en-GB"/>
              </w:rPr>
            </w:pPr>
          </w:p>
          <w:p w:rsidR="00FF7FC5" w:rsidRDefault="00FF7FC5" w:rsidP="00104E9C">
            <w:pPr>
              <w:ind w:left="113" w:right="113"/>
              <w:jc w:val="center"/>
              <w:rPr>
                <w:lang w:val="en-GB"/>
              </w:rPr>
            </w:pPr>
          </w:p>
          <w:p w:rsidR="00FF7FC5" w:rsidRDefault="00FF7FC5" w:rsidP="00104E9C">
            <w:pPr>
              <w:spacing w:after="200"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16-20</w:t>
            </w:r>
          </w:p>
          <w:p w:rsidR="00FF7FC5" w:rsidRDefault="00FF7FC5" w:rsidP="00104E9C">
            <w:pPr>
              <w:spacing w:after="200"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92" w:type="dxa"/>
            <w:vAlign w:val="center"/>
          </w:tcPr>
          <w:p w:rsidR="00FF7FC5" w:rsidRDefault="00FF7FC5" w:rsidP="001E37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FF7FC5" w:rsidRDefault="00FF7FC5" w:rsidP="001E37DD">
            <w:pPr>
              <w:jc w:val="center"/>
              <w:rPr>
                <w:lang w:val="en-GB"/>
              </w:rPr>
            </w:pPr>
          </w:p>
          <w:p w:rsidR="00FF7FC5" w:rsidRDefault="00FF7FC5" w:rsidP="001E37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  <w:p w:rsidR="00FF7FC5" w:rsidRDefault="00FF7FC5" w:rsidP="001E37DD">
            <w:pPr>
              <w:jc w:val="center"/>
              <w:rPr>
                <w:lang w:val="en-GB"/>
              </w:rPr>
            </w:pPr>
          </w:p>
        </w:tc>
        <w:tc>
          <w:tcPr>
            <w:tcW w:w="2457" w:type="dxa"/>
            <w:vMerge/>
            <w:vAlign w:val="center"/>
          </w:tcPr>
          <w:p w:rsidR="00FF7FC5" w:rsidRPr="000571BC" w:rsidRDefault="00FF7FC5" w:rsidP="001E37DD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FF7FC5" w:rsidRPr="000571BC" w:rsidRDefault="00FF7FC5" w:rsidP="001E37DD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FF7FC5" w:rsidRPr="000571BC" w:rsidRDefault="00FF7FC5" w:rsidP="001E37DD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FF7FC5" w:rsidRPr="000571BC" w:rsidRDefault="00FF7FC5" w:rsidP="001E37DD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FF7FC5" w:rsidRPr="000571BC" w:rsidRDefault="00FF7FC5" w:rsidP="001E37DD">
            <w:pPr>
              <w:rPr>
                <w:lang w:val="en-GB"/>
              </w:rPr>
            </w:pPr>
          </w:p>
        </w:tc>
      </w:tr>
      <w:tr w:rsidR="00FF7FC5" w:rsidRPr="000571BC" w:rsidTr="001E37DD">
        <w:trPr>
          <w:trHeight w:val="661"/>
        </w:trPr>
        <w:tc>
          <w:tcPr>
            <w:tcW w:w="15614" w:type="dxa"/>
            <w:gridSpan w:val="8"/>
            <w:vAlign w:val="center"/>
          </w:tcPr>
          <w:p w:rsidR="00FF7FC5" w:rsidRDefault="00FF7FC5" w:rsidP="00104E9C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FIRST TERM</w:t>
            </w:r>
          </w:p>
          <w:p w:rsidR="00FF7FC5" w:rsidRPr="000571BC" w:rsidRDefault="00FF7FC5" w:rsidP="001E37DD">
            <w:pPr>
              <w:jc w:val="center"/>
              <w:rPr>
                <w:b/>
                <w:lang w:val="en-GB"/>
              </w:rPr>
            </w:pPr>
          </w:p>
        </w:tc>
      </w:tr>
    </w:tbl>
    <w:p w:rsidR="00FF7FC5" w:rsidRDefault="00FF7FC5" w:rsidP="00ED028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r>
        <w:rPr>
          <w:b/>
          <w:lang w:val="en-GB"/>
        </w:rPr>
        <w:t>6</w:t>
      </w:r>
      <w:r w:rsidRPr="00AC56B4">
        <w:rPr>
          <w:b/>
          <w:lang w:val="en-GB"/>
        </w:rPr>
        <w:t>. SINIFLAR ÜNİTELENDİRİLMİŞ YILLIK DERS PLANI (2. DÖNEM)</w:t>
      </w:r>
    </w:p>
    <w:p w:rsidR="00FF7FC5" w:rsidRPr="00AC56B4" w:rsidRDefault="00FF7FC5" w:rsidP="00ED0282">
      <w:pPr>
        <w:pStyle w:val="NoSpacing"/>
        <w:jc w:val="center"/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534"/>
        <w:gridCol w:w="1778"/>
        <w:gridCol w:w="2820"/>
        <w:gridCol w:w="2464"/>
        <w:gridCol w:w="2791"/>
      </w:tblGrid>
      <w:tr w:rsidR="00FF7FC5" w:rsidRPr="000571BC" w:rsidTr="00D03FF8">
        <w:tc>
          <w:tcPr>
            <w:tcW w:w="3227" w:type="dxa"/>
            <w:gridSpan w:val="3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34" w:type="dxa"/>
            <w:vMerge w:val="restart"/>
            <w:vAlign w:val="center"/>
          </w:tcPr>
          <w:p w:rsidR="00FF7FC5" w:rsidRPr="000571BC" w:rsidRDefault="00FF7FC5" w:rsidP="00D03FF8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(HEDEF VE KAZANIMLAR</w:t>
            </w:r>
            <w:r w:rsidRPr="000571BC">
              <w:rPr>
                <w:sz w:val="22"/>
                <w:szCs w:val="22"/>
                <w:lang w:val="en-GB"/>
              </w:rPr>
              <w:t>)</w:t>
            </w:r>
            <w:r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78" w:type="dxa"/>
            <w:vMerge w:val="restart"/>
            <w:vAlign w:val="center"/>
          </w:tcPr>
          <w:p w:rsidR="00FF7FC5" w:rsidRPr="000571BC" w:rsidRDefault="00FF7FC5" w:rsidP="00D03FF8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  <w:r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20" w:type="dxa"/>
            <w:vMerge w:val="restart"/>
            <w:vAlign w:val="center"/>
          </w:tcPr>
          <w:p w:rsidR="00FF7FC5" w:rsidRPr="000571BC" w:rsidRDefault="00FF7FC5" w:rsidP="00D03FF8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64" w:type="dxa"/>
            <w:vMerge w:val="restart"/>
            <w:vAlign w:val="center"/>
          </w:tcPr>
          <w:p w:rsidR="00FF7FC5" w:rsidRPr="000571BC" w:rsidRDefault="00FF7FC5" w:rsidP="00D03FF8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791" w:type="dxa"/>
            <w:vMerge w:val="restart"/>
            <w:vAlign w:val="center"/>
          </w:tcPr>
          <w:p w:rsidR="00FF7FC5" w:rsidRPr="000571BC" w:rsidRDefault="00FF7FC5" w:rsidP="00D03FF8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FF7FC5" w:rsidRPr="000571BC" w:rsidTr="00D03FF8">
        <w:tc>
          <w:tcPr>
            <w:tcW w:w="1101" w:type="dxa"/>
            <w:vAlign w:val="center"/>
          </w:tcPr>
          <w:p w:rsidR="00FF7FC5" w:rsidRDefault="00FF7FC5" w:rsidP="00D03FF8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 w:rsidRPr="0089039E">
              <w:rPr>
                <w:sz w:val="18"/>
                <w:szCs w:val="22"/>
                <w:lang w:val="en-GB"/>
              </w:rPr>
              <w:t>(AY)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(SAAT)</w:t>
            </w:r>
          </w:p>
        </w:tc>
        <w:tc>
          <w:tcPr>
            <w:tcW w:w="2534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</w:tr>
      <w:tr w:rsidR="00FF7FC5" w:rsidRPr="000571BC" w:rsidTr="00D03FF8">
        <w:trPr>
          <w:cantSplit/>
          <w:trHeight w:val="2691"/>
        </w:trPr>
        <w:tc>
          <w:tcPr>
            <w:tcW w:w="1101" w:type="dxa"/>
            <w:textDirection w:val="btLr"/>
            <w:vAlign w:val="center"/>
          </w:tcPr>
          <w:p w:rsidR="00FF7FC5" w:rsidRDefault="00FF7FC5" w:rsidP="00D03FF8">
            <w:pPr>
              <w:pStyle w:val="NoSpacing"/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06-10</w:t>
            </w:r>
          </w:p>
          <w:p w:rsidR="00FF7FC5" w:rsidRPr="000571BC" w:rsidRDefault="00FF7FC5" w:rsidP="00D03FF8">
            <w:pPr>
              <w:pStyle w:val="NoSpacing"/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FEBRUARY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D03FF8">
            <w:pPr>
              <w:pStyle w:val="NoSpacing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D03FF8">
            <w:pPr>
              <w:pStyle w:val="NoSpacing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534" w:type="dxa"/>
            <w:vMerge w:val="restart"/>
            <w:vAlign w:val="center"/>
          </w:tcPr>
          <w:p w:rsidR="00FF7FC5" w:rsidRDefault="00FF7FC5" w:rsidP="00D03FF8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6E689F">
              <w:rPr>
                <w:b/>
                <w:bCs/>
                <w:sz w:val="22"/>
                <w:szCs w:val="18"/>
                <w:lang w:val="en-GB" w:eastAsia="en-US"/>
              </w:rPr>
              <w:t>Making simple inquiries</w:t>
            </w:r>
          </w:p>
          <w:p w:rsidR="00FF7FC5" w:rsidRPr="006E689F" w:rsidRDefault="00FF7FC5" w:rsidP="00D03FF8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FF7FC5" w:rsidRDefault="00FF7FC5" w:rsidP="00D03FF8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6E689F">
              <w:rPr>
                <w:b/>
                <w:bCs/>
                <w:sz w:val="22"/>
                <w:szCs w:val="18"/>
                <w:lang w:val="en-GB" w:eastAsia="en-US"/>
              </w:rPr>
              <w:t xml:space="preserve">Stating personal opinions </w:t>
            </w:r>
          </w:p>
          <w:p w:rsidR="00FF7FC5" w:rsidRPr="006E689F" w:rsidRDefault="00FF7FC5" w:rsidP="00D03FF8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FF7FC5" w:rsidRDefault="00FF7FC5" w:rsidP="00D03FF8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6E689F">
              <w:rPr>
                <w:b/>
                <w:bCs/>
                <w:sz w:val="22"/>
                <w:szCs w:val="18"/>
                <w:lang w:val="en-GB" w:eastAsia="en-US"/>
              </w:rPr>
              <w:t>Talking about past events</w:t>
            </w:r>
          </w:p>
          <w:p w:rsidR="00FF7FC5" w:rsidRPr="005A1625" w:rsidRDefault="00FF7FC5" w:rsidP="00D03FF8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</w:tc>
        <w:tc>
          <w:tcPr>
            <w:tcW w:w="1778" w:type="dxa"/>
            <w:vMerge w:val="restart"/>
            <w:vAlign w:val="center"/>
          </w:tcPr>
          <w:p w:rsidR="00FF7FC5" w:rsidRPr="002E71CC" w:rsidRDefault="00FF7FC5" w:rsidP="00D03FF8">
            <w:pPr>
              <w:pStyle w:val="NoSpacing"/>
              <w:jc w:val="center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 xml:space="preserve">Unit 6 : </w:t>
            </w:r>
          </w:p>
          <w:p w:rsidR="00FF7FC5" w:rsidRPr="00B62B57" w:rsidRDefault="00FF7FC5" w:rsidP="00D03FF8">
            <w:pPr>
              <w:pStyle w:val="NoSpacing"/>
              <w:jc w:val="center"/>
              <w:rPr>
                <w:b/>
                <w:i/>
                <w:sz w:val="22"/>
                <w:lang w:val="en-GB"/>
              </w:rPr>
            </w:pPr>
            <w:r>
              <w:rPr>
                <w:b/>
                <w:i/>
                <w:sz w:val="22"/>
                <w:lang w:val="en-GB"/>
              </w:rPr>
              <w:t>Vacation</w:t>
            </w:r>
          </w:p>
        </w:tc>
        <w:tc>
          <w:tcPr>
            <w:tcW w:w="2820" w:type="dxa"/>
            <w:vMerge w:val="restart"/>
            <w:vAlign w:val="center"/>
          </w:tcPr>
          <w:p w:rsidR="00FF7FC5" w:rsidRDefault="00FF7FC5" w:rsidP="00D03FF8">
            <w:pPr>
              <w:pStyle w:val="NoSpacing"/>
              <w:rPr>
                <w:b/>
                <w:sz w:val="22"/>
                <w:szCs w:val="18"/>
                <w:lang w:val="en-GB" w:eastAsia="en-US"/>
              </w:rPr>
            </w:pPr>
            <w:r w:rsidRPr="006E689F">
              <w:rPr>
                <w:b/>
                <w:sz w:val="22"/>
                <w:szCs w:val="18"/>
                <w:lang w:val="en-GB" w:eastAsia="en-US"/>
              </w:rPr>
              <w:t xml:space="preserve">Listening </w:t>
            </w:r>
          </w:p>
          <w:p w:rsidR="00FF7FC5" w:rsidRPr="006E689F" w:rsidRDefault="00FF7FC5" w:rsidP="00D03FF8">
            <w:pPr>
              <w:pStyle w:val="NoSpacing"/>
              <w:rPr>
                <w:b/>
                <w:sz w:val="22"/>
                <w:szCs w:val="18"/>
                <w:lang w:val="en-GB" w:eastAsia="en-US"/>
              </w:rPr>
            </w:pPr>
          </w:p>
          <w:p w:rsidR="00FF7FC5" w:rsidRPr="006E689F" w:rsidRDefault="00FF7FC5" w:rsidP="00D03FF8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6E689F">
              <w:rPr>
                <w:sz w:val="22"/>
                <w:szCs w:val="18"/>
                <w:lang w:val="en-GB" w:eastAsia="en-US"/>
              </w:rPr>
              <w:t xml:space="preserve">• Students will be able to listen to and identify the </w:t>
            </w:r>
          </w:p>
          <w:p w:rsidR="00FF7FC5" w:rsidRDefault="00FF7FC5" w:rsidP="00D03FF8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6E689F">
              <w:rPr>
                <w:sz w:val="22"/>
                <w:szCs w:val="18"/>
                <w:lang w:val="en-GB" w:eastAsia="en-US"/>
              </w:rPr>
              <w:t>holiday activities they hear.</w:t>
            </w:r>
          </w:p>
          <w:p w:rsidR="00FF7FC5" w:rsidRPr="006E689F" w:rsidRDefault="00FF7FC5" w:rsidP="00D03FF8">
            <w:pPr>
              <w:pStyle w:val="NoSpacing"/>
              <w:rPr>
                <w:sz w:val="22"/>
                <w:szCs w:val="18"/>
                <w:lang w:val="en-GB" w:eastAsia="en-US"/>
              </w:rPr>
            </w:pPr>
          </w:p>
          <w:p w:rsidR="00FF7FC5" w:rsidRPr="006E689F" w:rsidRDefault="00FF7FC5" w:rsidP="00D03FF8">
            <w:pPr>
              <w:pStyle w:val="NoSpacing"/>
              <w:rPr>
                <w:b/>
                <w:sz w:val="22"/>
                <w:szCs w:val="18"/>
                <w:lang w:val="en-GB" w:eastAsia="en-US"/>
              </w:rPr>
            </w:pPr>
            <w:r w:rsidRPr="006E689F">
              <w:rPr>
                <w:b/>
                <w:sz w:val="22"/>
                <w:szCs w:val="18"/>
                <w:lang w:val="en-GB" w:eastAsia="en-US"/>
              </w:rPr>
              <w:t>Spoken Interaction</w:t>
            </w:r>
          </w:p>
          <w:p w:rsidR="00FF7FC5" w:rsidRDefault="00FF7FC5" w:rsidP="00D03FF8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6E689F">
              <w:rPr>
                <w:sz w:val="22"/>
                <w:szCs w:val="18"/>
                <w:lang w:val="en-GB" w:eastAsia="en-US"/>
              </w:rPr>
              <w:t>• Students will be abl</w:t>
            </w:r>
            <w:r>
              <w:rPr>
                <w:sz w:val="22"/>
                <w:szCs w:val="18"/>
                <w:lang w:val="en-GB" w:eastAsia="en-US"/>
              </w:rPr>
              <w:t xml:space="preserve">e to ask and answer about what </w:t>
            </w:r>
            <w:r w:rsidRPr="006E689F">
              <w:rPr>
                <w:sz w:val="22"/>
                <w:szCs w:val="18"/>
                <w:lang w:val="en-GB" w:eastAsia="en-US"/>
              </w:rPr>
              <w:t>they did on their holidays.</w:t>
            </w:r>
          </w:p>
          <w:p w:rsidR="00FF7FC5" w:rsidRPr="006E689F" w:rsidRDefault="00FF7FC5" w:rsidP="00D03FF8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6E689F">
              <w:rPr>
                <w:sz w:val="22"/>
                <w:szCs w:val="18"/>
                <w:lang w:val="en-GB" w:eastAsia="en-US"/>
              </w:rPr>
              <w:t xml:space="preserve"> </w:t>
            </w:r>
          </w:p>
          <w:p w:rsidR="00FF7FC5" w:rsidRPr="006E689F" w:rsidRDefault="00FF7FC5" w:rsidP="00D03FF8">
            <w:pPr>
              <w:pStyle w:val="NoSpacing"/>
              <w:rPr>
                <w:b/>
                <w:sz w:val="22"/>
                <w:szCs w:val="18"/>
                <w:lang w:val="en-GB" w:eastAsia="en-US"/>
              </w:rPr>
            </w:pPr>
            <w:r w:rsidRPr="006E689F">
              <w:rPr>
                <w:b/>
                <w:sz w:val="22"/>
                <w:szCs w:val="18"/>
                <w:lang w:val="en-GB" w:eastAsia="en-US"/>
              </w:rPr>
              <w:t>Spoken Production</w:t>
            </w:r>
          </w:p>
          <w:p w:rsidR="00FF7FC5" w:rsidRPr="006E689F" w:rsidRDefault="00FF7FC5" w:rsidP="00D03FF8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6E689F">
              <w:rPr>
                <w:sz w:val="22"/>
                <w:szCs w:val="18"/>
                <w:lang w:val="en-GB" w:eastAsia="en-US"/>
              </w:rPr>
              <w:t xml:space="preserve">• Students will be able to tell what they and/or some-body else did on holiday. </w:t>
            </w:r>
          </w:p>
          <w:p w:rsidR="00FF7FC5" w:rsidRPr="006E689F" w:rsidRDefault="00FF7FC5" w:rsidP="00D03FF8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6E689F">
              <w:rPr>
                <w:sz w:val="22"/>
                <w:szCs w:val="18"/>
                <w:lang w:val="en-GB" w:eastAsia="en-US"/>
              </w:rPr>
              <w:t xml:space="preserve">• Students will be able to describe past activities and </w:t>
            </w:r>
          </w:p>
          <w:p w:rsidR="00FF7FC5" w:rsidRDefault="00FF7FC5" w:rsidP="00D03FF8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6E689F">
              <w:rPr>
                <w:sz w:val="22"/>
                <w:szCs w:val="18"/>
                <w:lang w:val="en-GB" w:eastAsia="en-US"/>
              </w:rPr>
              <w:t xml:space="preserve">personal experiences. </w:t>
            </w:r>
          </w:p>
          <w:p w:rsidR="00FF7FC5" w:rsidRPr="006E689F" w:rsidRDefault="00FF7FC5" w:rsidP="00D03FF8">
            <w:pPr>
              <w:pStyle w:val="NoSpacing"/>
              <w:rPr>
                <w:sz w:val="22"/>
                <w:szCs w:val="18"/>
                <w:lang w:val="en-GB" w:eastAsia="en-US"/>
              </w:rPr>
            </w:pPr>
          </w:p>
          <w:p w:rsidR="00FF7FC5" w:rsidRPr="006E689F" w:rsidRDefault="00FF7FC5" w:rsidP="00D03FF8">
            <w:pPr>
              <w:pStyle w:val="NoSpacing"/>
              <w:rPr>
                <w:b/>
                <w:sz w:val="22"/>
                <w:szCs w:val="18"/>
                <w:lang w:val="en-GB" w:eastAsia="en-US"/>
              </w:rPr>
            </w:pPr>
            <w:r w:rsidRPr="006E689F">
              <w:rPr>
                <w:b/>
                <w:sz w:val="22"/>
                <w:szCs w:val="18"/>
                <w:lang w:val="en-GB" w:eastAsia="en-US"/>
              </w:rPr>
              <w:t>Reading</w:t>
            </w:r>
          </w:p>
          <w:p w:rsidR="00FF7FC5" w:rsidRPr="006E689F" w:rsidRDefault="00FF7FC5" w:rsidP="00D03FF8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6E689F">
              <w:rPr>
                <w:sz w:val="22"/>
                <w:szCs w:val="18"/>
                <w:lang w:val="en-GB" w:eastAsia="en-US"/>
              </w:rPr>
              <w:t xml:space="preserve">• Students will be able to understand short, simple </w:t>
            </w:r>
          </w:p>
          <w:p w:rsidR="00FF7FC5" w:rsidRDefault="00FF7FC5" w:rsidP="00D03FF8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6E689F">
              <w:rPr>
                <w:sz w:val="22"/>
                <w:szCs w:val="18"/>
                <w:lang w:val="en-GB" w:eastAsia="en-US"/>
              </w:rPr>
              <w:t xml:space="preserve">sentences and expressions related to past activities. </w:t>
            </w:r>
          </w:p>
          <w:p w:rsidR="00FF7FC5" w:rsidRPr="006E689F" w:rsidRDefault="00FF7FC5" w:rsidP="00D03FF8">
            <w:pPr>
              <w:pStyle w:val="NoSpacing"/>
              <w:rPr>
                <w:sz w:val="22"/>
                <w:szCs w:val="18"/>
                <w:lang w:val="en-GB" w:eastAsia="en-US"/>
              </w:rPr>
            </w:pPr>
          </w:p>
          <w:p w:rsidR="00FF7FC5" w:rsidRPr="006E689F" w:rsidRDefault="00FF7FC5" w:rsidP="00D03FF8">
            <w:pPr>
              <w:pStyle w:val="NoSpacing"/>
              <w:rPr>
                <w:b/>
                <w:sz w:val="22"/>
                <w:szCs w:val="18"/>
                <w:lang w:val="en-GB" w:eastAsia="en-US"/>
              </w:rPr>
            </w:pPr>
            <w:r w:rsidRPr="006E689F">
              <w:rPr>
                <w:b/>
                <w:sz w:val="22"/>
                <w:szCs w:val="18"/>
                <w:lang w:val="en-GB" w:eastAsia="en-US"/>
              </w:rPr>
              <w:t>Compensation Strategies</w:t>
            </w:r>
          </w:p>
          <w:p w:rsidR="00FF7FC5" w:rsidRPr="006E689F" w:rsidRDefault="00FF7FC5" w:rsidP="00D03FF8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6E689F">
              <w:rPr>
                <w:sz w:val="22"/>
                <w:szCs w:val="18"/>
                <w:lang w:val="en-GB" w:eastAsia="en-US"/>
              </w:rPr>
              <w:t xml:space="preserve">• Students will be able to ask people to repeat when </w:t>
            </w:r>
          </w:p>
          <w:p w:rsidR="00FF7FC5" w:rsidRDefault="00FF7FC5" w:rsidP="00D03FF8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6E689F">
              <w:rPr>
                <w:sz w:val="22"/>
                <w:szCs w:val="18"/>
                <w:lang w:val="en-GB" w:eastAsia="en-US"/>
              </w:rPr>
              <w:t>they don’t understand.</w:t>
            </w:r>
          </w:p>
          <w:p w:rsidR="00FF7FC5" w:rsidRPr="005A1625" w:rsidRDefault="00FF7FC5" w:rsidP="00D03FF8">
            <w:pPr>
              <w:pStyle w:val="NoSpacing"/>
              <w:rPr>
                <w:sz w:val="22"/>
                <w:szCs w:val="18"/>
                <w:lang w:val="en-GB" w:eastAsia="en-US"/>
              </w:rPr>
            </w:pPr>
          </w:p>
        </w:tc>
        <w:tc>
          <w:tcPr>
            <w:tcW w:w="2464" w:type="dxa"/>
            <w:vMerge w:val="restart"/>
            <w:vAlign w:val="center"/>
          </w:tcPr>
          <w:p w:rsidR="00FF7FC5" w:rsidRPr="006E689F" w:rsidRDefault="00FF7FC5" w:rsidP="00D03FF8">
            <w:pPr>
              <w:rPr>
                <w:b/>
                <w:lang w:val="en-GB"/>
              </w:rPr>
            </w:pPr>
            <w:r w:rsidRPr="006E689F">
              <w:rPr>
                <w:b/>
                <w:lang w:val="en-GB"/>
              </w:rPr>
              <w:t>Texts</w:t>
            </w:r>
          </w:p>
          <w:p w:rsidR="00FF7FC5" w:rsidRPr="006E689F" w:rsidRDefault="00FF7FC5" w:rsidP="00D03FF8">
            <w:pPr>
              <w:rPr>
                <w:lang w:val="en-GB"/>
              </w:rPr>
            </w:pPr>
            <w:r w:rsidRPr="006E689F">
              <w:rPr>
                <w:lang w:val="en-GB"/>
              </w:rPr>
              <w:t>Advertisements</w:t>
            </w:r>
          </w:p>
          <w:p w:rsidR="00FF7FC5" w:rsidRPr="006E689F" w:rsidRDefault="00FF7FC5" w:rsidP="00D03FF8">
            <w:pPr>
              <w:rPr>
                <w:lang w:val="en-GB"/>
              </w:rPr>
            </w:pPr>
            <w:r w:rsidRPr="006E689F">
              <w:rPr>
                <w:lang w:val="en-GB"/>
              </w:rPr>
              <w:t xml:space="preserve">Conversations </w:t>
            </w:r>
          </w:p>
          <w:p w:rsidR="00FF7FC5" w:rsidRPr="006E689F" w:rsidRDefault="00FF7FC5" w:rsidP="00D03FF8">
            <w:pPr>
              <w:rPr>
                <w:lang w:val="en-GB"/>
              </w:rPr>
            </w:pPr>
            <w:r w:rsidRPr="006E689F">
              <w:rPr>
                <w:lang w:val="en-GB"/>
              </w:rPr>
              <w:t xml:space="preserve">Picture Dictionaries </w:t>
            </w:r>
          </w:p>
          <w:p w:rsidR="00FF7FC5" w:rsidRPr="006E689F" w:rsidRDefault="00FF7FC5" w:rsidP="00D03FF8">
            <w:pPr>
              <w:rPr>
                <w:lang w:val="en-GB"/>
              </w:rPr>
            </w:pPr>
            <w:r w:rsidRPr="006E689F">
              <w:rPr>
                <w:lang w:val="en-GB"/>
              </w:rPr>
              <w:t xml:space="preserve">Postcards  </w:t>
            </w:r>
          </w:p>
          <w:p w:rsidR="00FF7FC5" w:rsidRPr="006E689F" w:rsidRDefault="00FF7FC5" w:rsidP="00D03FF8">
            <w:pPr>
              <w:rPr>
                <w:lang w:val="en-GB"/>
              </w:rPr>
            </w:pPr>
            <w:r w:rsidRPr="006E689F">
              <w:rPr>
                <w:lang w:val="en-GB"/>
              </w:rPr>
              <w:t xml:space="preserve">Posters </w:t>
            </w:r>
          </w:p>
          <w:p w:rsidR="00FF7FC5" w:rsidRDefault="00FF7FC5" w:rsidP="00D03FF8">
            <w:pPr>
              <w:rPr>
                <w:lang w:val="en-GB"/>
              </w:rPr>
            </w:pPr>
            <w:r w:rsidRPr="006E689F">
              <w:rPr>
                <w:lang w:val="en-GB"/>
              </w:rPr>
              <w:t xml:space="preserve">Stories </w:t>
            </w:r>
          </w:p>
          <w:p w:rsidR="00FF7FC5" w:rsidRPr="006E689F" w:rsidRDefault="00FF7FC5" w:rsidP="00D03FF8">
            <w:pPr>
              <w:rPr>
                <w:lang w:val="en-GB"/>
              </w:rPr>
            </w:pPr>
          </w:p>
          <w:p w:rsidR="00FF7FC5" w:rsidRPr="006E689F" w:rsidRDefault="00FF7FC5" w:rsidP="00D03FF8">
            <w:pPr>
              <w:rPr>
                <w:b/>
                <w:lang w:val="en-GB"/>
              </w:rPr>
            </w:pPr>
            <w:r w:rsidRPr="006E689F">
              <w:rPr>
                <w:b/>
                <w:lang w:val="en-GB"/>
              </w:rPr>
              <w:t>Activities</w:t>
            </w:r>
          </w:p>
          <w:p w:rsidR="00FF7FC5" w:rsidRPr="006E689F" w:rsidRDefault="00FF7FC5" w:rsidP="00D03FF8">
            <w:pPr>
              <w:rPr>
                <w:lang w:val="en-GB"/>
              </w:rPr>
            </w:pPr>
            <w:r w:rsidRPr="006E689F">
              <w:rPr>
                <w:lang w:val="en-GB"/>
              </w:rPr>
              <w:t xml:space="preserve">Arts and Crafts </w:t>
            </w:r>
          </w:p>
          <w:p w:rsidR="00FF7FC5" w:rsidRPr="006E689F" w:rsidRDefault="00FF7FC5" w:rsidP="00D03FF8">
            <w:pPr>
              <w:rPr>
                <w:lang w:val="en-GB"/>
              </w:rPr>
            </w:pPr>
            <w:r w:rsidRPr="006E689F">
              <w:rPr>
                <w:lang w:val="en-GB"/>
              </w:rPr>
              <w:t xml:space="preserve">Communicative Tasks </w:t>
            </w:r>
          </w:p>
          <w:p w:rsidR="00FF7FC5" w:rsidRPr="006E689F" w:rsidRDefault="00FF7FC5" w:rsidP="00D03FF8">
            <w:pPr>
              <w:rPr>
                <w:lang w:val="en-GB"/>
              </w:rPr>
            </w:pPr>
            <w:r w:rsidRPr="006E689F">
              <w:rPr>
                <w:lang w:val="en-GB"/>
              </w:rPr>
              <w:t xml:space="preserve">Drama/Miming   </w:t>
            </w:r>
          </w:p>
          <w:p w:rsidR="00FF7FC5" w:rsidRPr="006E689F" w:rsidRDefault="00FF7FC5" w:rsidP="00D03FF8">
            <w:pPr>
              <w:rPr>
                <w:lang w:val="en-GB"/>
              </w:rPr>
            </w:pPr>
            <w:r w:rsidRPr="006E689F">
              <w:rPr>
                <w:lang w:val="en-GB"/>
              </w:rPr>
              <w:t xml:space="preserve">Drawing and Coloring </w:t>
            </w:r>
          </w:p>
          <w:p w:rsidR="00FF7FC5" w:rsidRPr="006E689F" w:rsidRDefault="00FF7FC5" w:rsidP="00D03FF8">
            <w:pPr>
              <w:rPr>
                <w:lang w:val="en-GB"/>
              </w:rPr>
            </w:pPr>
            <w:r w:rsidRPr="006E689F">
              <w:rPr>
                <w:lang w:val="en-GB"/>
              </w:rPr>
              <w:t xml:space="preserve">Flashcards </w:t>
            </w:r>
          </w:p>
          <w:p w:rsidR="00FF7FC5" w:rsidRPr="006E689F" w:rsidRDefault="00FF7FC5" w:rsidP="00D03FF8">
            <w:pPr>
              <w:rPr>
                <w:lang w:val="en-GB"/>
              </w:rPr>
            </w:pPr>
            <w:r w:rsidRPr="006E689F">
              <w:rPr>
                <w:lang w:val="en-GB"/>
              </w:rPr>
              <w:t xml:space="preserve">Games  </w:t>
            </w:r>
          </w:p>
          <w:p w:rsidR="00FF7FC5" w:rsidRPr="006E689F" w:rsidRDefault="00FF7FC5" w:rsidP="00D03FF8">
            <w:pPr>
              <w:rPr>
                <w:lang w:val="en-GB"/>
              </w:rPr>
            </w:pPr>
            <w:r w:rsidRPr="006E689F">
              <w:rPr>
                <w:lang w:val="en-GB"/>
              </w:rPr>
              <w:t xml:space="preserve">Questions and Answers  </w:t>
            </w:r>
          </w:p>
          <w:p w:rsidR="00FF7FC5" w:rsidRPr="006E689F" w:rsidRDefault="00FF7FC5" w:rsidP="00D03FF8">
            <w:pPr>
              <w:rPr>
                <w:lang w:val="en-GB"/>
              </w:rPr>
            </w:pPr>
            <w:r w:rsidRPr="006E689F">
              <w:rPr>
                <w:lang w:val="en-GB"/>
              </w:rPr>
              <w:t xml:space="preserve">Real-life Tasks </w:t>
            </w:r>
          </w:p>
          <w:p w:rsidR="00FF7FC5" w:rsidRPr="006E689F" w:rsidRDefault="00FF7FC5" w:rsidP="00D03FF8">
            <w:pPr>
              <w:rPr>
                <w:lang w:val="en-GB"/>
              </w:rPr>
            </w:pPr>
            <w:r w:rsidRPr="006E689F">
              <w:rPr>
                <w:lang w:val="en-GB"/>
              </w:rPr>
              <w:t xml:space="preserve">Reordering </w:t>
            </w:r>
          </w:p>
          <w:p w:rsidR="00FF7FC5" w:rsidRDefault="00FF7FC5" w:rsidP="00D03FF8">
            <w:pPr>
              <w:rPr>
                <w:lang w:val="en-GB"/>
              </w:rPr>
            </w:pPr>
            <w:r w:rsidRPr="006E689F">
              <w:rPr>
                <w:lang w:val="en-GB"/>
              </w:rPr>
              <w:t>Story-telling</w:t>
            </w:r>
          </w:p>
          <w:p w:rsidR="00FF7FC5" w:rsidRPr="002E71CC" w:rsidRDefault="00FF7FC5" w:rsidP="00D03FF8">
            <w:pPr>
              <w:rPr>
                <w:lang w:val="en-GB"/>
              </w:rPr>
            </w:pPr>
          </w:p>
        </w:tc>
        <w:tc>
          <w:tcPr>
            <w:tcW w:w="2791" w:type="dxa"/>
            <w:vMerge w:val="restart"/>
            <w:vAlign w:val="center"/>
          </w:tcPr>
          <w:p w:rsidR="00FF7FC5" w:rsidRDefault="00FF7FC5" w:rsidP="00D03FF8">
            <w:pPr>
              <w:pStyle w:val="NoSpacing"/>
              <w:rPr>
                <w:b/>
                <w:sz w:val="22"/>
                <w:lang w:val="en-GB"/>
              </w:rPr>
            </w:pPr>
            <w:r w:rsidRPr="006E689F">
              <w:rPr>
                <w:b/>
                <w:sz w:val="22"/>
                <w:lang w:val="en-GB"/>
              </w:rPr>
              <w:t>Projects</w:t>
            </w:r>
          </w:p>
          <w:p w:rsidR="00FF7FC5" w:rsidRPr="006E689F" w:rsidRDefault="00FF7FC5" w:rsidP="00D03FF8">
            <w:pPr>
              <w:pStyle w:val="NoSpacing"/>
              <w:rPr>
                <w:b/>
                <w:sz w:val="22"/>
                <w:lang w:val="en-GB"/>
              </w:rPr>
            </w:pPr>
          </w:p>
          <w:p w:rsidR="00FF7FC5" w:rsidRPr="006E689F" w:rsidRDefault="00FF7FC5" w:rsidP="00D03FF8">
            <w:pPr>
              <w:pStyle w:val="NoSpacing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 xml:space="preserve">• Students prepare a postcard and write about what they did on </w:t>
            </w:r>
            <w:r w:rsidRPr="006E689F">
              <w:rPr>
                <w:sz w:val="22"/>
                <w:lang w:val="en-GB"/>
              </w:rPr>
              <w:t>their holiday.</w:t>
            </w:r>
          </w:p>
          <w:p w:rsidR="00FF7FC5" w:rsidRPr="006E689F" w:rsidRDefault="00FF7FC5" w:rsidP="00D03FF8">
            <w:pPr>
              <w:pStyle w:val="NoSpacing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• Students prepare a pamphlet showing different places for dif</w:t>
            </w:r>
            <w:r w:rsidRPr="006E689F">
              <w:rPr>
                <w:sz w:val="22"/>
                <w:lang w:val="en-GB"/>
              </w:rPr>
              <w:t xml:space="preserve">ferent holiday activi-ties in their country. </w:t>
            </w:r>
          </w:p>
          <w:p w:rsidR="00FF7FC5" w:rsidRPr="006E689F" w:rsidRDefault="00FF7FC5" w:rsidP="00D03FF8">
            <w:pPr>
              <w:pStyle w:val="NoSpacing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• Students imagine that they visited an</w:t>
            </w:r>
            <w:r w:rsidRPr="006E689F">
              <w:rPr>
                <w:sz w:val="22"/>
                <w:lang w:val="en-GB"/>
              </w:rPr>
              <w:t xml:space="preserve">other planet and pre-pare a poster showing </w:t>
            </w:r>
          </w:p>
          <w:p w:rsidR="00FF7FC5" w:rsidRDefault="00FF7FC5" w:rsidP="00D03FF8">
            <w:pPr>
              <w:pStyle w:val="NoSpacing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 xml:space="preserve">what activities they </w:t>
            </w:r>
            <w:r w:rsidRPr="006E689F">
              <w:rPr>
                <w:sz w:val="22"/>
                <w:lang w:val="en-GB"/>
              </w:rPr>
              <w:t>did there. They present</w:t>
            </w:r>
            <w:r>
              <w:rPr>
                <w:sz w:val="22"/>
                <w:lang w:val="en-GB"/>
              </w:rPr>
              <w:t xml:space="preserve"> </w:t>
            </w:r>
            <w:r w:rsidRPr="006E689F">
              <w:rPr>
                <w:sz w:val="22"/>
                <w:lang w:val="en-GB"/>
              </w:rPr>
              <w:t>it in class.</w:t>
            </w:r>
          </w:p>
          <w:p w:rsidR="00FF7FC5" w:rsidRPr="000571BC" w:rsidRDefault="00FF7FC5" w:rsidP="00D03FF8">
            <w:pPr>
              <w:pStyle w:val="NoSpacing"/>
              <w:rPr>
                <w:sz w:val="22"/>
                <w:lang w:val="en-GB"/>
              </w:rPr>
            </w:pPr>
          </w:p>
        </w:tc>
      </w:tr>
      <w:tr w:rsidR="00FF7FC5" w:rsidRPr="000571BC" w:rsidTr="00D03FF8">
        <w:trPr>
          <w:cantSplit/>
          <w:trHeight w:val="2692"/>
        </w:trPr>
        <w:tc>
          <w:tcPr>
            <w:tcW w:w="1101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13-17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2534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</w:tr>
      <w:tr w:rsidR="00FF7FC5" w:rsidRPr="000571BC" w:rsidTr="00D03FF8">
        <w:trPr>
          <w:cantSplit/>
          <w:trHeight w:val="2692"/>
        </w:trPr>
        <w:tc>
          <w:tcPr>
            <w:tcW w:w="1101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20-24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2534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</w:p>
        </w:tc>
      </w:tr>
    </w:tbl>
    <w:p w:rsidR="00FF7FC5" w:rsidRPr="006A2864" w:rsidRDefault="00FF7FC5" w:rsidP="00ED0282">
      <w:pPr>
        <w:pStyle w:val="NoSpacing"/>
        <w:rPr>
          <w:lang w:val="en-GB"/>
        </w:rPr>
      </w:pPr>
    </w:p>
    <w:p w:rsidR="00FF7FC5" w:rsidRPr="006A2864" w:rsidRDefault="00FF7FC5" w:rsidP="00ED0282">
      <w:pPr>
        <w:pStyle w:val="NoSpacing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FF7FC5" w:rsidRPr="000571BC" w:rsidTr="00D03FF8">
        <w:trPr>
          <w:cantSplit/>
          <w:trHeight w:val="2845"/>
        </w:trPr>
        <w:tc>
          <w:tcPr>
            <w:tcW w:w="1101" w:type="dxa"/>
            <w:textDirection w:val="btLr"/>
            <w:vAlign w:val="center"/>
          </w:tcPr>
          <w:p w:rsidR="00FF7FC5" w:rsidRDefault="00FF7FC5" w:rsidP="003318F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27/-03</w:t>
            </w:r>
          </w:p>
          <w:p w:rsidR="00FF7FC5" w:rsidRPr="000571BC" w:rsidRDefault="00FF7FC5" w:rsidP="003318F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 w:val="restart"/>
            <w:vAlign w:val="center"/>
          </w:tcPr>
          <w:p w:rsidR="00FF7FC5" w:rsidRDefault="00FF7FC5" w:rsidP="00D03FF8">
            <w:pPr>
              <w:rPr>
                <w:b/>
                <w:bCs/>
                <w:lang w:val="en-GB" w:eastAsia="en-US"/>
              </w:rPr>
            </w:pPr>
          </w:p>
          <w:p w:rsidR="00FF7FC5" w:rsidRDefault="00FF7FC5" w:rsidP="00D03FF8">
            <w:pPr>
              <w:rPr>
                <w:b/>
                <w:bCs/>
                <w:lang w:val="en-GB" w:eastAsia="en-US"/>
              </w:rPr>
            </w:pPr>
          </w:p>
          <w:p w:rsidR="00FF7FC5" w:rsidRDefault="00FF7FC5" w:rsidP="00D03FF8">
            <w:pPr>
              <w:rPr>
                <w:b/>
                <w:bCs/>
                <w:lang w:val="en-GB" w:eastAsia="en-US"/>
              </w:rPr>
            </w:pPr>
          </w:p>
          <w:p w:rsidR="00FF7FC5" w:rsidRDefault="00FF7FC5" w:rsidP="00D03FF8">
            <w:pPr>
              <w:rPr>
                <w:b/>
                <w:bCs/>
                <w:lang w:val="en-GB" w:eastAsia="en-US"/>
              </w:rPr>
            </w:pPr>
            <w:r w:rsidRPr="00B0558D">
              <w:rPr>
                <w:b/>
                <w:bCs/>
                <w:lang w:val="en-GB" w:eastAsia="en-US"/>
              </w:rPr>
              <w:t>Describing what people do regularly</w:t>
            </w:r>
          </w:p>
          <w:p w:rsidR="00FF7FC5" w:rsidRPr="00B0558D" w:rsidRDefault="00FF7FC5" w:rsidP="00D03FF8">
            <w:pPr>
              <w:rPr>
                <w:b/>
                <w:bCs/>
                <w:lang w:val="en-GB" w:eastAsia="en-US"/>
              </w:rPr>
            </w:pPr>
            <w:r w:rsidRPr="00B0558D">
              <w:rPr>
                <w:b/>
                <w:bCs/>
                <w:lang w:val="en-GB" w:eastAsia="en-US"/>
              </w:rPr>
              <w:t xml:space="preserve"> </w:t>
            </w:r>
          </w:p>
          <w:p w:rsidR="00FF7FC5" w:rsidRDefault="00FF7FC5" w:rsidP="00D03FF8">
            <w:pPr>
              <w:rPr>
                <w:b/>
                <w:bCs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Expressing ability and inability</w:t>
            </w:r>
          </w:p>
          <w:p w:rsidR="00FF7FC5" w:rsidRPr="00B0558D" w:rsidRDefault="00FF7FC5" w:rsidP="00D03FF8">
            <w:pPr>
              <w:rPr>
                <w:b/>
                <w:bCs/>
                <w:lang w:val="en-GB" w:eastAsia="en-US"/>
              </w:rPr>
            </w:pPr>
          </w:p>
          <w:p w:rsidR="00FF7FC5" w:rsidRDefault="00FF7FC5" w:rsidP="00D03FF8">
            <w:pPr>
              <w:rPr>
                <w:b/>
                <w:bCs/>
                <w:lang w:val="en-GB" w:eastAsia="en-US"/>
              </w:rPr>
            </w:pPr>
            <w:r w:rsidRPr="00B0558D">
              <w:rPr>
                <w:b/>
                <w:bCs/>
                <w:lang w:val="en-GB" w:eastAsia="en-US"/>
              </w:rPr>
              <w:t xml:space="preserve">Making simple inquiries </w:t>
            </w:r>
          </w:p>
          <w:p w:rsidR="00FF7FC5" w:rsidRPr="00B0558D" w:rsidRDefault="00FF7FC5" w:rsidP="00D03FF8">
            <w:pPr>
              <w:rPr>
                <w:b/>
                <w:bCs/>
                <w:lang w:val="en-GB" w:eastAsia="en-US"/>
              </w:rPr>
            </w:pPr>
          </w:p>
          <w:p w:rsidR="00FF7FC5" w:rsidRDefault="00FF7FC5" w:rsidP="00D03FF8">
            <w:pPr>
              <w:rPr>
                <w:b/>
                <w:bCs/>
                <w:lang w:val="en-GB" w:eastAsia="en-US"/>
              </w:rPr>
            </w:pPr>
            <w:r w:rsidRPr="00B0558D">
              <w:rPr>
                <w:b/>
                <w:bCs/>
                <w:lang w:val="en-GB" w:eastAsia="en-US"/>
              </w:rPr>
              <w:t xml:space="preserve">Naming the days </w:t>
            </w:r>
          </w:p>
          <w:p w:rsidR="00FF7FC5" w:rsidRPr="000571BC" w:rsidRDefault="00FF7FC5" w:rsidP="003318FD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0571BC">
              <w:rPr>
                <w:rFonts w:ascii="Times New Roman" w:hAnsi="Times New Roman"/>
                <w:sz w:val="24"/>
                <w:szCs w:val="24"/>
                <w:lang w:val="en-GB" w:eastAsia="en-US"/>
              </w:rPr>
              <w:t>18</w:t>
            </w:r>
            <w:r w:rsidRPr="000571BC">
              <w:rPr>
                <w:rFonts w:ascii="Times New Roman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571BC">
              <w:rPr>
                <w:rFonts w:ascii="Times New Roman" w:hAnsi="Times New Roman"/>
                <w:sz w:val="24"/>
                <w:szCs w:val="24"/>
                <w:lang w:val="en-GB" w:eastAsia="en-US"/>
              </w:rPr>
              <w:t xml:space="preserve"> March</w:t>
            </w:r>
          </w:p>
          <w:p w:rsidR="00FF7FC5" w:rsidRDefault="00FF7FC5" w:rsidP="003318FD">
            <w:pPr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The Remembrance of Çanakkale Martyrs</w:t>
            </w:r>
          </w:p>
          <w:p w:rsidR="00FF7FC5" w:rsidRPr="004E1EF2" w:rsidRDefault="00FF7FC5" w:rsidP="003318FD">
            <w:pPr>
              <w:jc w:val="center"/>
              <w:rPr>
                <w:bCs/>
                <w:sz w:val="20"/>
                <w:lang w:val="en-GB" w:eastAsia="en-US"/>
              </w:rPr>
            </w:pPr>
            <w:r w:rsidRPr="004E1EF2">
              <w:rPr>
                <w:bCs/>
                <w:sz w:val="20"/>
                <w:lang w:val="en-GB" w:eastAsia="en-US"/>
              </w:rPr>
              <w:t>(18 Mart Şehitleri Anma Günü ve Çanakkale Deniz Zaferi)</w:t>
            </w:r>
          </w:p>
          <w:p w:rsidR="00FF7FC5" w:rsidRPr="00B0558D" w:rsidRDefault="00FF7FC5" w:rsidP="00D03FF8">
            <w:pPr>
              <w:rPr>
                <w:b/>
                <w:bCs/>
                <w:lang w:val="en-GB" w:eastAsia="en-US"/>
              </w:rPr>
            </w:pPr>
          </w:p>
          <w:p w:rsidR="00FF7FC5" w:rsidRDefault="00FF7FC5" w:rsidP="00D03FF8">
            <w:pPr>
              <w:rPr>
                <w:b/>
                <w:bCs/>
                <w:lang w:val="en-GB" w:eastAsia="en-US"/>
              </w:rPr>
            </w:pPr>
            <w:r w:rsidRPr="00B0558D">
              <w:rPr>
                <w:b/>
                <w:bCs/>
                <w:lang w:val="en-GB" w:eastAsia="en-US"/>
              </w:rPr>
              <w:t>Telling the time, days and dates</w:t>
            </w:r>
          </w:p>
          <w:p w:rsidR="00FF7FC5" w:rsidRPr="005A1625" w:rsidRDefault="00FF7FC5" w:rsidP="00D03FF8">
            <w:pPr>
              <w:rPr>
                <w:b/>
                <w:bCs/>
                <w:lang w:val="en-GB" w:eastAsia="en-US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FF7FC5" w:rsidRPr="002E71CC" w:rsidRDefault="00FF7FC5" w:rsidP="00D03FF8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 xml:space="preserve">Unit 7 : </w:t>
            </w:r>
          </w:p>
          <w:p w:rsidR="00FF7FC5" w:rsidRPr="00B62B57" w:rsidRDefault="00FF7FC5" w:rsidP="00D03FF8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Occupation</w:t>
            </w:r>
          </w:p>
        </w:tc>
        <w:tc>
          <w:tcPr>
            <w:tcW w:w="2843" w:type="dxa"/>
            <w:vMerge w:val="restart"/>
            <w:vAlign w:val="center"/>
          </w:tcPr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0558D">
              <w:rPr>
                <w:b/>
                <w:lang w:val="en-GB"/>
              </w:rPr>
              <w:t xml:space="preserve">Listening 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 xml:space="preserve">• Students will be able to recognize familiar words 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>and simple phrases concerning peo</w:t>
            </w:r>
            <w:r>
              <w:rPr>
                <w:lang w:val="en-GB"/>
              </w:rPr>
              <w:t xml:space="preserve">ple’s occupations </w:t>
            </w:r>
            <w:r w:rsidRPr="00B0558D">
              <w:rPr>
                <w:lang w:val="en-GB"/>
              </w:rPr>
              <w:t xml:space="preserve">if spoken slowly and clearly. 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 xml:space="preserve">• Students will be able to recognize the of the week 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 xml:space="preserve">dates. 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0558D">
              <w:rPr>
                <w:b/>
                <w:lang w:val="en-GB"/>
              </w:rPr>
              <w:t>Spoken Interaction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>• Students wil</w:t>
            </w:r>
            <w:r>
              <w:rPr>
                <w:lang w:val="en-GB"/>
              </w:rPr>
              <w:t>l be able to give dates and ask question</w:t>
            </w:r>
            <w:r w:rsidRPr="00B0558D">
              <w:rPr>
                <w:lang w:val="en-GB"/>
              </w:rPr>
              <w:t xml:space="preserve"> 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>about people’s occupations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0558D">
              <w:rPr>
                <w:b/>
                <w:lang w:val="en-GB"/>
              </w:rPr>
              <w:t>Spoken Production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 xml:space="preserve">• Students will be able to use simple phrases and 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>sentences to describe occupations.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>• Students will be able to give the date.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0558D">
              <w:rPr>
                <w:b/>
                <w:lang w:val="en-GB"/>
              </w:rPr>
              <w:t>Reading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 xml:space="preserve">• Students will be able to understand familiar words 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>and very simple sentences about occupations.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0558D">
              <w:rPr>
                <w:b/>
                <w:lang w:val="en-GB"/>
              </w:rPr>
              <w:t>Compensation Strategies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 xml:space="preserve">• Students will be able to use mime and gestures to </w:t>
            </w:r>
          </w:p>
          <w:p w:rsidR="00FF7FC5" w:rsidRPr="000571B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>explain a word.</w:t>
            </w:r>
          </w:p>
        </w:tc>
        <w:tc>
          <w:tcPr>
            <w:tcW w:w="2484" w:type="dxa"/>
            <w:vMerge w:val="restart"/>
            <w:vAlign w:val="center"/>
          </w:tcPr>
          <w:p w:rsidR="00FF7FC5" w:rsidRDefault="00FF7FC5" w:rsidP="00D03FF8">
            <w:pPr>
              <w:rPr>
                <w:b/>
                <w:lang w:val="en-GB" w:eastAsia="en-US"/>
              </w:rPr>
            </w:pPr>
            <w:r w:rsidRPr="00B0558D">
              <w:rPr>
                <w:b/>
                <w:lang w:val="en-GB" w:eastAsia="en-US"/>
              </w:rPr>
              <w:t>Texts</w:t>
            </w:r>
          </w:p>
          <w:p w:rsidR="00FF7FC5" w:rsidRPr="00B0558D" w:rsidRDefault="00FF7FC5" w:rsidP="00D03FF8">
            <w:pPr>
              <w:rPr>
                <w:b/>
                <w:lang w:val="en-GB" w:eastAsia="en-US"/>
              </w:rPr>
            </w:pPr>
          </w:p>
          <w:p w:rsidR="00FF7FC5" w:rsidRPr="00B0558D" w:rsidRDefault="00FF7FC5" w:rsidP="00D03FF8">
            <w:pPr>
              <w:rPr>
                <w:lang w:val="en-GB" w:eastAsia="en-US"/>
              </w:rPr>
            </w:pPr>
            <w:r w:rsidRPr="00B0558D">
              <w:rPr>
                <w:lang w:val="en-GB" w:eastAsia="en-US"/>
              </w:rPr>
              <w:t xml:space="preserve">Conversations </w:t>
            </w:r>
          </w:p>
          <w:p w:rsidR="00FF7FC5" w:rsidRPr="00B0558D" w:rsidRDefault="00FF7FC5" w:rsidP="00D03FF8">
            <w:pPr>
              <w:rPr>
                <w:lang w:val="en-GB" w:eastAsia="en-US"/>
              </w:rPr>
            </w:pPr>
            <w:r w:rsidRPr="00B0558D">
              <w:rPr>
                <w:lang w:val="en-GB" w:eastAsia="en-US"/>
              </w:rPr>
              <w:t xml:space="preserve">Stories </w:t>
            </w:r>
          </w:p>
          <w:p w:rsidR="00FF7FC5" w:rsidRDefault="00FF7FC5" w:rsidP="00D03FF8">
            <w:pPr>
              <w:rPr>
                <w:lang w:val="en-GB" w:eastAsia="en-US"/>
              </w:rPr>
            </w:pPr>
            <w:r w:rsidRPr="00B0558D">
              <w:rPr>
                <w:lang w:val="en-GB" w:eastAsia="en-US"/>
              </w:rPr>
              <w:t>Illustrations</w:t>
            </w:r>
          </w:p>
          <w:p w:rsidR="00FF7FC5" w:rsidRPr="00B0558D" w:rsidRDefault="00FF7FC5" w:rsidP="00D03FF8">
            <w:pPr>
              <w:rPr>
                <w:lang w:val="en-GB" w:eastAsia="en-US"/>
              </w:rPr>
            </w:pPr>
          </w:p>
          <w:p w:rsidR="00FF7FC5" w:rsidRDefault="00FF7FC5" w:rsidP="00D03FF8">
            <w:pPr>
              <w:rPr>
                <w:b/>
                <w:lang w:val="en-GB" w:eastAsia="en-US"/>
              </w:rPr>
            </w:pPr>
            <w:r w:rsidRPr="00B0558D">
              <w:rPr>
                <w:b/>
                <w:lang w:val="en-GB" w:eastAsia="en-US"/>
              </w:rPr>
              <w:t xml:space="preserve">Activities </w:t>
            </w:r>
          </w:p>
          <w:p w:rsidR="00FF7FC5" w:rsidRPr="00B0558D" w:rsidRDefault="00FF7FC5" w:rsidP="00D03FF8">
            <w:pPr>
              <w:rPr>
                <w:b/>
                <w:lang w:val="en-GB" w:eastAsia="en-US"/>
              </w:rPr>
            </w:pPr>
          </w:p>
          <w:p w:rsidR="00FF7FC5" w:rsidRPr="00B0558D" w:rsidRDefault="00FF7FC5" w:rsidP="00D03FF8">
            <w:pPr>
              <w:rPr>
                <w:lang w:val="en-GB" w:eastAsia="en-US"/>
              </w:rPr>
            </w:pPr>
            <w:r w:rsidRPr="00B0558D">
              <w:rPr>
                <w:lang w:val="en-GB" w:eastAsia="en-US"/>
              </w:rPr>
              <w:t xml:space="preserve">Arts and Crafts </w:t>
            </w:r>
          </w:p>
          <w:p w:rsidR="00FF7FC5" w:rsidRPr="00B0558D" w:rsidRDefault="00FF7FC5" w:rsidP="00D03FF8">
            <w:pPr>
              <w:rPr>
                <w:lang w:val="en-GB" w:eastAsia="en-US"/>
              </w:rPr>
            </w:pPr>
            <w:r w:rsidRPr="00B0558D">
              <w:rPr>
                <w:lang w:val="en-GB" w:eastAsia="en-US"/>
              </w:rPr>
              <w:t xml:space="preserve">Drama/Miming </w:t>
            </w:r>
          </w:p>
          <w:p w:rsidR="00FF7FC5" w:rsidRPr="00B0558D" w:rsidRDefault="00FF7FC5" w:rsidP="00D03FF8">
            <w:pPr>
              <w:rPr>
                <w:lang w:val="en-GB" w:eastAsia="en-US"/>
              </w:rPr>
            </w:pPr>
            <w:r w:rsidRPr="00B0558D">
              <w:rPr>
                <w:lang w:val="en-GB" w:eastAsia="en-US"/>
              </w:rPr>
              <w:t xml:space="preserve">Games </w:t>
            </w:r>
          </w:p>
          <w:p w:rsidR="00FF7FC5" w:rsidRPr="00B0558D" w:rsidRDefault="00FF7FC5" w:rsidP="00D03FF8">
            <w:pPr>
              <w:rPr>
                <w:lang w:val="en-GB" w:eastAsia="en-US"/>
              </w:rPr>
            </w:pPr>
            <w:r w:rsidRPr="00B0558D">
              <w:rPr>
                <w:lang w:val="en-GB" w:eastAsia="en-US"/>
              </w:rPr>
              <w:t>Puppets</w:t>
            </w:r>
          </w:p>
          <w:p w:rsidR="00FF7FC5" w:rsidRPr="00B0558D" w:rsidRDefault="00FF7FC5" w:rsidP="00D03FF8">
            <w:pPr>
              <w:rPr>
                <w:lang w:val="en-GB" w:eastAsia="en-US"/>
              </w:rPr>
            </w:pPr>
            <w:r w:rsidRPr="00B0558D">
              <w:rPr>
                <w:lang w:val="en-GB" w:eastAsia="en-US"/>
              </w:rPr>
              <w:t>Questions and Answers</w:t>
            </w:r>
          </w:p>
          <w:p w:rsidR="00FF7FC5" w:rsidRPr="00B0558D" w:rsidRDefault="00FF7FC5" w:rsidP="00D03FF8">
            <w:pPr>
              <w:rPr>
                <w:lang w:val="en-GB" w:eastAsia="en-US"/>
              </w:rPr>
            </w:pPr>
            <w:r w:rsidRPr="00B0558D">
              <w:rPr>
                <w:lang w:val="en-GB" w:eastAsia="en-US"/>
              </w:rPr>
              <w:t>Role-play and Simulations</w:t>
            </w:r>
          </w:p>
          <w:p w:rsidR="00FF7FC5" w:rsidRDefault="00FF7FC5" w:rsidP="00D03FF8">
            <w:pPr>
              <w:rPr>
                <w:lang w:val="en-GB" w:eastAsia="en-US"/>
              </w:rPr>
            </w:pPr>
            <w:r w:rsidRPr="00B0558D">
              <w:rPr>
                <w:lang w:val="en-GB" w:eastAsia="en-US"/>
              </w:rPr>
              <w:t>TPR</w:t>
            </w:r>
          </w:p>
          <w:p w:rsidR="00FF7FC5" w:rsidRPr="005A1625" w:rsidRDefault="00FF7FC5" w:rsidP="00D03FF8">
            <w:pPr>
              <w:rPr>
                <w:lang w:val="en-GB" w:eastAsia="en-US"/>
              </w:rPr>
            </w:pPr>
          </w:p>
        </w:tc>
        <w:tc>
          <w:tcPr>
            <w:tcW w:w="2818" w:type="dxa"/>
            <w:vMerge w:val="restart"/>
            <w:vAlign w:val="center"/>
          </w:tcPr>
          <w:p w:rsidR="00FF7FC5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0558D">
              <w:rPr>
                <w:b/>
                <w:lang w:val="en-GB"/>
              </w:rPr>
              <w:t>Projects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 xml:space="preserve">• Students find out the 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 xml:space="preserve">occupations of their 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 xml:space="preserve">family members and 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 xml:space="preserve">draw and write what 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>they do.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 xml:space="preserve">• Students work in 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 xml:space="preserve">groups, do some Inter-net research, and find 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 xml:space="preserve">three “unusual/origi-nal/new jobs.” They 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 xml:space="preserve">prepare posters and 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>present them in class.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 xml:space="preserve">• Students prepare 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 xml:space="preserve">a poster and present 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 xml:space="preserve">(some of) their rela-tives’ occupations and </w:t>
            </w:r>
          </w:p>
          <w:p w:rsidR="00FF7FC5" w:rsidRPr="00B0558D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 xml:space="preserve">the dates when they </w:t>
            </w: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0558D">
              <w:rPr>
                <w:lang w:val="en-GB"/>
              </w:rPr>
              <w:t>started them</w:t>
            </w:r>
          </w:p>
          <w:p w:rsidR="00FF7FC5" w:rsidRPr="000571B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FF7FC5" w:rsidRPr="000571BC" w:rsidTr="00D03FF8">
        <w:trPr>
          <w:cantSplit/>
          <w:trHeight w:val="2845"/>
        </w:trPr>
        <w:tc>
          <w:tcPr>
            <w:tcW w:w="1101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06-10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</w:tr>
      <w:tr w:rsidR="00FF7FC5" w:rsidRPr="000571BC" w:rsidTr="00D03FF8">
        <w:trPr>
          <w:cantSplit/>
          <w:trHeight w:val="2845"/>
        </w:trPr>
        <w:tc>
          <w:tcPr>
            <w:tcW w:w="1101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13-17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</w:tr>
    </w:tbl>
    <w:p w:rsidR="00FF7FC5" w:rsidRPr="006A2864" w:rsidRDefault="00FF7FC5" w:rsidP="00ED0282">
      <w:pPr>
        <w:spacing w:after="200" w:line="276" w:lineRule="auto"/>
        <w:rPr>
          <w:sz w:val="40"/>
          <w:lang w:val="en-GB"/>
        </w:rPr>
      </w:pPr>
    </w:p>
    <w:p w:rsidR="00FF7FC5" w:rsidRPr="006A2864" w:rsidRDefault="00FF7FC5" w:rsidP="00ED0282">
      <w:pPr>
        <w:spacing w:after="200" w:line="276" w:lineRule="auto"/>
        <w:rPr>
          <w:sz w:val="40"/>
          <w:lang w:val="en-GB"/>
        </w:rPr>
      </w:pPr>
    </w:p>
    <w:p w:rsidR="00FF7FC5" w:rsidRPr="006A2864" w:rsidRDefault="00FF7FC5" w:rsidP="00ED0282">
      <w:pPr>
        <w:pStyle w:val="NoSpacing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FF7FC5" w:rsidRPr="000571BC" w:rsidTr="00D03FF8">
        <w:trPr>
          <w:cantSplit/>
          <w:trHeight w:val="3121"/>
        </w:trPr>
        <w:tc>
          <w:tcPr>
            <w:tcW w:w="1101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20-24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 w:val="restart"/>
            <w:vAlign w:val="center"/>
          </w:tcPr>
          <w:p w:rsidR="00FF7FC5" w:rsidRPr="00B0558D" w:rsidRDefault="00FF7FC5" w:rsidP="00D03FF8">
            <w:pPr>
              <w:rPr>
                <w:b/>
                <w:lang w:val="en-GB"/>
              </w:rPr>
            </w:pPr>
            <w:r w:rsidRPr="00B0558D">
              <w:rPr>
                <w:b/>
                <w:lang w:val="en-GB"/>
              </w:rPr>
              <w:t>Describing what people are doing now</w:t>
            </w:r>
          </w:p>
          <w:p w:rsidR="00FF7FC5" w:rsidRPr="00B0558D" w:rsidRDefault="00FF7FC5" w:rsidP="00D03FF8">
            <w:pPr>
              <w:rPr>
                <w:b/>
                <w:lang w:val="en-GB"/>
              </w:rPr>
            </w:pPr>
            <w:r w:rsidRPr="00B0558D">
              <w:rPr>
                <w:b/>
                <w:lang w:val="en-GB"/>
              </w:rPr>
              <w:t xml:space="preserve"> </w:t>
            </w:r>
          </w:p>
          <w:p w:rsidR="00FF7FC5" w:rsidRPr="00B0558D" w:rsidRDefault="00FF7FC5" w:rsidP="00D03FF8">
            <w:pPr>
              <w:rPr>
                <w:b/>
                <w:lang w:val="en-GB"/>
              </w:rPr>
            </w:pPr>
            <w:r w:rsidRPr="00B0558D">
              <w:rPr>
                <w:b/>
                <w:lang w:val="en-GB"/>
              </w:rPr>
              <w:t>Expressing quantity</w:t>
            </w:r>
          </w:p>
          <w:p w:rsidR="00FF7FC5" w:rsidRPr="00B0558D" w:rsidRDefault="00FF7FC5" w:rsidP="00D03FF8">
            <w:pPr>
              <w:rPr>
                <w:b/>
                <w:lang w:val="en-GB"/>
              </w:rPr>
            </w:pPr>
          </w:p>
          <w:p w:rsidR="00FF7FC5" w:rsidRPr="00B0558D" w:rsidRDefault="00FF7FC5" w:rsidP="00D03FF8">
            <w:pPr>
              <w:rPr>
                <w:b/>
                <w:lang w:val="en-GB"/>
              </w:rPr>
            </w:pPr>
            <w:r w:rsidRPr="00B0558D">
              <w:rPr>
                <w:b/>
                <w:lang w:val="en-GB"/>
              </w:rPr>
              <w:t xml:space="preserve">Making simple inquiries </w:t>
            </w:r>
          </w:p>
          <w:p w:rsidR="00FF7FC5" w:rsidRPr="00B0558D" w:rsidRDefault="00FF7FC5" w:rsidP="00D03FF8">
            <w:pPr>
              <w:rPr>
                <w:b/>
                <w:lang w:val="en-GB"/>
              </w:rPr>
            </w:pPr>
          </w:p>
          <w:p w:rsidR="00FF7FC5" w:rsidRPr="00B0558D" w:rsidRDefault="00FF7FC5" w:rsidP="00D03FF8">
            <w:pPr>
              <w:rPr>
                <w:b/>
                <w:lang w:val="en-GB"/>
              </w:rPr>
            </w:pPr>
            <w:r w:rsidRPr="00B0558D">
              <w:rPr>
                <w:b/>
                <w:lang w:val="en-GB"/>
              </w:rPr>
              <w:t>Talking about locations of things</w:t>
            </w:r>
          </w:p>
          <w:p w:rsidR="00FF7FC5" w:rsidRPr="00B0558D" w:rsidRDefault="00FF7FC5" w:rsidP="00D03FF8">
            <w:pPr>
              <w:rPr>
                <w:b/>
                <w:lang w:val="en-GB"/>
              </w:rPr>
            </w:pPr>
            <w:r w:rsidRPr="00B0558D">
              <w:rPr>
                <w:b/>
                <w:lang w:val="en-GB"/>
              </w:rPr>
              <w:t xml:space="preserve">  </w:t>
            </w:r>
          </w:p>
          <w:p w:rsidR="00FF7FC5" w:rsidRPr="00B0558D" w:rsidRDefault="00FF7FC5" w:rsidP="00D03FF8">
            <w:pPr>
              <w:rPr>
                <w:b/>
                <w:lang w:val="en-GB"/>
              </w:rPr>
            </w:pPr>
            <w:r w:rsidRPr="00B0558D">
              <w:rPr>
                <w:b/>
                <w:lang w:val="en-GB"/>
              </w:rPr>
              <w:t xml:space="preserve">Talking about past events </w:t>
            </w:r>
          </w:p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FF7FC5" w:rsidRPr="00D47C79" w:rsidRDefault="00FF7FC5" w:rsidP="00D03FF8">
            <w:pPr>
              <w:jc w:val="center"/>
              <w:rPr>
                <w:b/>
                <w:lang w:val="en-GB"/>
              </w:rPr>
            </w:pPr>
            <w:r w:rsidRPr="00D47C79">
              <w:rPr>
                <w:b/>
                <w:lang w:val="en-GB"/>
              </w:rPr>
              <w:t>Unit 8 :</w:t>
            </w:r>
          </w:p>
          <w:p w:rsidR="00FF7FC5" w:rsidRPr="00B62B57" w:rsidRDefault="00FF7FC5" w:rsidP="00D03FF8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Detectives at Work</w:t>
            </w:r>
          </w:p>
        </w:tc>
        <w:tc>
          <w:tcPr>
            <w:tcW w:w="2843" w:type="dxa"/>
            <w:vMerge w:val="restart"/>
            <w:vAlign w:val="center"/>
          </w:tcPr>
          <w:p w:rsidR="00FF7FC5" w:rsidRPr="00B62B57" w:rsidRDefault="00FF7FC5" w:rsidP="00D03FF8">
            <w:pPr>
              <w:rPr>
                <w:b/>
                <w:lang w:val="en-GB" w:eastAsia="en-US"/>
              </w:rPr>
            </w:pPr>
            <w:r w:rsidRPr="00B62B57">
              <w:rPr>
                <w:b/>
                <w:lang w:val="en-GB" w:eastAsia="en-US"/>
              </w:rPr>
              <w:t xml:space="preserve">Listening </w:t>
            </w:r>
          </w:p>
          <w:p w:rsidR="00FF7FC5" w:rsidRPr="00B0558D" w:rsidRDefault="00FF7FC5" w:rsidP="00D03FF8">
            <w:pPr>
              <w:rPr>
                <w:sz w:val="23"/>
                <w:szCs w:val="23"/>
                <w:lang w:val="en-GB" w:eastAsia="en-US"/>
              </w:rPr>
            </w:pPr>
            <w:r w:rsidRPr="00B0558D">
              <w:rPr>
                <w:sz w:val="23"/>
                <w:szCs w:val="23"/>
                <w:lang w:val="en-GB" w:eastAsia="en-US"/>
              </w:rPr>
              <w:t>• Students will be able to listen and locate objects.</w:t>
            </w:r>
          </w:p>
          <w:p w:rsidR="00FF7FC5" w:rsidRPr="00B0558D" w:rsidRDefault="00FF7FC5" w:rsidP="00D03FF8">
            <w:pPr>
              <w:rPr>
                <w:sz w:val="23"/>
                <w:szCs w:val="23"/>
                <w:lang w:val="en-GB" w:eastAsia="en-US"/>
              </w:rPr>
            </w:pPr>
            <w:r w:rsidRPr="00B0558D">
              <w:rPr>
                <w:sz w:val="23"/>
                <w:szCs w:val="23"/>
                <w:lang w:val="en-GB" w:eastAsia="en-US"/>
              </w:rPr>
              <w:t xml:space="preserve">• Students will be able to get the main idea when people describe what people are doing at the moment. </w:t>
            </w:r>
          </w:p>
          <w:p w:rsidR="00FF7FC5" w:rsidRPr="00B0558D" w:rsidRDefault="00FF7FC5" w:rsidP="00D03FF8">
            <w:pPr>
              <w:rPr>
                <w:sz w:val="23"/>
                <w:szCs w:val="23"/>
                <w:lang w:val="en-GB" w:eastAsia="en-US"/>
              </w:rPr>
            </w:pPr>
            <w:r w:rsidRPr="00B0558D">
              <w:rPr>
                <w:sz w:val="23"/>
                <w:szCs w:val="23"/>
                <w:lang w:val="en-GB" w:eastAsia="en-US"/>
              </w:rPr>
              <w:t xml:space="preserve">• Students will be able to recognize numbers up to one million. </w:t>
            </w:r>
          </w:p>
          <w:p w:rsidR="00FF7FC5" w:rsidRPr="00B0558D" w:rsidRDefault="00FF7FC5" w:rsidP="00D03FF8">
            <w:pPr>
              <w:rPr>
                <w:b/>
                <w:sz w:val="23"/>
                <w:szCs w:val="23"/>
                <w:lang w:val="en-GB" w:eastAsia="en-US"/>
              </w:rPr>
            </w:pPr>
            <w:r w:rsidRPr="00B0558D">
              <w:rPr>
                <w:b/>
                <w:sz w:val="23"/>
                <w:szCs w:val="23"/>
                <w:lang w:val="en-GB" w:eastAsia="en-US"/>
              </w:rPr>
              <w:t>Spoken Interaction</w:t>
            </w:r>
          </w:p>
          <w:p w:rsidR="00FF7FC5" w:rsidRPr="00B0558D" w:rsidRDefault="00FF7FC5" w:rsidP="00D03FF8">
            <w:pPr>
              <w:rPr>
                <w:sz w:val="23"/>
                <w:szCs w:val="23"/>
                <w:lang w:val="en-GB" w:eastAsia="en-US"/>
              </w:rPr>
            </w:pPr>
            <w:r w:rsidRPr="00B0558D">
              <w:rPr>
                <w:sz w:val="23"/>
                <w:szCs w:val="23"/>
                <w:lang w:val="en-GB" w:eastAsia="en-US"/>
              </w:rPr>
              <w:t xml:space="preserve">• Students will be able to ask people about their location. </w:t>
            </w:r>
          </w:p>
          <w:p w:rsidR="00FF7FC5" w:rsidRPr="00B0558D" w:rsidRDefault="00FF7FC5" w:rsidP="00D03FF8">
            <w:pPr>
              <w:rPr>
                <w:sz w:val="23"/>
                <w:szCs w:val="23"/>
                <w:lang w:val="en-GB" w:eastAsia="en-US"/>
              </w:rPr>
            </w:pPr>
            <w:r w:rsidRPr="00B0558D">
              <w:rPr>
                <w:sz w:val="23"/>
                <w:szCs w:val="23"/>
                <w:lang w:val="en-GB" w:eastAsia="en-US"/>
              </w:rPr>
              <w:t xml:space="preserve">• Students will be able to ask people what they are </w:t>
            </w:r>
          </w:p>
          <w:p w:rsidR="00FF7FC5" w:rsidRPr="00B0558D" w:rsidRDefault="00FF7FC5" w:rsidP="00D03FF8">
            <w:pPr>
              <w:rPr>
                <w:sz w:val="23"/>
                <w:szCs w:val="23"/>
                <w:lang w:val="en-GB" w:eastAsia="en-US"/>
              </w:rPr>
            </w:pPr>
            <w:r w:rsidRPr="00B0558D">
              <w:rPr>
                <w:sz w:val="23"/>
                <w:szCs w:val="23"/>
                <w:lang w:val="en-GB" w:eastAsia="en-US"/>
              </w:rPr>
              <w:t xml:space="preserve">doing. </w:t>
            </w:r>
          </w:p>
          <w:p w:rsidR="00FF7FC5" w:rsidRPr="00B0558D" w:rsidRDefault="00FF7FC5" w:rsidP="00D03FF8">
            <w:pPr>
              <w:rPr>
                <w:b/>
                <w:sz w:val="23"/>
                <w:szCs w:val="23"/>
                <w:lang w:val="en-GB" w:eastAsia="en-US"/>
              </w:rPr>
            </w:pPr>
            <w:r w:rsidRPr="00B0558D">
              <w:rPr>
                <w:b/>
                <w:sz w:val="23"/>
                <w:szCs w:val="23"/>
                <w:lang w:val="en-GB" w:eastAsia="en-US"/>
              </w:rPr>
              <w:t>Spoken Production</w:t>
            </w:r>
          </w:p>
          <w:p w:rsidR="00FF7FC5" w:rsidRPr="00B0558D" w:rsidRDefault="00FF7FC5" w:rsidP="00D03FF8">
            <w:pPr>
              <w:rPr>
                <w:sz w:val="23"/>
                <w:szCs w:val="23"/>
                <w:lang w:val="en-GB" w:eastAsia="en-US"/>
              </w:rPr>
            </w:pPr>
            <w:r w:rsidRPr="00B0558D">
              <w:rPr>
                <w:sz w:val="23"/>
                <w:szCs w:val="23"/>
                <w:lang w:val="en-GB" w:eastAsia="en-US"/>
              </w:rPr>
              <w:t xml:space="preserve">• Students will be able to describe the locations of </w:t>
            </w:r>
          </w:p>
          <w:p w:rsidR="00FF7FC5" w:rsidRPr="00B0558D" w:rsidRDefault="00FF7FC5" w:rsidP="00D03FF8">
            <w:pPr>
              <w:rPr>
                <w:sz w:val="23"/>
                <w:szCs w:val="23"/>
                <w:lang w:val="en-GB" w:eastAsia="en-US"/>
              </w:rPr>
            </w:pPr>
            <w:r w:rsidRPr="00B0558D">
              <w:rPr>
                <w:sz w:val="23"/>
                <w:szCs w:val="23"/>
                <w:lang w:val="en-GB" w:eastAsia="en-US"/>
              </w:rPr>
              <w:t>people and things.</w:t>
            </w:r>
          </w:p>
          <w:p w:rsidR="00FF7FC5" w:rsidRPr="00B0558D" w:rsidRDefault="00FF7FC5" w:rsidP="00D03FF8">
            <w:pPr>
              <w:rPr>
                <w:sz w:val="23"/>
                <w:szCs w:val="23"/>
                <w:lang w:val="en-GB" w:eastAsia="en-US"/>
              </w:rPr>
            </w:pPr>
            <w:r w:rsidRPr="00B0558D">
              <w:rPr>
                <w:sz w:val="23"/>
                <w:szCs w:val="23"/>
                <w:lang w:val="en-GB" w:eastAsia="en-US"/>
              </w:rPr>
              <w:t xml:space="preserve">• Students will be able to use a series of phrases and </w:t>
            </w:r>
          </w:p>
          <w:p w:rsidR="00FF7FC5" w:rsidRPr="00B0558D" w:rsidRDefault="00FF7FC5" w:rsidP="00D03FF8">
            <w:pPr>
              <w:rPr>
                <w:sz w:val="23"/>
                <w:szCs w:val="23"/>
                <w:lang w:val="en-GB" w:eastAsia="en-US"/>
              </w:rPr>
            </w:pPr>
            <w:r w:rsidRPr="00B0558D">
              <w:rPr>
                <w:sz w:val="23"/>
                <w:szCs w:val="23"/>
                <w:lang w:val="en-GB" w:eastAsia="en-US"/>
              </w:rPr>
              <w:t>simple sentences to describe present events.</w:t>
            </w:r>
          </w:p>
          <w:p w:rsidR="00FF7FC5" w:rsidRPr="00B0558D" w:rsidRDefault="00FF7FC5" w:rsidP="00D03FF8">
            <w:pPr>
              <w:rPr>
                <w:sz w:val="23"/>
                <w:szCs w:val="23"/>
                <w:lang w:val="en-GB" w:eastAsia="en-US"/>
              </w:rPr>
            </w:pPr>
            <w:r w:rsidRPr="00B0558D">
              <w:rPr>
                <w:sz w:val="23"/>
                <w:szCs w:val="23"/>
                <w:lang w:val="en-GB" w:eastAsia="en-US"/>
              </w:rPr>
              <w:t xml:space="preserve">• Students will be able to recite numbers up to one </w:t>
            </w:r>
          </w:p>
          <w:p w:rsidR="00FF7FC5" w:rsidRPr="00B0558D" w:rsidRDefault="00FF7FC5" w:rsidP="00D03FF8">
            <w:pPr>
              <w:rPr>
                <w:sz w:val="23"/>
                <w:szCs w:val="23"/>
                <w:lang w:val="en-GB" w:eastAsia="en-US"/>
              </w:rPr>
            </w:pPr>
            <w:r w:rsidRPr="00B0558D">
              <w:rPr>
                <w:sz w:val="23"/>
                <w:szCs w:val="23"/>
                <w:lang w:val="en-GB" w:eastAsia="en-US"/>
              </w:rPr>
              <w:t>million.</w:t>
            </w:r>
          </w:p>
          <w:p w:rsidR="00FF7FC5" w:rsidRPr="00B0558D" w:rsidRDefault="00FF7FC5" w:rsidP="00D03FF8">
            <w:pPr>
              <w:rPr>
                <w:b/>
                <w:sz w:val="23"/>
                <w:szCs w:val="23"/>
                <w:lang w:val="en-GB" w:eastAsia="en-US"/>
              </w:rPr>
            </w:pPr>
            <w:r w:rsidRPr="00B0558D">
              <w:rPr>
                <w:b/>
                <w:sz w:val="23"/>
                <w:szCs w:val="23"/>
                <w:lang w:val="en-GB" w:eastAsia="en-US"/>
              </w:rPr>
              <w:t>Reading</w:t>
            </w:r>
          </w:p>
          <w:p w:rsidR="00FF7FC5" w:rsidRPr="00B0558D" w:rsidRDefault="00FF7FC5" w:rsidP="00D03FF8">
            <w:pPr>
              <w:rPr>
                <w:sz w:val="23"/>
                <w:szCs w:val="23"/>
                <w:lang w:val="en-GB" w:eastAsia="en-US"/>
              </w:rPr>
            </w:pPr>
            <w:r w:rsidRPr="00B0558D">
              <w:rPr>
                <w:sz w:val="23"/>
                <w:szCs w:val="23"/>
                <w:lang w:val="en-GB" w:eastAsia="en-US"/>
              </w:rPr>
              <w:t xml:space="preserve">• Students will be able to understand short, simple </w:t>
            </w:r>
          </w:p>
          <w:p w:rsidR="00FF7FC5" w:rsidRPr="00B0558D" w:rsidRDefault="00FF7FC5" w:rsidP="00D03FF8">
            <w:pPr>
              <w:rPr>
                <w:sz w:val="23"/>
                <w:szCs w:val="23"/>
                <w:lang w:val="en-GB" w:eastAsia="en-US"/>
              </w:rPr>
            </w:pPr>
            <w:r w:rsidRPr="00B0558D">
              <w:rPr>
                <w:sz w:val="23"/>
                <w:szCs w:val="23"/>
                <w:lang w:val="en-GB" w:eastAsia="en-US"/>
              </w:rPr>
              <w:t>sentences and expressions about past activities.</w:t>
            </w:r>
          </w:p>
          <w:p w:rsidR="00FF7FC5" w:rsidRPr="00B0558D" w:rsidRDefault="00FF7FC5" w:rsidP="00D03FF8">
            <w:pPr>
              <w:rPr>
                <w:b/>
                <w:sz w:val="23"/>
                <w:szCs w:val="23"/>
                <w:lang w:val="en-GB" w:eastAsia="en-US"/>
              </w:rPr>
            </w:pPr>
            <w:r w:rsidRPr="00B0558D">
              <w:rPr>
                <w:b/>
                <w:sz w:val="23"/>
                <w:szCs w:val="23"/>
                <w:lang w:val="en-GB" w:eastAsia="en-US"/>
              </w:rPr>
              <w:t>Compensation Strategies</w:t>
            </w:r>
          </w:p>
          <w:p w:rsidR="00FF7FC5" w:rsidRPr="005A1625" w:rsidRDefault="00FF7FC5" w:rsidP="00D03FF8">
            <w:pPr>
              <w:rPr>
                <w:lang w:val="en-GB" w:eastAsia="en-US"/>
              </w:rPr>
            </w:pPr>
            <w:r w:rsidRPr="00B0558D">
              <w:rPr>
                <w:sz w:val="23"/>
                <w:szCs w:val="23"/>
                <w:lang w:val="en-GB" w:eastAsia="en-US"/>
              </w:rPr>
              <w:t>• Students will be able to ask for help.</w:t>
            </w:r>
          </w:p>
        </w:tc>
        <w:tc>
          <w:tcPr>
            <w:tcW w:w="2484" w:type="dxa"/>
            <w:vMerge w:val="restart"/>
            <w:vAlign w:val="center"/>
          </w:tcPr>
          <w:p w:rsidR="00FF7FC5" w:rsidRDefault="00FF7FC5" w:rsidP="00D03FF8">
            <w:pPr>
              <w:rPr>
                <w:b/>
                <w:lang w:val="en-GB"/>
              </w:rPr>
            </w:pPr>
            <w:r w:rsidRPr="00B0558D">
              <w:rPr>
                <w:b/>
                <w:lang w:val="en-GB"/>
              </w:rPr>
              <w:t>Texts</w:t>
            </w:r>
          </w:p>
          <w:p w:rsidR="00FF7FC5" w:rsidRPr="00B0558D" w:rsidRDefault="00FF7FC5" w:rsidP="00D03FF8">
            <w:pPr>
              <w:rPr>
                <w:b/>
                <w:lang w:val="en-GB"/>
              </w:rPr>
            </w:pP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>Captions</w:t>
            </w: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>Cartoons</w:t>
            </w: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 xml:space="preserve">Conversations </w:t>
            </w: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 xml:space="preserve">Illustrations </w:t>
            </w:r>
          </w:p>
          <w:p w:rsidR="00FF7FC5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 xml:space="preserve">Stories  </w:t>
            </w:r>
          </w:p>
          <w:p w:rsidR="00FF7FC5" w:rsidRPr="00B0558D" w:rsidRDefault="00FF7FC5" w:rsidP="00D03FF8">
            <w:pPr>
              <w:rPr>
                <w:lang w:val="en-GB"/>
              </w:rPr>
            </w:pPr>
          </w:p>
          <w:p w:rsidR="00FF7FC5" w:rsidRDefault="00FF7FC5" w:rsidP="00D03FF8">
            <w:pPr>
              <w:rPr>
                <w:b/>
                <w:lang w:val="en-GB"/>
              </w:rPr>
            </w:pPr>
            <w:r w:rsidRPr="00B0558D">
              <w:rPr>
                <w:b/>
                <w:lang w:val="en-GB"/>
              </w:rPr>
              <w:t>Activities</w:t>
            </w:r>
          </w:p>
          <w:p w:rsidR="00FF7FC5" w:rsidRPr="00B0558D" w:rsidRDefault="00FF7FC5" w:rsidP="00D03FF8">
            <w:pPr>
              <w:rPr>
                <w:b/>
                <w:lang w:val="en-GB"/>
              </w:rPr>
            </w:pP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 xml:space="preserve">Drama/Miming  </w:t>
            </w: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 xml:space="preserve">Games </w:t>
            </w: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>Listening</w:t>
            </w: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>Question and Answer</w:t>
            </w: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>Speaking</w:t>
            </w: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>Story-telling</w:t>
            </w:r>
          </w:p>
          <w:p w:rsidR="00FF7FC5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>TPR</w:t>
            </w:r>
          </w:p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18" w:type="dxa"/>
            <w:vMerge w:val="restart"/>
            <w:vAlign w:val="center"/>
          </w:tcPr>
          <w:p w:rsidR="00FF7FC5" w:rsidRDefault="00FF7FC5" w:rsidP="00D03FF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FIRST WRITTEN EXAM</w:t>
            </w: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FF7FC5" w:rsidRDefault="00FF7FC5" w:rsidP="00D03FF8">
            <w:pPr>
              <w:rPr>
                <w:b/>
                <w:lang w:val="en-GB"/>
              </w:rPr>
            </w:pPr>
          </w:p>
          <w:p w:rsidR="00FF7FC5" w:rsidRPr="00B0558D" w:rsidRDefault="00FF7FC5" w:rsidP="00D03FF8">
            <w:pPr>
              <w:rPr>
                <w:b/>
                <w:lang w:val="en-GB"/>
              </w:rPr>
            </w:pPr>
            <w:r w:rsidRPr="00B0558D">
              <w:rPr>
                <w:b/>
                <w:lang w:val="en-GB"/>
              </w:rPr>
              <w:t>Projects</w:t>
            </w: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 xml:space="preserve">• Students find pictures </w:t>
            </w: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 xml:space="preserve">of people who need </w:t>
            </w: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>binoculars and/or mag-</w:t>
            </w: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>nifiers, such as detec-</w:t>
            </w: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 xml:space="preserve">tives, old people, etc. </w:t>
            </w: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 xml:space="preserve">They also draw and </w:t>
            </w: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 xml:space="preserve">report what the people </w:t>
            </w: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>are loking at.</w:t>
            </w: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>• Students become lan-</w:t>
            </w: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 xml:space="preserve">guage detectives. They </w:t>
            </w: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 xml:space="preserve">take photos of English </w:t>
            </w: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 xml:space="preserve">words they see around </w:t>
            </w:r>
          </w:p>
          <w:p w:rsidR="00FF7FC5" w:rsidRPr="00B0558D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 xml:space="preserve">them and prepare a </w:t>
            </w:r>
          </w:p>
          <w:p w:rsidR="00FF7FC5" w:rsidRDefault="00FF7FC5" w:rsidP="00D03FF8">
            <w:pPr>
              <w:rPr>
                <w:lang w:val="en-GB"/>
              </w:rPr>
            </w:pPr>
            <w:r w:rsidRPr="00B0558D">
              <w:rPr>
                <w:lang w:val="en-GB"/>
              </w:rPr>
              <w:t>poster.</w:t>
            </w:r>
          </w:p>
          <w:p w:rsidR="00FF7FC5" w:rsidRPr="000571BC" w:rsidRDefault="00FF7FC5" w:rsidP="00D03FF8">
            <w:pPr>
              <w:rPr>
                <w:lang w:val="en-GB"/>
              </w:rPr>
            </w:pPr>
          </w:p>
        </w:tc>
      </w:tr>
      <w:tr w:rsidR="00FF7FC5" w:rsidRPr="000571BC" w:rsidTr="00D03FF8">
        <w:trPr>
          <w:cantSplit/>
          <w:trHeight w:val="3121"/>
        </w:trPr>
        <w:tc>
          <w:tcPr>
            <w:tcW w:w="1101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27-31</w:t>
            </w:r>
          </w:p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MARCH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</w:tr>
      <w:tr w:rsidR="00FF7FC5" w:rsidRPr="000571BC" w:rsidTr="00D03FF8">
        <w:trPr>
          <w:cantSplit/>
          <w:trHeight w:val="3121"/>
        </w:trPr>
        <w:tc>
          <w:tcPr>
            <w:tcW w:w="1101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03-07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</w:tr>
    </w:tbl>
    <w:p w:rsidR="00FF7FC5" w:rsidRPr="006A2864" w:rsidRDefault="00FF7FC5" w:rsidP="00ED0282">
      <w:pPr>
        <w:spacing w:after="200" w:line="276" w:lineRule="auto"/>
        <w:rPr>
          <w:lang w:val="en-GB"/>
        </w:rPr>
      </w:pPr>
    </w:p>
    <w:p w:rsidR="00FF7FC5" w:rsidRPr="006A2864" w:rsidRDefault="00FF7FC5" w:rsidP="00ED0282">
      <w:pPr>
        <w:jc w:val="center"/>
        <w:rPr>
          <w:sz w:val="4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FF7FC5" w:rsidRPr="000571BC" w:rsidTr="00D03FF8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10-14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 w:val="restart"/>
            <w:vAlign w:val="center"/>
          </w:tcPr>
          <w:p w:rsidR="00FF7FC5" w:rsidRDefault="00FF7FC5" w:rsidP="00D03FF8">
            <w:pPr>
              <w:rPr>
                <w:b/>
                <w:lang w:val="en-GB"/>
              </w:rPr>
            </w:pPr>
          </w:p>
          <w:p w:rsidR="00FF7FC5" w:rsidRDefault="00FF7FC5" w:rsidP="00D03FF8">
            <w:pPr>
              <w:rPr>
                <w:b/>
                <w:lang w:val="en-GB"/>
              </w:rPr>
            </w:pPr>
          </w:p>
          <w:p w:rsidR="00FF7FC5" w:rsidRDefault="00FF7FC5" w:rsidP="00D03FF8">
            <w:pPr>
              <w:rPr>
                <w:b/>
                <w:lang w:val="en-GB"/>
              </w:rPr>
            </w:pPr>
            <w:r w:rsidRPr="00B0558D">
              <w:rPr>
                <w:b/>
                <w:lang w:val="en-GB"/>
              </w:rPr>
              <w:t xml:space="preserve">Describing what people are doing now </w:t>
            </w:r>
          </w:p>
          <w:p w:rsidR="00FF7FC5" w:rsidRPr="00B0558D" w:rsidRDefault="00FF7FC5" w:rsidP="00D03FF8">
            <w:pPr>
              <w:rPr>
                <w:b/>
                <w:lang w:val="en-GB"/>
              </w:rPr>
            </w:pPr>
          </w:p>
          <w:p w:rsidR="00FF7FC5" w:rsidRDefault="00FF7FC5" w:rsidP="00D03FF8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Giving &amp; </w:t>
            </w:r>
            <w:r w:rsidRPr="00B0558D">
              <w:rPr>
                <w:b/>
                <w:lang w:val="en-GB"/>
              </w:rPr>
              <w:t>responding to simple instructions</w:t>
            </w:r>
          </w:p>
          <w:p w:rsidR="00FF7FC5" w:rsidRPr="00B0558D" w:rsidRDefault="00FF7FC5" w:rsidP="00D03FF8">
            <w:pPr>
              <w:rPr>
                <w:b/>
                <w:lang w:val="en-GB"/>
              </w:rPr>
            </w:pPr>
            <w:r w:rsidRPr="00B0558D">
              <w:rPr>
                <w:b/>
                <w:lang w:val="en-GB"/>
              </w:rPr>
              <w:t xml:space="preserve"> </w:t>
            </w:r>
          </w:p>
          <w:p w:rsidR="00FF7FC5" w:rsidRDefault="00FF7FC5" w:rsidP="00D03FF8">
            <w:pPr>
              <w:rPr>
                <w:b/>
                <w:lang w:val="en-GB"/>
              </w:rPr>
            </w:pPr>
            <w:r w:rsidRPr="00B0558D">
              <w:rPr>
                <w:b/>
                <w:lang w:val="en-GB"/>
              </w:rPr>
              <w:t xml:space="preserve">Making simple inquiries </w:t>
            </w:r>
          </w:p>
          <w:p w:rsidR="00FF7FC5" w:rsidRPr="00B0558D" w:rsidRDefault="00FF7FC5" w:rsidP="00D03FF8">
            <w:pPr>
              <w:rPr>
                <w:b/>
                <w:lang w:val="en-GB"/>
              </w:rPr>
            </w:pPr>
          </w:p>
          <w:p w:rsidR="00FF7FC5" w:rsidRDefault="00FF7FC5" w:rsidP="00D03FF8">
            <w:pPr>
              <w:rPr>
                <w:b/>
                <w:lang w:val="en-GB"/>
              </w:rPr>
            </w:pPr>
            <w:r w:rsidRPr="00B0558D">
              <w:rPr>
                <w:b/>
                <w:lang w:val="en-GB"/>
              </w:rPr>
              <w:t>Making simple suggestions</w:t>
            </w:r>
          </w:p>
          <w:p w:rsidR="00FF7FC5" w:rsidRPr="00B0558D" w:rsidRDefault="00FF7FC5" w:rsidP="00D03FF8">
            <w:pPr>
              <w:rPr>
                <w:b/>
                <w:lang w:val="en-GB"/>
              </w:rPr>
            </w:pPr>
          </w:p>
          <w:p w:rsidR="00FF7FC5" w:rsidRPr="00B0558D" w:rsidRDefault="00FF7FC5" w:rsidP="00D03FF8">
            <w:pPr>
              <w:rPr>
                <w:b/>
                <w:lang w:val="en-GB"/>
              </w:rPr>
            </w:pPr>
            <w:r w:rsidRPr="00B0558D">
              <w:rPr>
                <w:b/>
                <w:lang w:val="en-GB"/>
              </w:rPr>
              <w:t>Telling someone what to do</w:t>
            </w:r>
          </w:p>
          <w:p w:rsidR="00FF7FC5" w:rsidRPr="000571BC" w:rsidRDefault="00FF7FC5" w:rsidP="003318FD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23</w:t>
            </w:r>
            <w:r w:rsidRPr="000571BC">
              <w:rPr>
                <w:b/>
                <w:bCs/>
                <w:vertAlign w:val="superscript"/>
                <w:lang w:val="en-GB" w:eastAsia="en-US"/>
              </w:rPr>
              <w:t>rd</w:t>
            </w:r>
            <w:r w:rsidRPr="000571BC">
              <w:rPr>
                <w:b/>
                <w:bCs/>
                <w:lang w:val="en-GB" w:eastAsia="en-US"/>
              </w:rPr>
              <w:t xml:space="preserve"> April</w:t>
            </w:r>
          </w:p>
          <w:p w:rsidR="00FF7FC5" w:rsidRDefault="00FF7FC5" w:rsidP="003318FD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National Sovereignty and Children’s Day</w:t>
            </w:r>
          </w:p>
          <w:p w:rsidR="00FF7FC5" w:rsidRDefault="00FF7FC5" w:rsidP="003318F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 w:rsidRPr="00A8267B">
              <w:rPr>
                <w:bCs/>
                <w:sz w:val="20"/>
                <w:lang w:val="en-GB" w:eastAsia="en-US"/>
              </w:rPr>
              <w:t>(23 Nisan Ulusal Egemenlik ve Çocuk Bayramı)</w:t>
            </w:r>
          </w:p>
          <w:p w:rsidR="00FF7FC5" w:rsidRDefault="00FF7FC5" w:rsidP="003318F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</w:p>
          <w:p w:rsidR="00FF7FC5" w:rsidRDefault="00FF7FC5" w:rsidP="003318FD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1</w:t>
            </w:r>
            <w:r>
              <w:rPr>
                <w:b/>
                <w:bCs/>
                <w:vertAlign w:val="superscript"/>
                <w:lang w:val="en-GB" w:eastAsia="en-US"/>
              </w:rPr>
              <w:t xml:space="preserve">st </w:t>
            </w:r>
            <w:r>
              <w:rPr>
                <w:b/>
                <w:bCs/>
                <w:lang w:val="en-GB" w:eastAsia="en-US"/>
              </w:rPr>
              <w:t>May International Workers’ Day</w:t>
            </w:r>
          </w:p>
          <w:p w:rsidR="00FF7FC5" w:rsidRPr="00A8267B" w:rsidRDefault="00FF7FC5" w:rsidP="003318F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>
              <w:rPr>
                <w:bCs/>
                <w:sz w:val="20"/>
                <w:lang w:val="en-GB" w:eastAsia="en-US"/>
              </w:rPr>
              <w:t>(1 Mayıs Emek ve Dayanışma Günü)</w:t>
            </w:r>
          </w:p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FF7FC5" w:rsidRPr="00495248" w:rsidRDefault="00FF7FC5" w:rsidP="00D03FF8">
            <w:pPr>
              <w:jc w:val="center"/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>Unit 9 :</w:t>
            </w:r>
          </w:p>
          <w:p w:rsidR="00FF7FC5" w:rsidRPr="008503E7" w:rsidRDefault="00FF7FC5" w:rsidP="00D03FF8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Saving The Planet</w:t>
            </w:r>
          </w:p>
        </w:tc>
        <w:tc>
          <w:tcPr>
            <w:tcW w:w="2843" w:type="dxa"/>
            <w:vMerge w:val="restart"/>
            <w:vAlign w:val="center"/>
          </w:tcPr>
          <w:p w:rsidR="00FF7FC5" w:rsidRPr="007F28D5" w:rsidRDefault="00FF7FC5" w:rsidP="00D03FF8">
            <w:pPr>
              <w:autoSpaceDE w:val="0"/>
              <w:autoSpaceDN w:val="0"/>
              <w:adjustRightInd w:val="0"/>
              <w:rPr>
                <w:b/>
                <w:szCs w:val="20"/>
                <w:lang w:val="en-GB" w:eastAsia="en-US"/>
              </w:rPr>
            </w:pPr>
            <w:r w:rsidRPr="007F28D5">
              <w:rPr>
                <w:b/>
                <w:sz w:val="22"/>
                <w:szCs w:val="20"/>
                <w:lang w:val="en-GB" w:eastAsia="en-US"/>
              </w:rPr>
              <w:t xml:space="preserve">Listening </w:t>
            </w:r>
          </w:p>
          <w:p w:rsidR="00FF7FC5" w:rsidRPr="007F28D5" w:rsidRDefault="00FF7FC5" w:rsidP="00D03FF8">
            <w:pPr>
              <w:autoSpaceDE w:val="0"/>
              <w:autoSpaceDN w:val="0"/>
              <w:adjustRightInd w:val="0"/>
              <w:rPr>
                <w:szCs w:val="20"/>
                <w:lang w:val="en-GB" w:eastAsia="en-US"/>
              </w:rPr>
            </w:pPr>
            <w:r w:rsidRPr="007F28D5">
              <w:rPr>
                <w:sz w:val="22"/>
                <w:szCs w:val="20"/>
                <w:lang w:val="en-GB" w:eastAsia="en-US"/>
              </w:rPr>
              <w:t>• Students will be able to identify appropriate behav-</w:t>
            </w:r>
          </w:p>
          <w:p w:rsidR="00FF7FC5" w:rsidRPr="007F28D5" w:rsidRDefault="00FF7FC5" w:rsidP="00D03FF8">
            <w:pPr>
              <w:autoSpaceDE w:val="0"/>
              <w:autoSpaceDN w:val="0"/>
              <w:adjustRightInd w:val="0"/>
              <w:rPr>
                <w:szCs w:val="20"/>
                <w:lang w:val="en-GB" w:eastAsia="en-US"/>
              </w:rPr>
            </w:pPr>
            <w:r w:rsidRPr="007F28D5">
              <w:rPr>
                <w:sz w:val="22"/>
                <w:szCs w:val="20"/>
                <w:lang w:val="en-GB" w:eastAsia="en-US"/>
              </w:rPr>
              <w:t>ior to save energy and to protect the environment.</w:t>
            </w:r>
          </w:p>
          <w:p w:rsidR="00FF7FC5" w:rsidRPr="007F28D5" w:rsidRDefault="00FF7FC5" w:rsidP="00D03FF8">
            <w:pPr>
              <w:autoSpaceDE w:val="0"/>
              <w:autoSpaceDN w:val="0"/>
              <w:adjustRightInd w:val="0"/>
              <w:rPr>
                <w:szCs w:val="20"/>
                <w:lang w:val="en-GB" w:eastAsia="en-US"/>
              </w:rPr>
            </w:pPr>
            <w:r w:rsidRPr="007F28D5">
              <w:rPr>
                <w:sz w:val="22"/>
                <w:szCs w:val="20"/>
                <w:lang w:val="en-GB" w:eastAsia="en-US"/>
              </w:rPr>
              <w:t>• Students will be able understand suggestions related to the protection of the environment when articulated in clear, slow, and repeated speech.</w:t>
            </w:r>
          </w:p>
          <w:p w:rsidR="00FF7FC5" w:rsidRPr="007F28D5" w:rsidRDefault="00FF7FC5" w:rsidP="00D03FF8">
            <w:pPr>
              <w:autoSpaceDE w:val="0"/>
              <w:autoSpaceDN w:val="0"/>
              <w:adjustRightInd w:val="0"/>
              <w:rPr>
                <w:b/>
                <w:szCs w:val="20"/>
                <w:lang w:val="en-GB" w:eastAsia="en-US"/>
              </w:rPr>
            </w:pPr>
            <w:r w:rsidRPr="007F28D5">
              <w:rPr>
                <w:b/>
                <w:sz w:val="22"/>
                <w:szCs w:val="20"/>
                <w:lang w:val="en-GB" w:eastAsia="en-US"/>
              </w:rPr>
              <w:t>Spoken Interaction</w:t>
            </w:r>
          </w:p>
          <w:p w:rsidR="00FF7FC5" w:rsidRPr="007F28D5" w:rsidRDefault="00FF7FC5" w:rsidP="00D03FF8">
            <w:pPr>
              <w:autoSpaceDE w:val="0"/>
              <w:autoSpaceDN w:val="0"/>
              <w:adjustRightInd w:val="0"/>
              <w:rPr>
                <w:szCs w:val="20"/>
                <w:lang w:val="en-GB" w:eastAsia="en-US"/>
              </w:rPr>
            </w:pPr>
            <w:r w:rsidRPr="007F28D5">
              <w:rPr>
                <w:sz w:val="22"/>
                <w:szCs w:val="20"/>
                <w:lang w:val="en-GB" w:eastAsia="en-US"/>
              </w:rPr>
              <w:t>• Students will be able</w:t>
            </w:r>
            <w:r>
              <w:rPr>
                <w:sz w:val="22"/>
                <w:szCs w:val="20"/>
                <w:lang w:val="en-GB" w:eastAsia="en-US"/>
              </w:rPr>
              <w:t xml:space="preserve"> to ask people questions about </w:t>
            </w:r>
            <w:r w:rsidRPr="007F28D5">
              <w:rPr>
                <w:sz w:val="22"/>
                <w:szCs w:val="20"/>
                <w:lang w:val="en-GB" w:eastAsia="en-US"/>
              </w:rPr>
              <w:t xml:space="preserve">what they are doing and tell them what to do. </w:t>
            </w:r>
          </w:p>
          <w:p w:rsidR="00FF7FC5" w:rsidRPr="007F28D5" w:rsidRDefault="00FF7FC5" w:rsidP="00D03FF8">
            <w:pPr>
              <w:autoSpaceDE w:val="0"/>
              <w:autoSpaceDN w:val="0"/>
              <w:adjustRightInd w:val="0"/>
              <w:rPr>
                <w:b/>
                <w:szCs w:val="20"/>
                <w:lang w:val="en-GB" w:eastAsia="en-US"/>
              </w:rPr>
            </w:pPr>
            <w:r w:rsidRPr="007F28D5">
              <w:rPr>
                <w:b/>
                <w:sz w:val="22"/>
                <w:szCs w:val="20"/>
                <w:lang w:val="en-GB" w:eastAsia="en-US"/>
              </w:rPr>
              <w:t>Spoken Production</w:t>
            </w:r>
          </w:p>
          <w:p w:rsidR="00FF7FC5" w:rsidRPr="007F28D5" w:rsidRDefault="00FF7FC5" w:rsidP="00D03FF8">
            <w:pPr>
              <w:autoSpaceDE w:val="0"/>
              <w:autoSpaceDN w:val="0"/>
              <w:adjustRightInd w:val="0"/>
              <w:rPr>
                <w:szCs w:val="20"/>
                <w:lang w:val="en-GB" w:eastAsia="en-US"/>
              </w:rPr>
            </w:pPr>
            <w:r w:rsidRPr="007F28D5">
              <w:rPr>
                <w:sz w:val="22"/>
                <w:szCs w:val="20"/>
                <w:lang w:val="en-GB" w:eastAsia="en-US"/>
              </w:rPr>
              <w:t>• Students will be abl</w:t>
            </w:r>
            <w:r>
              <w:rPr>
                <w:sz w:val="22"/>
                <w:szCs w:val="20"/>
                <w:lang w:val="en-GB" w:eastAsia="en-US"/>
              </w:rPr>
              <w:t xml:space="preserve">e to tell people what to do to </w:t>
            </w:r>
            <w:r w:rsidRPr="007F28D5">
              <w:rPr>
                <w:sz w:val="22"/>
                <w:szCs w:val="20"/>
                <w:lang w:val="en-GB" w:eastAsia="en-US"/>
              </w:rPr>
              <w:t>protect the environment.</w:t>
            </w:r>
          </w:p>
          <w:p w:rsidR="00FF7FC5" w:rsidRPr="007F28D5" w:rsidRDefault="00FF7FC5" w:rsidP="00D03FF8">
            <w:pPr>
              <w:autoSpaceDE w:val="0"/>
              <w:autoSpaceDN w:val="0"/>
              <w:adjustRightInd w:val="0"/>
              <w:rPr>
                <w:szCs w:val="20"/>
                <w:lang w:val="en-GB" w:eastAsia="en-US"/>
              </w:rPr>
            </w:pPr>
            <w:r w:rsidRPr="007F28D5">
              <w:rPr>
                <w:sz w:val="22"/>
                <w:szCs w:val="20"/>
                <w:lang w:val="en-GB" w:eastAsia="en-US"/>
              </w:rPr>
              <w:t xml:space="preserve">• Students will be </w:t>
            </w:r>
            <w:r>
              <w:rPr>
                <w:sz w:val="22"/>
                <w:szCs w:val="20"/>
                <w:lang w:val="en-GB" w:eastAsia="en-US"/>
              </w:rPr>
              <w:t xml:space="preserve">able to use simple phrases and </w:t>
            </w:r>
            <w:r w:rsidRPr="007F28D5">
              <w:rPr>
                <w:sz w:val="22"/>
                <w:szCs w:val="20"/>
                <w:lang w:val="en-GB" w:eastAsia="en-US"/>
              </w:rPr>
              <w:t xml:space="preserve">sentences to tell people what to do. </w:t>
            </w:r>
          </w:p>
          <w:p w:rsidR="00FF7FC5" w:rsidRPr="007F28D5" w:rsidRDefault="00FF7FC5" w:rsidP="00D03FF8">
            <w:pPr>
              <w:autoSpaceDE w:val="0"/>
              <w:autoSpaceDN w:val="0"/>
              <w:adjustRightInd w:val="0"/>
              <w:rPr>
                <w:b/>
                <w:szCs w:val="20"/>
                <w:lang w:val="en-GB" w:eastAsia="en-US"/>
              </w:rPr>
            </w:pPr>
            <w:r w:rsidRPr="007F28D5">
              <w:rPr>
                <w:b/>
                <w:sz w:val="22"/>
                <w:szCs w:val="20"/>
                <w:lang w:val="en-GB" w:eastAsia="en-US"/>
              </w:rPr>
              <w:t>Reading</w:t>
            </w:r>
          </w:p>
          <w:p w:rsidR="00FF7FC5" w:rsidRPr="007F28D5" w:rsidRDefault="00FF7FC5" w:rsidP="00D03FF8">
            <w:pPr>
              <w:autoSpaceDE w:val="0"/>
              <w:autoSpaceDN w:val="0"/>
              <w:adjustRightInd w:val="0"/>
              <w:rPr>
                <w:szCs w:val="20"/>
                <w:lang w:val="en-GB" w:eastAsia="en-US"/>
              </w:rPr>
            </w:pPr>
            <w:r w:rsidRPr="007F28D5">
              <w:rPr>
                <w:sz w:val="22"/>
                <w:szCs w:val="20"/>
                <w:lang w:val="en-GB" w:eastAsia="en-US"/>
              </w:rPr>
              <w:t xml:space="preserve">• Students will be able to recognize familiar words </w:t>
            </w:r>
          </w:p>
          <w:p w:rsidR="00FF7FC5" w:rsidRPr="007F28D5" w:rsidRDefault="00FF7FC5" w:rsidP="00D03FF8">
            <w:pPr>
              <w:autoSpaceDE w:val="0"/>
              <w:autoSpaceDN w:val="0"/>
              <w:adjustRightInd w:val="0"/>
              <w:rPr>
                <w:szCs w:val="20"/>
                <w:lang w:val="en-GB" w:eastAsia="en-US"/>
              </w:rPr>
            </w:pPr>
            <w:r w:rsidRPr="007F28D5">
              <w:rPr>
                <w:sz w:val="22"/>
                <w:szCs w:val="20"/>
                <w:lang w:val="en-GB" w:eastAsia="en-US"/>
              </w:rPr>
              <w:t>and very simple phrases on simple notices in the most</w:t>
            </w:r>
          </w:p>
          <w:p w:rsidR="00FF7FC5" w:rsidRPr="007F28D5" w:rsidRDefault="00FF7FC5" w:rsidP="00D03FF8">
            <w:pPr>
              <w:autoSpaceDE w:val="0"/>
              <w:autoSpaceDN w:val="0"/>
              <w:adjustRightInd w:val="0"/>
              <w:rPr>
                <w:szCs w:val="20"/>
                <w:lang w:val="en-GB" w:eastAsia="en-US"/>
              </w:rPr>
            </w:pPr>
            <w:r>
              <w:rPr>
                <w:sz w:val="22"/>
                <w:szCs w:val="20"/>
                <w:lang w:val="en-GB" w:eastAsia="en-US"/>
              </w:rPr>
              <w:t>common, everyday situations</w:t>
            </w:r>
          </w:p>
          <w:p w:rsidR="00FF7FC5" w:rsidRPr="007F28D5" w:rsidRDefault="00FF7FC5" w:rsidP="00D03FF8">
            <w:pPr>
              <w:autoSpaceDE w:val="0"/>
              <w:autoSpaceDN w:val="0"/>
              <w:adjustRightInd w:val="0"/>
              <w:rPr>
                <w:szCs w:val="20"/>
                <w:lang w:val="en-GB" w:eastAsia="en-US"/>
              </w:rPr>
            </w:pPr>
            <w:r w:rsidRPr="007F28D5">
              <w:rPr>
                <w:sz w:val="22"/>
                <w:szCs w:val="20"/>
                <w:lang w:val="en-GB" w:eastAsia="en-US"/>
              </w:rPr>
              <w:t>Compensation Strategies</w:t>
            </w:r>
          </w:p>
          <w:p w:rsidR="00FF7FC5" w:rsidRPr="007F28D5" w:rsidRDefault="00FF7FC5" w:rsidP="00D03FF8">
            <w:pPr>
              <w:autoSpaceDE w:val="0"/>
              <w:autoSpaceDN w:val="0"/>
              <w:adjustRightInd w:val="0"/>
              <w:rPr>
                <w:szCs w:val="20"/>
                <w:lang w:val="en-GB" w:eastAsia="en-US"/>
              </w:rPr>
            </w:pPr>
            <w:r w:rsidRPr="007F28D5">
              <w:rPr>
                <w:sz w:val="22"/>
                <w:szCs w:val="20"/>
                <w:lang w:val="en-GB" w:eastAsia="en-US"/>
              </w:rPr>
              <w:t>• Students will be a</w:t>
            </w:r>
            <w:r>
              <w:rPr>
                <w:sz w:val="22"/>
                <w:szCs w:val="20"/>
                <w:lang w:val="en-GB" w:eastAsia="en-US"/>
              </w:rPr>
              <w:t>ble to say when they do not un</w:t>
            </w:r>
            <w:r w:rsidRPr="007F28D5">
              <w:rPr>
                <w:sz w:val="22"/>
                <w:szCs w:val="20"/>
                <w:lang w:val="en-GB" w:eastAsia="en-US"/>
              </w:rPr>
              <w:t xml:space="preserve">derstand. </w:t>
            </w:r>
          </w:p>
          <w:p w:rsidR="00FF7FC5" w:rsidRPr="007F28D5" w:rsidRDefault="00FF7FC5" w:rsidP="00D03FF8">
            <w:pPr>
              <w:autoSpaceDE w:val="0"/>
              <w:autoSpaceDN w:val="0"/>
              <w:adjustRightInd w:val="0"/>
              <w:rPr>
                <w:szCs w:val="20"/>
                <w:lang w:val="en-GB" w:eastAsia="en-US"/>
              </w:rPr>
            </w:pPr>
            <w:r w:rsidRPr="007F28D5">
              <w:rPr>
                <w:sz w:val="22"/>
                <w:szCs w:val="20"/>
                <w:lang w:val="en-GB" w:eastAsia="en-US"/>
              </w:rPr>
              <w:t xml:space="preserve">• Students will be able to use mime and gestures to </w:t>
            </w:r>
          </w:p>
          <w:p w:rsidR="00FF7FC5" w:rsidRPr="00390F79" w:rsidRDefault="00FF7FC5" w:rsidP="00D03FF8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7F28D5">
              <w:rPr>
                <w:sz w:val="22"/>
                <w:szCs w:val="20"/>
                <w:lang w:val="en-GB" w:eastAsia="en-US"/>
              </w:rPr>
              <w:t>explain a word or phrase.</w:t>
            </w:r>
          </w:p>
        </w:tc>
        <w:tc>
          <w:tcPr>
            <w:tcW w:w="2484" w:type="dxa"/>
            <w:vMerge w:val="restart"/>
            <w:vAlign w:val="center"/>
          </w:tcPr>
          <w:p w:rsidR="00FF7FC5" w:rsidRDefault="00FF7FC5" w:rsidP="00D03FF8">
            <w:pPr>
              <w:rPr>
                <w:b/>
                <w:lang w:val="en-GB"/>
              </w:rPr>
            </w:pPr>
            <w:r w:rsidRPr="009F0013">
              <w:rPr>
                <w:b/>
                <w:lang w:val="en-GB"/>
              </w:rPr>
              <w:t>Texts</w:t>
            </w:r>
          </w:p>
          <w:p w:rsidR="00FF7FC5" w:rsidRPr="009F0013" w:rsidRDefault="00FF7FC5" w:rsidP="00D03FF8">
            <w:pPr>
              <w:rPr>
                <w:b/>
                <w:lang w:val="en-GB"/>
              </w:rPr>
            </w:pPr>
          </w:p>
          <w:p w:rsidR="00FF7FC5" w:rsidRPr="009F0013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>Conversations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 xml:space="preserve">Illustrations 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 xml:space="preserve">Notes and Messages 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 xml:space="preserve">Posters </w:t>
            </w:r>
          </w:p>
          <w:p w:rsidR="00FF7FC5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 xml:space="preserve">Signs 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</w:p>
          <w:p w:rsidR="00FF7FC5" w:rsidRDefault="00FF7FC5" w:rsidP="00D03FF8">
            <w:pPr>
              <w:rPr>
                <w:b/>
                <w:lang w:val="en-GB"/>
              </w:rPr>
            </w:pPr>
            <w:r w:rsidRPr="009F0013">
              <w:rPr>
                <w:b/>
                <w:lang w:val="en-GB"/>
              </w:rPr>
              <w:t>Activities</w:t>
            </w:r>
          </w:p>
          <w:p w:rsidR="00FF7FC5" w:rsidRPr="009F0013" w:rsidRDefault="00FF7FC5" w:rsidP="00D03FF8">
            <w:pPr>
              <w:rPr>
                <w:b/>
                <w:lang w:val="en-GB"/>
              </w:rPr>
            </w:pPr>
          </w:p>
          <w:p w:rsidR="00FF7FC5" w:rsidRPr="009F0013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 xml:space="preserve">Drama/Miming 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 xml:space="preserve">Drawing and Coloring 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 xml:space="preserve">Labeling 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 xml:space="preserve">Listening 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 xml:space="preserve">Matching 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 xml:space="preserve">Puppets 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 xml:space="preserve">Real-life Tasks </w:t>
            </w:r>
          </w:p>
          <w:p w:rsidR="00FF7FC5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>TPR</w:t>
            </w:r>
          </w:p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18" w:type="dxa"/>
            <w:vMerge w:val="restart"/>
            <w:vAlign w:val="center"/>
          </w:tcPr>
          <w:p w:rsidR="00FF7FC5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F0013">
              <w:rPr>
                <w:b/>
                <w:lang w:val="en-GB"/>
              </w:rPr>
              <w:t>Projects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 xml:space="preserve">• Students prepare 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 xml:space="preserve">slogans/notes/posters 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 xml:space="preserve">about saving energy at 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 xml:space="preserve">school and hang them 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>on the walls.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 xml:space="preserve">• Students plant a 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 xml:space="preserve">seed and observe its 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 xml:space="preserve">growth. They keep a 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 xml:space="preserve">journal to narrate its 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>growth.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 xml:space="preserve">• Students work in 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>groups or individu-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 xml:space="preserve">ally and create a short 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 xml:space="preserve">video or drama play 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 xml:space="preserve">titled “How to Save 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 xml:space="preserve">the World: Do’s &amp; </w:t>
            </w: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>Don’ts.”</w:t>
            </w:r>
          </w:p>
          <w:p w:rsidR="00FF7FC5" w:rsidRPr="000571B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FF7FC5" w:rsidRPr="000571BC" w:rsidTr="00D03FF8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17-21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FF7FC5" w:rsidRPr="000571B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FF7FC5" w:rsidRPr="000571BC" w:rsidTr="00D03FF8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24-28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FF7FC5" w:rsidRPr="000571B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FF7FC5" w:rsidRPr="000571BC" w:rsidTr="00D03FF8">
        <w:trPr>
          <w:cantSplit/>
          <w:trHeight w:val="2339"/>
        </w:trPr>
        <w:tc>
          <w:tcPr>
            <w:tcW w:w="1101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01-05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FF7FC5" w:rsidRPr="000571B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</w:tbl>
    <w:p w:rsidR="00FF7FC5" w:rsidRPr="006A2864" w:rsidRDefault="00FF7FC5" w:rsidP="00ED0282">
      <w:pPr>
        <w:jc w:val="center"/>
        <w:rPr>
          <w:sz w:val="18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FF7FC5" w:rsidRPr="000571BC" w:rsidTr="00D03FF8">
        <w:trPr>
          <w:cantSplit/>
          <w:trHeight w:val="2476"/>
        </w:trPr>
        <w:tc>
          <w:tcPr>
            <w:tcW w:w="1101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08-12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 w:val="restart"/>
            <w:vAlign w:val="center"/>
          </w:tcPr>
          <w:p w:rsidR="00FF7FC5" w:rsidRPr="0009690A" w:rsidRDefault="00FF7FC5" w:rsidP="00D03FF8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09690A">
              <w:rPr>
                <w:rFonts w:ascii="Times New Roman" w:hAnsi="Times New Roman"/>
                <w:sz w:val="24"/>
                <w:szCs w:val="24"/>
                <w:lang w:val="en-GB" w:eastAsia="en-US"/>
              </w:rPr>
              <w:t>19</w:t>
            </w:r>
            <w:r w:rsidRPr="0009690A">
              <w:rPr>
                <w:rFonts w:ascii="Times New Roman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9690A">
              <w:rPr>
                <w:rFonts w:ascii="Times New Roman" w:hAnsi="Times New Roman"/>
                <w:sz w:val="24"/>
                <w:szCs w:val="24"/>
                <w:lang w:val="en-GB" w:eastAsia="en-US"/>
              </w:rPr>
              <w:t xml:space="preserve"> May</w:t>
            </w:r>
          </w:p>
          <w:p w:rsidR="00FF7FC5" w:rsidRPr="0009690A" w:rsidRDefault="00FF7FC5" w:rsidP="00D03FF8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9690A">
              <w:rPr>
                <w:b/>
                <w:bCs/>
                <w:lang w:val="en-GB" w:eastAsia="en-US"/>
              </w:rPr>
              <w:t>Youth and Sports Day</w:t>
            </w:r>
          </w:p>
          <w:p w:rsidR="00FF7FC5" w:rsidRDefault="00FF7FC5" w:rsidP="00D03FF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 w:rsidRPr="0009690A">
              <w:rPr>
                <w:bCs/>
                <w:sz w:val="20"/>
                <w:lang w:val="en-GB" w:eastAsia="en-US"/>
              </w:rPr>
              <w:t xml:space="preserve">(19 Mayıs </w:t>
            </w:r>
            <w:r>
              <w:rPr>
                <w:bCs/>
                <w:sz w:val="20"/>
                <w:lang w:val="en-GB" w:eastAsia="en-US"/>
              </w:rPr>
              <w:t xml:space="preserve">Atatürk’ü Anma </w:t>
            </w:r>
            <w:r w:rsidRPr="0009690A">
              <w:rPr>
                <w:bCs/>
                <w:sz w:val="20"/>
                <w:lang w:val="en-GB" w:eastAsia="en-US"/>
              </w:rPr>
              <w:t>Gençlik ve Spor Bayramı)</w:t>
            </w: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Giving &amp; </w:t>
            </w:r>
            <w:r w:rsidRPr="009F0013">
              <w:rPr>
                <w:b/>
                <w:lang w:val="en-GB"/>
              </w:rPr>
              <w:t>responding to simple instructions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F0013">
              <w:rPr>
                <w:b/>
                <w:lang w:val="en-GB"/>
              </w:rPr>
              <w:t>Making simple inquiries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FF7FC5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F0013">
              <w:rPr>
                <w:b/>
                <w:lang w:val="en-GB"/>
              </w:rPr>
              <w:t>Talking about past events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F0013">
              <w:rPr>
                <w:b/>
                <w:lang w:val="en-GB"/>
              </w:rPr>
              <w:t>Talking about what people do regularly</w:t>
            </w:r>
          </w:p>
          <w:p w:rsidR="00FF7FC5" w:rsidRPr="000571B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FF7FC5" w:rsidRPr="00470E95" w:rsidRDefault="00FF7FC5" w:rsidP="00D03FF8">
            <w:pPr>
              <w:jc w:val="center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 xml:space="preserve">Unit 10 : </w:t>
            </w:r>
          </w:p>
          <w:p w:rsidR="00FF7FC5" w:rsidRPr="008503E7" w:rsidRDefault="00FF7FC5" w:rsidP="00D03FF8">
            <w:pPr>
              <w:jc w:val="center"/>
              <w:rPr>
                <w:b/>
                <w:lang w:val="en-GB"/>
              </w:rPr>
            </w:pPr>
            <w:r>
              <w:rPr>
                <w:b/>
                <w:i/>
                <w:lang w:val="en-GB"/>
              </w:rPr>
              <w:t>Democracy</w:t>
            </w:r>
          </w:p>
        </w:tc>
        <w:tc>
          <w:tcPr>
            <w:tcW w:w="2843" w:type="dxa"/>
            <w:vMerge w:val="restart"/>
            <w:vAlign w:val="center"/>
          </w:tcPr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F0013">
              <w:rPr>
                <w:b/>
                <w:lang w:val="en-GB"/>
              </w:rPr>
              <w:t xml:space="preserve">Listening 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 xml:space="preserve">• Students will be able </w:t>
            </w:r>
            <w:r>
              <w:rPr>
                <w:lang w:val="en-GB"/>
              </w:rPr>
              <w:t xml:space="preserve">to recognize some key features </w:t>
            </w:r>
            <w:r w:rsidRPr="009F0013">
              <w:rPr>
                <w:lang w:val="en-GB"/>
              </w:rPr>
              <w:t xml:space="preserve">related to the concept of democracy. 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F0013">
              <w:rPr>
                <w:b/>
                <w:lang w:val="en-GB"/>
              </w:rPr>
              <w:t>Spoken Interaction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 xml:space="preserve">• Students will be able to talk about what to do when 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 xml:space="preserve">selecting their classroom president. 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F0013">
              <w:rPr>
                <w:b/>
                <w:lang w:val="en-GB"/>
              </w:rPr>
              <w:t>Spoken Production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 xml:space="preserve">• Students will be able to give short descriptions of 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>past and present events.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talk about and answer simple </w:t>
            </w:r>
            <w:r w:rsidRPr="009F0013">
              <w:rPr>
                <w:lang w:val="en-GB"/>
              </w:rPr>
              <w:t xml:space="preserve">questions, initiate and </w:t>
            </w:r>
            <w:r>
              <w:rPr>
                <w:lang w:val="en-GB"/>
              </w:rPr>
              <w:t>respond to simple statements re</w:t>
            </w:r>
            <w:r w:rsidRPr="009F0013">
              <w:rPr>
                <w:lang w:val="en-GB"/>
              </w:rPr>
              <w:t xml:space="preserve">lated to the concept of democracy (i.e., class elections). 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F0013">
              <w:rPr>
                <w:b/>
                <w:lang w:val="en-GB"/>
              </w:rPr>
              <w:t>Reading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recognize familiar words and </w:t>
            </w:r>
            <w:r w:rsidRPr="009F0013">
              <w:rPr>
                <w:lang w:val="en-GB"/>
              </w:rPr>
              <w:t xml:space="preserve">very simple phrases related to the concept of democracy. 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Intercultural Awareness</w:t>
            </w:r>
          </w:p>
          <w:p w:rsidR="00FF7FC5" w:rsidRPr="000571BC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>• Students will increase their awareness of the princi-ples of democracy.</w:t>
            </w:r>
          </w:p>
        </w:tc>
        <w:tc>
          <w:tcPr>
            <w:tcW w:w="2484" w:type="dxa"/>
            <w:vMerge w:val="restart"/>
            <w:vAlign w:val="center"/>
          </w:tcPr>
          <w:p w:rsidR="00FF7FC5" w:rsidRPr="008503E7" w:rsidRDefault="00FF7FC5" w:rsidP="00D03FF8">
            <w:pPr>
              <w:rPr>
                <w:lang w:val="en-GB"/>
              </w:rPr>
            </w:pPr>
          </w:p>
          <w:p w:rsidR="00FF7FC5" w:rsidRPr="009F0013" w:rsidRDefault="00FF7FC5" w:rsidP="00D03FF8">
            <w:pPr>
              <w:rPr>
                <w:b/>
                <w:lang w:val="en-GB"/>
              </w:rPr>
            </w:pPr>
            <w:r w:rsidRPr="009F0013">
              <w:rPr>
                <w:b/>
                <w:lang w:val="en-GB"/>
              </w:rPr>
              <w:t>Texts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>Notes and Messages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 xml:space="preserve">Conversations  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>Illustrations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 xml:space="preserve">Posters </w:t>
            </w:r>
          </w:p>
          <w:p w:rsidR="00FF7FC5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>Instructions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</w:p>
          <w:p w:rsidR="00FF7FC5" w:rsidRPr="009F0013" w:rsidRDefault="00FF7FC5" w:rsidP="00D03FF8">
            <w:pPr>
              <w:rPr>
                <w:b/>
                <w:lang w:val="en-GB"/>
              </w:rPr>
            </w:pPr>
            <w:r w:rsidRPr="009F0013">
              <w:rPr>
                <w:b/>
                <w:lang w:val="en-GB"/>
              </w:rPr>
              <w:t>Activities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 xml:space="preserve">Drama/Miming 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>Flashcards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 xml:space="preserve">Listening 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 xml:space="preserve">Matching 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 xml:space="preserve">Questions and Answers 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 xml:space="preserve">Real-life Tasks  </w:t>
            </w:r>
          </w:p>
          <w:p w:rsidR="00FF7FC5" w:rsidRDefault="00FF7FC5" w:rsidP="00D03FF8">
            <w:pPr>
              <w:rPr>
                <w:lang w:val="en-GB"/>
              </w:rPr>
            </w:pPr>
            <w:r w:rsidRPr="009F0013">
              <w:rPr>
                <w:lang w:val="en-GB"/>
              </w:rPr>
              <w:t xml:space="preserve">Speaking    </w:t>
            </w:r>
          </w:p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18" w:type="dxa"/>
            <w:vMerge w:val="restart"/>
            <w:vAlign w:val="center"/>
          </w:tcPr>
          <w:p w:rsidR="00FF7FC5" w:rsidRDefault="00FF7FC5" w:rsidP="00D03FF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SECOND WRITTEN EXAM</w:t>
            </w:r>
          </w:p>
          <w:p w:rsidR="00FF7FC5" w:rsidRDefault="00FF7FC5" w:rsidP="00D03FF8">
            <w:pPr>
              <w:rPr>
                <w:b/>
                <w:lang w:val="en-GB"/>
              </w:rPr>
            </w:pPr>
          </w:p>
          <w:p w:rsidR="00FF7FC5" w:rsidRDefault="00FF7FC5" w:rsidP="00D03FF8">
            <w:pPr>
              <w:rPr>
                <w:b/>
                <w:lang w:val="en-GB"/>
              </w:rPr>
            </w:pPr>
            <w:r w:rsidRPr="009F0013">
              <w:rPr>
                <w:b/>
                <w:lang w:val="en-GB"/>
              </w:rPr>
              <w:t>Projects</w:t>
            </w:r>
          </w:p>
          <w:p w:rsidR="00FF7FC5" w:rsidRPr="009F0013" w:rsidRDefault="00FF7FC5" w:rsidP="00D03FF8">
            <w:pPr>
              <w:rPr>
                <w:b/>
                <w:lang w:val="en-GB"/>
              </w:rPr>
            </w:pPr>
          </w:p>
          <w:p w:rsidR="00FF7FC5" w:rsidRPr="009F0013" w:rsidRDefault="00FF7FC5" w:rsidP="00D03FF8">
            <w:pPr>
              <w:rPr>
                <w:lang w:val="en-GB"/>
              </w:rPr>
            </w:pPr>
            <w:r>
              <w:rPr>
                <w:lang w:val="en-GB"/>
              </w:rPr>
              <w:t xml:space="preserve">• Students work in groups and create an election campaign poster for classroom </w:t>
            </w:r>
            <w:r w:rsidRPr="009F0013">
              <w:rPr>
                <w:lang w:val="en-GB"/>
              </w:rPr>
              <w:t>presidency.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  <w:r>
              <w:rPr>
                <w:lang w:val="en-GB"/>
              </w:rPr>
              <w:t xml:space="preserve">• Students work together and prepare a poster illustrating what to do in the classroom to respect others’ </w:t>
            </w:r>
            <w:r w:rsidRPr="009F0013">
              <w:rPr>
                <w:lang w:val="en-GB"/>
              </w:rPr>
              <w:t>rights.</w:t>
            </w:r>
          </w:p>
          <w:p w:rsidR="00FF7FC5" w:rsidRDefault="00FF7FC5" w:rsidP="00D03FF8">
            <w:pPr>
              <w:rPr>
                <w:lang w:val="en-GB"/>
              </w:rPr>
            </w:pPr>
            <w:r>
              <w:rPr>
                <w:lang w:val="en-GB"/>
              </w:rPr>
              <w:t xml:space="preserve">• Students prepare slogans and/or posters to elect an imaginary </w:t>
            </w:r>
            <w:r w:rsidRPr="009F0013">
              <w:rPr>
                <w:lang w:val="en-GB"/>
              </w:rPr>
              <w:t>super hero.</w:t>
            </w:r>
          </w:p>
          <w:p w:rsidR="00FF7FC5" w:rsidRPr="009F0013" w:rsidRDefault="00FF7FC5" w:rsidP="00D03FF8">
            <w:pPr>
              <w:rPr>
                <w:lang w:val="en-GB"/>
              </w:rPr>
            </w:pPr>
          </w:p>
          <w:p w:rsidR="00FF7FC5" w:rsidRDefault="00FF7FC5" w:rsidP="00D03FF8">
            <w:pPr>
              <w:rPr>
                <w:b/>
                <w:lang w:val="en-GB"/>
              </w:rPr>
            </w:pPr>
            <w:r w:rsidRPr="009F0013">
              <w:rPr>
                <w:b/>
                <w:lang w:val="en-GB"/>
              </w:rPr>
              <w:t>Dossier</w:t>
            </w:r>
          </w:p>
          <w:p w:rsidR="00FF7FC5" w:rsidRPr="009F0013" w:rsidRDefault="00FF7FC5" w:rsidP="00D03FF8">
            <w:pPr>
              <w:rPr>
                <w:b/>
                <w:lang w:val="en-GB"/>
              </w:rPr>
            </w:pPr>
          </w:p>
          <w:p w:rsidR="00FF7FC5" w:rsidRPr="009F0013" w:rsidRDefault="00FF7FC5" w:rsidP="00D03FF8">
            <w:pPr>
              <w:rPr>
                <w:lang w:val="en-GB"/>
              </w:rPr>
            </w:pPr>
            <w:r>
              <w:rPr>
                <w:lang w:val="en-GB"/>
              </w:rPr>
              <w:t xml:space="preserve">• Students complete and hand in the European Language Portfolio. Keep the portfolio at school or instruct </w:t>
            </w:r>
            <w:r w:rsidRPr="009F0013">
              <w:rPr>
                <w:lang w:val="en-GB"/>
              </w:rPr>
              <w:t xml:space="preserve">students to bring it </w:t>
            </w:r>
          </w:p>
          <w:p w:rsidR="00FF7FC5" w:rsidRDefault="00FF7FC5" w:rsidP="00D03FF8">
            <w:pPr>
              <w:rPr>
                <w:lang w:val="en-GB"/>
              </w:rPr>
            </w:pPr>
            <w:r>
              <w:rPr>
                <w:lang w:val="en-GB"/>
              </w:rPr>
              <w:t xml:space="preserve">back the following </w:t>
            </w:r>
            <w:r w:rsidRPr="009F0013">
              <w:rPr>
                <w:lang w:val="en-GB"/>
              </w:rPr>
              <w:t>year.</w:t>
            </w:r>
          </w:p>
          <w:p w:rsidR="00FF7FC5" w:rsidRPr="000571BC" w:rsidRDefault="00FF7FC5" w:rsidP="00D03FF8">
            <w:pPr>
              <w:rPr>
                <w:lang w:val="en-GB"/>
              </w:rPr>
            </w:pPr>
          </w:p>
        </w:tc>
      </w:tr>
      <w:tr w:rsidR="00FF7FC5" w:rsidRPr="000571BC" w:rsidTr="00D03FF8">
        <w:trPr>
          <w:cantSplit/>
          <w:trHeight w:val="2476"/>
        </w:trPr>
        <w:tc>
          <w:tcPr>
            <w:tcW w:w="1101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15-19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</w:tr>
      <w:tr w:rsidR="00FF7FC5" w:rsidRPr="000571BC" w:rsidTr="00D03FF8">
        <w:trPr>
          <w:cantSplit/>
          <w:trHeight w:val="2476"/>
        </w:trPr>
        <w:tc>
          <w:tcPr>
            <w:tcW w:w="1101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22-26</w:t>
            </w:r>
          </w:p>
          <w:p w:rsidR="00FF7FC5" w:rsidRPr="000571BC" w:rsidRDefault="00FF7FC5" w:rsidP="00D03FF8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</w:tr>
      <w:tr w:rsidR="00FF7FC5" w:rsidRPr="000571BC" w:rsidTr="00D03FF8">
        <w:trPr>
          <w:cantSplit/>
          <w:trHeight w:val="2477"/>
        </w:trPr>
        <w:tc>
          <w:tcPr>
            <w:tcW w:w="1101" w:type="dxa"/>
            <w:textDirection w:val="btLr"/>
            <w:vAlign w:val="center"/>
          </w:tcPr>
          <w:p w:rsidR="00FF7FC5" w:rsidRDefault="00FF7FC5" w:rsidP="003318F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29/-02</w:t>
            </w:r>
          </w:p>
          <w:p w:rsidR="00FF7FC5" w:rsidRDefault="00FF7FC5" w:rsidP="003318F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JUNE</w:t>
            </w:r>
          </w:p>
        </w:tc>
        <w:tc>
          <w:tcPr>
            <w:tcW w:w="992" w:type="dxa"/>
            <w:vAlign w:val="center"/>
          </w:tcPr>
          <w:p w:rsidR="00FF7FC5" w:rsidRPr="000571BC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FF7FC5" w:rsidRDefault="00FF7FC5" w:rsidP="00D03FF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FF7FC5" w:rsidRPr="000571BC" w:rsidRDefault="00FF7FC5" w:rsidP="00D03FF8">
            <w:pPr>
              <w:rPr>
                <w:lang w:val="en-GB"/>
              </w:rPr>
            </w:pPr>
          </w:p>
        </w:tc>
      </w:tr>
    </w:tbl>
    <w:p w:rsidR="00FF7FC5" w:rsidRPr="006A2864" w:rsidRDefault="00FF7FC5" w:rsidP="00ED0282">
      <w:pPr>
        <w:jc w:val="center"/>
        <w:rPr>
          <w:sz w:val="40"/>
          <w:lang w:val="en-GB"/>
        </w:rPr>
      </w:pPr>
    </w:p>
    <w:tbl>
      <w:tblPr>
        <w:tblW w:w="15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502"/>
        <w:gridCol w:w="1806"/>
        <w:gridCol w:w="2868"/>
        <w:gridCol w:w="2506"/>
        <w:gridCol w:w="2843"/>
      </w:tblGrid>
      <w:tr w:rsidR="00FF7FC5" w:rsidRPr="000571BC" w:rsidTr="00D03FF8">
        <w:trPr>
          <w:cantSplit/>
          <w:trHeight w:val="4378"/>
        </w:trPr>
        <w:tc>
          <w:tcPr>
            <w:tcW w:w="1101" w:type="dxa"/>
            <w:textDirection w:val="btLr"/>
            <w:vAlign w:val="center"/>
          </w:tcPr>
          <w:p w:rsidR="00FF7FC5" w:rsidRDefault="00FF7FC5" w:rsidP="00D03FF8">
            <w:pPr>
              <w:ind w:left="113" w:right="113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05-09</w:t>
            </w:r>
          </w:p>
          <w:p w:rsidR="00FF7FC5" w:rsidRPr="00D03FF8" w:rsidRDefault="00FF7FC5" w:rsidP="00D03FF8">
            <w:pPr>
              <w:ind w:left="113" w:right="113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JUNE</w:t>
            </w:r>
          </w:p>
        </w:tc>
        <w:tc>
          <w:tcPr>
            <w:tcW w:w="992" w:type="dxa"/>
            <w:vAlign w:val="center"/>
          </w:tcPr>
          <w:p w:rsidR="00FF7FC5" w:rsidRPr="00D03FF8" w:rsidRDefault="00FF7FC5" w:rsidP="00D03FF8">
            <w:pPr>
              <w:jc w:val="center"/>
              <w:rPr>
                <w:b/>
                <w:lang w:val="en-GB"/>
              </w:rPr>
            </w:pPr>
            <w:r w:rsidRPr="00D03FF8">
              <w:rPr>
                <w:b/>
                <w:lang w:val="en-GB"/>
              </w:rPr>
              <w:t>2</w:t>
            </w:r>
          </w:p>
          <w:p w:rsidR="00FF7FC5" w:rsidRPr="00D03FF8" w:rsidRDefault="00FF7FC5" w:rsidP="00D03FF8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FF7FC5" w:rsidRPr="00D03FF8" w:rsidRDefault="00FF7FC5" w:rsidP="00D03FF8">
            <w:pPr>
              <w:jc w:val="center"/>
              <w:rPr>
                <w:b/>
                <w:lang w:val="en-GB"/>
              </w:rPr>
            </w:pPr>
            <w:r w:rsidRPr="00D03FF8">
              <w:rPr>
                <w:b/>
                <w:lang w:val="en-GB"/>
              </w:rPr>
              <w:t>3</w:t>
            </w:r>
          </w:p>
          <w:p w:rsidR="00FF7FC5" w:rsidRPr="00D03FF8" w:rsidRDefault="00FF7FC5" w:rsidP="00D03FF8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502" w:type="dxa"/>
            <w:vAlign w:val="center"/>
          </w:tcPr>
          <w:p w:rsidR="00FF7FC5" w:rsidRPr="00D03FF8" w:rsidRDefault="00FF7FC5" w:rsidP="00D03FF8">
            <w:pPr>
              <w:rPr>
                <w:b/>
                <w:lang w:val="en-GB"/>
              </w:rPr>
            </w:pPr>
            <w:r w:rsidRPr="00D03FF8">
              <w:rPr>
                <w:b/>
                <w:lang w:val="en-GB"/>
              </w:rPr>
              <w:t>Revision of the past subjects</w:t>
            </w:r>
          </w:p>
        </w:tc>
        <w:tc>
          <w:tcPr>
            <w:tcW w:w="1806" w:type="dxa"/>
            <w:vAlign w:val="center"/>
          </w:tcPr>
          <w:p w:rsidR="00FF7FC5" w:rsidRPr="00D03FF8" w:rsidRDefault="00FF7FC5" w:rsidP="00D03FF8">
            <w:pPr>
              <w:rPr>
                <w:b/>
                <w:i/>
                <w:lang w:val="en-GB"/>
              </w:rPr>
            </w:pPr>
            <w:r w:rsidRPr="00D03FF8">
              <w:rPr>
                <w:b/>
                <w:i/>
                <w:lang w:val="en-GB"/>
              </w:rPr>
              <w:t>Consolidation</w:t>
            </w:r>
          </w:p>
        </w:tc>
        <w:tc>
          <w:tcPr>
            <w:tcW w:w="2868" w:type="dxa"/>
            <w:vAlign w:val="center"/>
          </w:tcPr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F0013">
              <w:rPr>
                <w:b/>
                <w:lang w:val="en-GB"/>
              </w:rPr>
              <w:t>Compensation Strategies</w:t>
            </w:r>
          </w:p>
          <w:p w:rsidR="00FF7FC5" w:rsidRPr="009F0013" w:rsidRDefault="00FF7FC5" w:rsidP="00D03FF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F0013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ask for repetition when they </w:t>
            </w:r>
            <w:r w:rsidRPr="009F0013">
              <w:rPr>
                <w:lang w:val="en-GB"/>
              </w:rPr>
              <w:t>don’t understand.</w:t>
            </w:r>
          </w:p>
          <w:p w:rsidR="00FF7FC5" w:rsidRPr="00D03FF8" w:rsidRDefault="00FF7FC5" w:rsidP="00D03FF8">
            <w:pPr>
              <w:rPr>
                <w:b/>
                <w:lang w:val="en-GB"/>
              </w:rPr>
            </w:pPr>
          </w:p>
          <w:p w:rsidR="00FF7FC5" w:rsidRPr="00D03FF8" w:rsidRDefault="00FF7FC5" w:rsidP="00D03FF8">
            <w:pPr>
              <w:rPr>
                <w:b/>
                <w:lang w:val="en-GB"/>
              </w:rPr>
            </w:pPr>
          </w:p>
        </w:tc>
        <w:tc>
          <w:tcPr>
            <w:tcW w:w="2506" w:type="dxa"/>
            <w:vAlign w:val="center"/>
          </w:tcPr>
          <w:p w:rsidR="00FF7FC5" w:rsidRPr="00D03FF8" w:rsidRDefault="00FF7FC5" w:rsidP="00D03FF8">
            <w:pPr>
              <w:rPr>
                <w:b/>
                <w:lang w:val="en-GB"/>
              </w:rPr>
            </w:pPr>
          </w:p>
          <w:p w:rsidR="00FF7FC5" w:rsidRPr="00D03FF8" w:rsidRDefault="00FF7FC5" w:rsidP="00D03FF8">
            <w:pPr>
              <w:rPr>
                <w:b/>
                <w:lang w:val="en-GB"/>
              </w:rPr>
            </w:pPr>
            <w:r w:rsidRPr="00D03FF8">
              <w:rPr>
                <w:b/>
                <w:lang w:val="en-GB"/>
              </w:rPr>
              <w:t>Texts</w:t>
            </w:r>
          </w:p>
          <w:p w:rsidR="00FF7FC5" w:rsidRPr="00D03FF8" w:rsidRDefault="00FF7FC5" w:rsidP="00D03FF8">
            <w:pPr>
              <w:rPr>
                <w:b/>
                <w:lang w:val="en-GB"/>
              </w:rPr>
            </w:pPr>
            <w:r w:rsidRPr="00D03FF8">
              <w:rPr>
                <w:b/>
                <w:lang w:val="en-GB"/>
              </w:rPr>
              <w:t>Notes and Messages</w:t>
            </w:r>
          </w:p>
          <w:p w:rsidR="00FF7FC5" w:rsidRPr="00D03FF8" w:rsidRDefault="00FF7FC5" w:rsidP="00D03FF8">
            <w:pPr>
              <w:rPr>
                <w:b/>
                <w:lang w:val="en-GB"/>
              </w:rPr>
            </w:pPr>
            <w:r w:rsidRPr="00D03FF8">
              <w:rPr>
                <w:b/>
                <w:lang w:val="en-GB"/>
              </w:rPr>
              <w:t xml:space="preserve">Conversations  </w:t>
            </w:r>
          </w:p>
          <w:p w:rsidR="00FF7FC5" w:rsidRPr="00D03FF8" w:rsidRDefault="00FF7FC5" w:rsidP="00D03FF8">
            <w:pPr>
              <w:rPr>
                <w:b/>
                <w:lang w:val="en-GB"/>
              </w:rPr>
            </w:pPr>
            <w:r w:rsidRPr="00D03FF8">
              <w:rPr>
                <w:b/>
                <w:lang w:val="en-GB"/>
              </w:rPr>
              <w:t>Illustrations</w:t>
            </w:r>
          </w:p>
          <w:p w:rsidR="00FF7FC5" w:rsidRPr="00D03FF8" w:rsidRDefault="00FF7FC5" w:rsidP="00D03FF8">
            <w:pPr>
              <w:rPr>
                <w:b/>
                <w:lang w:val="en-GB"/>
              </w:rPr>
            </w:pPr>
            <w:r w:rsidRPr="00D03FF8">
              <w:rPr>
                <w:b/>
                <w:lang w:val="en-GB"/>
              </w:rPr>
              <w:t xml:space="preserve">Posters </w:t>
            </w:r>
          </w:p>
          <w:p w:rsidR="00FF7FC5" w:rsidRPr="00D03FF8" w:rsidRDefault="00FF7FC5" w:rsidP="00D03FF8">
            <w:pPr>
              <w:rPr>
                <w:b/>
                <w:lang w:val="en-GB"/>
              </w:rPr>
            </w:pPr>
            <w:r w:rsidRPr="00D03FF8">
              <w:rPr>
                <w:b/>
                <w:lang w:val="en-GB"/>
              </w:rPr>
              <w:t xml:space="preserve">Drama/Miming </w:t>
            </w:r>
          </w:p>
          <w:p w:rsidR="00FF7FC5" w:rsidRPr="00D03FF8" w:rsidRDefault="00FF7FC5" w:rsidP="00D03FF8">
            <w:pPr>
              <w:rPr>
                <w:b/>
                <w:lang w:val="en-GB"/>
              </w:rPr>
            </w:pPr>
            <w:r w:rsidRPr="00D03FF8">
              <w:rPr>
                <w:b/>
                <w:lang w:val="en-GB"/>
              </w:rPr>
              <w:t>Flashcards</w:t>
            </w:r>
          </w:p>
          <w:p w:rsidR="00FF7FC5" w:rsidRPr="00D03FF8" w:rsidRDefault="00FF7FC5" w:rsidP="00D03FF8">
            <w:pPr>
              <w:rPr>
                <w:b/>
                <w:lang w:val="en-GB"/>
              </w:rPr>
            </w:pPr>
            <w:r w:rsidRPr="00D03FF8">
              <w:rPr>
                <w:b/>
                <w:lang w:val="en-GB"/>
              </w:rPr>
              <w:t xml:space="preserve">Listening </w:t>
            </w:r>
          </w:p>
          <w:p w:rsidR="00FF7FC5" w:rsidRPr="00D03FF8" w:rsidRDefault="00FF7FC5" w:rsidP="00D03FF8">
            <w:pPr>
              <w:rPr>
                <w:b/>
                <w:lang w:val="en-GB"/>
              </w:rPr>
            </w:pPr>
            <w:r w:rsidRPr="00D03FF8">
              <w:rPr>
                <w:b/>
                <w:lang w:val="en-GB"/>
              </w:rPr>
              <w:t xml:space="preserve">Matching </w:t>
            </w:r>
          </w:p>
          <w:p w:rsidR="00FF7FC5" w:rsidRPr="00D03FF8" w:rsidRDefault="00FF7FC5" w:rsidP="00D03FF8">
            <w:pPr>
              <w:rPr>
                <w:b/>
                <w:lang w:val="en-GB"/>
              </w:rPr>
            </w:pPr>
            <w:r w:rsidRPr="00D03FF8">
              <w:rPr>
                <w:b/>
                <w:lang w:val="en-GB"/>
              </w:rPr>
              <w:t xml:space="preserve">Questions and Answers </w:t>
            </w:r>
          </w:p>
          <w:p w:rsidR="00FF7FC5" w:rsidRPr="00D03FF8" w:rsidRDefault="00FF7FC5" w:rsidP="00D03FF8">
            <w:pPr>
              <w:rPr>
                <w:b/>
                <w:lang w:val="en-GB"/>
              </w:rPr>
            </w:pPr>
            <w:r w:rsidRPr="00D03FF8">
              <w:rPr>
                <w:b/>
                <w:lang w:val="en-GB"/>
              </w:rPr>
              <w:t xml:space="preserve">Real-life Tasks  </w:t>
            </w:r>
          </w:p>
          <w:p w:rsidR="00FF7FC5" w:rsidRPr="00D03FF8" w:rsidRDefault="00FF7FC5" w:rsidP="00D03FF8">
            <w:pPr>
              <w:rPr>
                <w:b/>
                <w:lang w:val="en-GB"/>
              </w:rPr>
            </w:pPr>
            <w:r w:rsidRPr="00D03FF8">
              <w:rPr>
                <w:b/>
                <w:lang w:val="en-GB"/>
              </w:rPr>
              <w:t xml:space="preserve">Speaking    </w:t>
            </w:r>
          </w:p>
        </w:tc>
        <w:tc>
          <w:tcPr>
            <w:tcW w:w="2843" w:type="dxa"/>
            <w:vAlign w:val="center"/>
          </w:tcPr>
          <w:p w:rsidR="00FF7FC5" w:rsidRPr="00D03FF8" w:rsidRDefault="00FF7FC5" w:rsidP="00D03FF8">
            <w:pPr>
              <w:rPr>
                <w:b/>
                <w:lang w:val="en-GB"/>
              </w:rPr>
            </w:pPr>
          </w:p>
        </w:tc>
      </w:tr>
      <w:tr w:rsidR="00FF7FC5" w:rsidRPr="000571BC" w:rsidTr="00D03FF8">
        <w:trPr>
          <w:trHeight w:val="787"/>
        </w:trPr>
        <w:tc>
          <w:tcPr>
            <w:tcW w:w="15752" w:type="dxa"/>
            <w:gridSpan w:val="8"/>
            <w:vAlign w:val="center"/>
          </w:tcPr>
          <w:p w:rsidR="00FF7FC5" w:rsidRPr="00D03FF8" w:rsidRDefault="00FF7FC5" w:rsidP="00D03FF8">
            <w:pPr>
              <w:jc w:val="center"/>
              <w:rPr>
                <w:b/>
                <w:lang w:val="en-GB"/>
              </w:rPr>
            </w:pPr>
            <w:r w:rsidRPr="00D03FF8">
              <w:rPr>
                <w:b/>
                <w:lang w:val="en-GB"/>
              </w:rPr>
              <w:t>THE END OF THE ACADEMIC YEAR</w:t>
            </w:r>
          </w:p>
        </w:tc>
      </w:tr>
    </w:tbl>
    <w:p w:rsidR="00FF7FC5" w:rsidRDefault="00FF7FC5" w:rsidP="00D03FF8">
      <w:pPr>
        <w:jc w:val="center"/>
        <w:rPr>
          <w:sz w:val="28"/>
          <w:szCs w:val="28"/>
          <w:lang w:val="en-GB"/>
        </w:rPr>
      </w:pPr>
    </w:p>
    <w:p w:rsidR="00FF7FC5" w:rsidRDefault="00FF7FC5" w:rsidP="00D03FF8">
      <w:pPr>
        <w:jc w:val="center"/>
        <w:rPr>
          <w:sz w:val="28"/>
          <w:szCs w:val="28"/>
          <w:lang w:val="en-GB"/>
        </w:rPr>
      </w:pPr>
    </w:p>
    <w:p w:rsidR="00FF7FC5" w:rsidRPr="00AA1F5E" w:rsidRDefault="00FF7FC5" w:rsidP="00D03FF8">
      <w:pPr>
        <w:jc w:val="center"/>
        <w:rPr>
          <w:sz w:val="28"/>
          <w:szCs w:val="28"/>
          <w:lang w:val="en-GB"/>
        </w:rPr>
      </w:pPr>
      <w:r w:rsidRPr="00AA1F5E">
        <w:rPr>
          <w:sz w:val="28"/>
          <w:szCs w:val="28"/>
          <w:lang w:val="en-GB"/>
        </w:rPr>
        <w:t xml:space="preserve">Ridad ATİKOL           E.Eylem GÜRÜN </w:t>
      </w:r>
      <w:r>
        <w:rPr>
          <w:sz w:val="28"/>
          <w:szCs w:val="28"/>
          <w:lang w:val="en-GB"/>
        </w:rPr>
        <w:t xml:space="preserve">        </w:t>
      </w:r>
      <w:r w:rsidRPr="00AA1F5E">
        <w:rPr>
          <w:sz w:val="28"/>
          <w:szCs w:val="28"/>
          <w:lang w:val="en-GB"/>
        </w:rPr>
        <w:t xml:space="preserve">Yurdagül YILMAZ ŞAMASOR               Zeynep ÖZEKİNCİ </w:t>
      </w:r>
      <w:r>
        <w:rPr>
          <w:sz w:val="28"/>
          <w:szCs w:val="28"/>
          <w:lang w:val="en-GB"/>
        </w:rPr>
        <w:t xml:space="preserve">         </w:t>
      </w:r>
      <w:r w:rsidRPr="00AA1F5E">
        <w:rPr>
          <w:sz w:val="28"/>
          <w:szCs w:val="28"/>
          <w:lang w:val="en-GB"/>
        </w:rPr>
        <w:t>Ayhan ERSOY</w:t>
      </w:r>
    </w:p>
    <w:p w:rsidR="00FF7FC5" w:rsidRPr="00AA1F5E" w:rsidRDefault="00FF7FC5" w:rsidP="00D03FF8">
      <w:pPr>
        <w:jc w:val="center"/>
        <w:rPr>
          <w:sz w:val="28"/>
          <w:szCs w:val="28"/>
          <w:lang w:val="en-GB"/>
        </w:rPr>
      </w:pPr>
    </w:p>
    <w:p w:rsidR="00FF7FC5" w:rsidRPr="00AA1F5E" w:rsidRDefault="00FF7FC5" w:rsidP="00D03FF8">
      <w:pPr>
        <w:jc w:val="center"/>
        <w:rPr>
          <w:sz w:val="28"/>
          <w:szCs w:val="28"/>
          <w:lang w:val="en-GB"/>
        </w:rPr>
      </w:pPr>
      <w:r w:rsidRPr="00AA1F5E">
        <w:rPr>
          <w:sz w:val="28"/>
          <w:szCs w:val="28"/>
          <w:lang w:val="en-GB"/>
        </w:rPr>
        <w:t>İngilizce Dersi Öğretmenleri</w:t>
      </w:r>
    </w:p>
    <w:p w:rsidR="00FF7FC5" w:rsidRPr="00AA1F5E" w:rsidRDefault="00FF7FC5" w:rsidP="00D03FF8">
      <w:pPr>
        <w:jc w:val="center"/>
        <w:rPr>
          <w:sz w:val="28"/>
          <w:szCs w:val="28"/>
          <w:lang w:val="en-GB"/>
        </w:rPr>
      </w:pPr>
    </w:p>
    <w:p w:rsidR="00FF7FC5" w:rsidRDefault="00FF7FC5" w:rsidP="00D03FF8">
      <w:pPr>
        <w:jc w:val="cent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UYGUNDUR</w:t>
      </w:r>
    </w:p>
    <w:p w:rsidR="00FF7FC5" w:rsidRDefault="00FF7FC5" w:rsidP="00D03FF8">
      <w:pPr>
        <w:jc w:val="cent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19/09/2016</w:t>
      </w:r>
    </w:p>
    <w:p w:rsidR="00FF7FC5" w:rsidRDefault="00FF7FC5" w:rsidP="00D03FF8">
      <w:pPr>
        <w:jc w:val="center"/>
        <w:rPr>
          <w:sz w:val="22"/>
          <w:szCs w:val="22"/>
          <w:lang w:val="en-GB"/>
        </w:rPr>
      </w:pPr>
    </w:p>
    <w:p w:rsidR="00FF7FC5" w:rsidRDefault="00FF7FC5" w:rsidP="00792A15">
      <w:pPr>
        <w:jc w:val="right"/>
      </w:pP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FF7FC5" w:rsidRDefault="00FF7FC5" w:rsidP="00783173">
      <w:pPr>
        <w:jc w:val="right"/>
      </w:pPr>
      <w:r>
        <w:t xml:space="preserve"> </w:t>
      </w:r>
    </w:p>
    <w:sectPr w:rsidR="00FF7FC5" w:rsidSect="00D03FF8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A68A7"/>
    <w:multiLevelType w:val="hybridMultilevel"/>
    <w:tmpl w:val="FBF0C1F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D104EE"/>
    <w:multiLevelType w:val="hybridMultilevel"/>
    <w:tmpl w:val="9D007E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0282"/>
    <w:rsid w:val="000571BC"/>
    <w:rsid w:val="0009690A"/>
    <w:rsid w:val="000F659E"/>
    <w:rsid w:val="00104E9C"/>
    <w:rsid w:val="00122A6C"/>
    <w:rsid w:val="001711AF"/>
    <w:rsid w:val="00175F00"/>
    <w:rsid w:val="00197245"/>
    <w:rsid w:val="001E3731"/>
    <w:rsid w:val="001E37DD"/>
    <w:rsid w:val="002A3CCF"/>
    <w:rsid w:val="002E71CC"/>
    <w:rsid w:val="00300DC3"/>
    <w:rsid w:val="003318FD"/>
    <w:rsid w:val="00390F79"/>
    <w:rsid w:val="003A7FC8"/>
    <w:rsid w:val="003D20AF"/>
    <w:rsid w:val="00436339"/>
    <w:rsid w:val="00470E95"/>
    <w:rsid w:val="00495248"/>
    <w:rsid w:val="004E1EF2"/>
    <w:rsid w:val="00514A17"/>
    <w:rsid w:val="005562AC"/>
    <w:rsid w:val="0058378C"/>
    <w:rsid w:val="005A01D8"/>
    <w:rsid w:val="005A1625"/>
    <w:rsid w:val="005C4132"/>
    <w:rsid w:val="006A2864"/>
    <w:rsid w:val="006E689F"/>
    <w:rsid w:val="00783173"/>
    <w:rsid w:val="00792A15"/>
    <w:rsid w:val="007E6A3A"/>
    <w:rsid w:val="007F28D5"/>
    <w:rsid w:val="008503E7"/>
    <w:rsid w:val="0089039E"/>
    <w:rsid w:val="00995CCE"/>
    <w:rsid w:val="009B6A54"/>
    <w:rsid w:val="009F0013"/>
    <w:rsid w:val="00A7499A"/>
    <w:rsid w:val="00A8267B"/>
    <w:rsid w:val="00AA1F5E"/>
    <w:rsid w:val="00AC56B4"/>
    <w:rsid w:val="00B0195E"/>
    <w:rsid w:val="00B0558D"/>
    <w:rsid w:val="00B324F1"/>
    <w:rsid w:val="00B62B57"/>
    <w:rsid w:val="00D03FF8"/>
    <w:rsid w:val="00D47C79"/>
    <w:rsid w:val="00D76E46"/>
    <w:rsid w:val="00E25DAF"/>
    <w:rsid w:val="00ED0282"/>
    <w:rsid w:val="00FF7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282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D0282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ED0282"/>
    <w:rPr>
      <w:rFonts w:ascii="Arial" w:hAnsi="Arial" w:cs="Times New Roman"/>
      <w:b/>
      <w:bCs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ED028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D0282"/>
    <w:pPr>
      <w:ind w:left="720"/>
      <w:contextualSpacing/>
    </w:pPr>
  </w:style>
  <w:style w:type="paragraph" w:styleId="NoSpacing">
    <w:name w:val="No Spacing"/>
    <w:uiPriority w:val="99"/>
    <w:qFormat/>
    <w:rsid w:val="00ED0282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ED028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1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12</Pages>
  <Words>2532</Words>
  <Characters>14437</Characters>
  <Application>Microsoft Office Outlook</Application>
  <DocSecurity>0</DocSecurity>
  <Lines>0</Lines>
  <Paragraphs>0</Paragraphs>
  <ScaleCrop>false</ScaleCrop>
  <Company>Gazi İlkögretim Okulu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BİRSEN</cp:lastModifiedBy>
  <cp:revision>3</cp:revision>
  <dcterms:created xsi:type="dcterms:W3CDTF">2016-09-04T17:34:00Z</dcterms:created>
  <dcterms:modified xsi:type="dcterms:W3CDTF">2016-09-07T17:48:00Z</dcterms:modified>
</cp:coreProperties>
</file>