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1D" w:rsidRPr="001C1014" w:rsidRDefault="0034661D" w:rsidP="001C101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..........................</w:t>
      </w:r>
      <w:r w:rsidRPr="001C1014">
        <w:rPr>
          <w:b/>
          <w:bCs/>
          <w:sz w:val="20"/>
          <w:szCs w:val="20"/>
        </w:rPr>
        <w:t xml:space="preserve"> ORTAOKULU</w:t>
      </w:r>
    </w:p>
    <w:p w:rsidR="0034661D" w:rsidRPr="001C1014" w:rsidRDefault="0034661D" w:rsidP="001C1014">
      <w:pPr>
        <w:jc w:val="center"/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BİLİŞİM TEKNOLOJİLERİ</w:t>
      </w:r>
    </w:p>
    <w:p w:rsidR="0034661D" w:rsidRPr="001C1014" w:rsidRDefault="0034661D" w:rsidP="001C1014">
      <w:pPr>
        <w:jc w:val="center"/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5.SINIF 2.DÖNEM 1.YAZILI SINAVI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ADI: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SOYADI:</w:t>
      </w:r>
    </w:p>
    <w:p w:rsidR="0034661D" w:rsidRPr="001C1014" w:rsidRDefault="0034661D" w:rsidP="00BD080B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NUMARASI:SORULAR</w:t>
      </w: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>Çoklu ortam; metin, görüntü, grafik, çizim, ses, video ve animasyonların bilgisayarda  gösterilmesi, dosyalarda saklanması, bilgisayar ağından iletilmesi ve sayısal olarak işlenmesi ile ilgili bir kavramdır.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1.Aşağıdaki sitelerden hangisi çoklu ortam sitelerinden biri değildir?</w:t>
      </w:r>
    </w:p>
    <w:p w:rsidR="0034661D" w:rsidRPr="001C1014" w:rsidRDefault="0034661D" w:rsidP="001C1014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34661D" w:rsidRPr="001C1014" w:rsidRDefault="0034661D" w:rsidP="001C1014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Flickr</w:t>
      </w:r>
    </w:p>
    <w:p w:rsidR="0034661D" w:rsidRPr="001C1014" w:rsidRDefault="0034661D" w:rsidP="001C1014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Facebook</w:t>
      </w:r>
    </w:p>
    <w:p w:rsidR="0034661D" w:rsidRPr="001C1014" w:rsidRDefault="0034661D" w:rsidP="001C1014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Mozilla</w:t>
      </w:r>
    </w:p>
    <w:p w:rsidR="0034661D" w:rsidRDefault="0034661D">
      <w:pPr>
        <w:rPr>
          <w:sz w:val="20"/>
          <w:szCs w:val="20"/>
        </w:rPr>
      </w:pPr>
    </w:p>
    <w:p w:rsidR="0034661D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>
        <w:rPr>
          <w:sz w:val="20"/>
          <w:szCs w:val="20"/>
        </w:rPr>
        <w:t>Ü</w:t>
      </w:r>
      <w:r w:rsidRPr="001C1014">
        <w:rPr>
          <w:sz w:val="20"/>
          <w:szCs w:val="20"/>
        </w:rPr>
        <w:t xml:space="preserve">ç Amerikalı iş arkadaşının (Chad Hurley  Steve Chen ve Jawed Karim) eğlence için açtıkları daha sonra Google tarafından satın alınan, kısaca "Video  Paylaşım Sitesi"  olarak  adlandırabileceğimiz  bir  web sitesidir. 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2.Yukarıda bahsedilen site aşağıdakilerden hangisidir?</w:t>
      </w:r>
    </w:p>
    <w:p w:rsidR="0034661D" w:rsidRPr="001C1014" w:rsidRDefault="0034661D" w:rsidP="001C1014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Facebook</w:t>
      </w:r>
    </w:p>
    <w:p w:rsidR="0034661D" w:rsidRPr="001C1014" w:rsidRDefault="0034661D" w:rsidP="001C1014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Yandex</w:t>
      </w:r>
    </w:p>
    <w:p w:rsidR="0034661D" w:rsidRPr="001C1014" w:rsidRDefault="0034661D" w:rsidP="001C1014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34661D" w:rsidRPr="001C1014" w:rsidRDefault="0034661D" w:rsidP="001C1014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Twitter</w:t>
      </w:r>
    </w:p>
    <w:p w:rsidR="0034661D" w:rsidRDefault="0034661D">
      <w:pPr>
        <w:rPr>
          <w:sz w:val="20"/>
          <w:szCs w:val="20"/>
        </w:rPr>
      </w:pPr>
    </w:p>
    <w:p w:rsidR="0034661D" w:rsidRDefault="0034661D">
      <w:pPr>
        <w:rPr>
          <w:sz w:val="20"/>
          <w:szCs w:val="20"/>
        </w:rPr>
      </w:pPr>
    </w:p>
    <w:p w:rsidR="0034661D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Proje çalışması merak ve gözlem ile başlar.  Çevremizde pek çok varlık var ve çevremizde pek çok değişiklik oluyor. 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3.Bir proje hazırlamak istersen yapacağımız ilk basamak aşağıdakilerden hangisidir?</w:t>
      </w:r>
    </w:p>
    <w:p w:rsidR="0034661D" w:rsidRPr="001C1014" w:rsidRDefault="0034661D" w:rsidP="001C1014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Bilimsel Yöntem Seçmek</w:t>
      </w:r>
    </w:p>
    <w:p w:rsidR="0034661D" w:rsidRPr="001C1014" w:rsidRDefault="0034661D" w:rsidP="001C1014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Bilgi Toplamak</w:t>
      </w:r>
    </w:p>
    <w:p w:rsidR="0034661D" w:rsidRPr="001C1014" w:rsidRDefault="0034661D" w:rsidP="001C1014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Konu Seçmek</w:t>
      </w:r>
    </w:p>
    <w:p w:rsidR="0034661D" w:rsidRPr="001C1014" w:rsidRDefault="0034661D" w:rsidP="001C1014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Rapor Yazmak</w:t>
      </w:r>
    </w:p>
    <w:p w:rsidR="0034661D" w:rsidRPr="001C1014" w:rsidRDefault="0034661D">
      <w:pPr>
        <w:rPr>
          <w:sz w:val="20"/>
          <w:szCs w:val="20"/>
        </w:rPr>
      </w:pPr>
    </w:p>
    <w:p w:rsidR="0034661D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>Bilginin toplanmasını, işlemesini, depolanmasını, ağlar aracılığı ile bir yerden bir yere iletilmesini sağlayan iletişim ve bilgisayar teknolojilerini de kapsayan bütün teknolojiler "………………………" olarak adlandırılmaktadır.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4.Yukarıda boş bırakılan yere aşağıdakilerden hangisi gelmelidir?</w:t>
      </w:r>
    </w:p>
    <w:p w:rsidR="0034661D" w:rsidRPr="001C1014" w:rsidRDefault="0034661D" w:rsidP="001C1014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Web tarayıcıları</w:t>
      </w:r>
    </w:p>
    <w:p w:rsidR="0034661D" w:rsidRPr="001C1014" w:rsidRDefault="0034661D" w:rsidP="001C1014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Eklentiler</w:t>
      </w:r>
    </w:p>
    <w:p w:rsidR="0034661D" w:rsidRPr="001C1014" w:rsidRDefault="0034661D" w:rsidP="001C1014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34661D" w:rsidRPr="001C1014" w:rsidRDefault="0034661D" w:rsidP="001C1014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34661D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>Kullanıcıların internete girmek için kullandıkları yazılımlardır.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5.Yukarıda bahsedilen programlar aşağıdakilerden hangisidir?</w:t>
      </w:r>
    </w:p>
    <w:p w:rsidR="0034661D" w:rsidRPr="001C1014" w:rsidRDefault="0034661D" w:rsidP="001C1014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Eklentiler</w:t>
      </w:r>
    </w:p>
    <w:p w:rsidR="0034661D" w:rsidRPr="001C1014" w:rsidRDefault="0034661D" w:rsidP="001C1014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Web Tarayıcıları</w:t>
      </w:r>
    </w:p>
    <w:p w:rsidR="0034661D" w:rsidRPr="001C1014" w:rsidRDefault="0034661D" w:rsidP="001C1014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34661D" w:rsidRPr="001C1014" w:rsidRDefault="0034661D" w:rsidP="001C1014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>“Zehra bilgisayarından Youtube sitesine girerek çizgifilm seyretmektedir. Zehra, youtube sitesindeki çizgifilmi bilgisayarına indirmek istemektedir. Böylece internet olmadığı zamanlarda da indirmiş olduğu çizgifilmi seyredebilir.”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6.Buna göre Zehra’nın youtube sitesindeki videoyu indirebilmesi için tarayıcıya hangi programı indirmesi gerekmektedir?</w:t>
      </w:r>
    </w:p>
    <w:p w:rsidR="0034661D" w:rsidRPr="001C1014" w:rsidRDefault="0034661D" w:rsidP="001C1014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Ansiklopediler</w:t>
      </w:r>
    </w:p>
    <w:p w:rsidR="0034661D" w:rsidRPr="001C1014" w:rsidRDefault="0034661D" w:rsidP="001C1014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Eklentiler </w:t>
      </w:r>
    </w:p>
    <w:p w:rsidR="0034661D" w:rsidRPr="001C1014" w:rsidRDefault="0034661D" w:rsidP="001C1014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34661D" w:rsidRPr="001C1014" w:rsidRDefault="0034661D" w:rsidP="001C1014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>………………………dünyadaki hemen hemen tüm web sitelerinin listelendiği, kategorilere  ayrılmış, aradığımız bilgileri en kısa yoldan ve hızlı bir şekilde ulaşmamızı sağlayan web siteleridir.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7.Yukarıda boş bırakılan yere aşağıdakilerden hangisi gelmelidir?</w:t>
      </w:r>
    </w:p>
    <w:p w:rsidR="0034661D" w:rsidRPr="001C1014" w:rsidRDefault="0034661D" w:rsidP="001C1014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34661D" w:rsidRPr="001C1014" w:rsidRDefault="0034661D" w:rsidP="001C1014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34661D" w:rsidRPr="001C1014" w:rsidRDefault="0034661D" w:rsidP="001C1014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34661D" w:rsidRPr="001C1014" w:rsidRDefault="0034661D" w:rsidP="001C1014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Çevrimiçi kütüphaneler</w:t>
      </w:r>
    </w:p>
    <w:p w:rsidR="0034661D" w:rsidRPr="001C1014" w:rsidRDefault="0034661D">
      <w:pPr>
        <w:rPr>
          <w:sz w:val="20"/>
          <w:szCs w:val="20"/>
        </w:rPr>
      </w:pPr>
    </w:p>
    <w:p w:rsidR="0034661D" w:rsidRDefault="0034661D">
      <w:pPr>
        <w:rPr>
          <w:sz w:val="20"/>
          <w:szCs w:val="20"/>
        </w:rPr>
      </w:pPr>
    </w:p>
    <w:p w:rsidR="0034661D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>Herhangi bir konuda bilgi edinmemiz gerektiğinde, çoğu zaman evimizdeki ansiklopedi ciltlerinden yardım almayı deneriz. Bu ciltlerin arasında bulunmayacak bir bilgi neredeyse yoktur.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8.Yukarıda bahsedilen kavram aşağıdakilerden hangisidir?</w:t>
      </w:r>
    </w:p>
    <w:p w:rsidR="0034661D" w:rsidRPr="001C1014" w:rsidRDefault="0034661D" w:rsidP="001C1014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Çevrimiçi kütüphaneler</w:t>
      </w:r>
    </w:p>
    <w:p w:rsidR="0034661D" w:rsidRPr="001C1014" w:rsidRDefault="0034661D" w:rsidP="001C1014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34661D" w:rsidRPr="001C1014" w:rsidRDefault="0034661D" w:rsidP="001C1014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Ansiklopediler</w:t>
      </w:r>
    </w:p>
    <w:p w:rsidR="0034661D" w:rsidRPr="001C1014" w:rsidRDefault="0034661D" w:rsidP="001C1014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Wikipedia</w:t>
      </w: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Genel olarak ziyaret edilen ortamda istenilen bir yöne bakabilme ve  ilerleme veya sabit bir noktadan çevreyi izleme (panoramik) olarak </w:t>
      </w:r>
      <w:r>
        <w:rPr>
          <w:sz w:val="20"/>
          <w:szCs w:val="20"/>
        </w:rPr>
        <w:t>tanımlanabilir.</w:t>
      </w: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9.Yukarıda bahsedilen kavram aşağıdakilerden hangisidir?</w:t>
      </w:r>
    </w:p>
    <w:p w:rsidR="0034661D" w:rsidRPr="001C1014" w:rsidRDefault="0034661D" w:rsidP="001C1014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34661D" w:rsidRPr="001C1014" w:rsidRDefault="0034661D" w:rsidP="001C1014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Sanal müzeler</w:t>
      </w:r>
    </w:p>
    <w:p w:rsidR="0034661D" w:rsidRPr="001C1014" w:rsidRDefault="0034661D" w:rsidP="001C1014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34661D" w:rsidRDefault="0034661D" w:rsidP="001C1014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Fotoğraf makinesi</w:t>
      </w:r>
    </w:p>
    <w:p w:rsidR="0034661D" w:rsidRPr="001C1014" w:rsidRDefault="0034661D" w:rsidP="001C1014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10.Bilgisayarda yazı yazmamızı sağlayan program aşağıdakilerden hangisidir?</w:t>
      </w:r>
    </w:p>
    <w:p w:rsidR="0034661D" w:rsidRPr="001C1014" w:rsidRDefault="0034661D" w:rsidP="001C1014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Power point</w:t>
      </w:r>
    </w:p>
    <w:p w:rsidR="0034661D" w:rsidRPr="001C1014" w:rsidRDefault="0034661D" w:rsidP="001C1014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Excel</w:t>
      </w:r>
    </w:p>
    <w:p w:rsidR="0034661D" w:rsidRPr="001C1014" w:rsidRDefault="0034661D" w:rsidP="001C1014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Microsoft Office Word</w:t>
      </w:r>
    </w:p>
    <w:p w:rsidR="0034661D" w:rsidRDefault="0034661D" w:rsidP="001C1014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Windows media player</w:t>
      </w:r>
    </w:p>
    <w:p w:rsidR="0034661D" w:rsidRPr="001C1014" w:rsidRDefault="0034661D" w:rsidP="001C1014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11.Aşağıdakilerden hangisi bir arama motoru değildir?</w:t>
      </w:r>
    </w:p>
    <w:p w:rsidR="0034661D" w:rsidRPr="001C1014" w:rsidRDefault="0034661D" w:rsidP="001C1014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Google</w:t>
      </w:r>
    </w:p>
    <w:p w:rsidR="0034661D" w:rsidRPr="001C1014" w:rsidRDefault="0034661D" w:rsidP="001C1014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Yandex</w:t>
      </w:r>
    </w:p>
    <w:p w:rsidR="0034661D" w:rsidRPr="001C1014" w:rsidRDefault="0034661D" w:rsidP="001C1014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Ask.com</w:t>
      </w:r>
    </w:p>
    <w:p w:rsidR="0034661D" w:rsidRPr="001C1014" w:rsidRDefault="0034661D" w:rsidP="001C1014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Mozilla</w:t>
      </w: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b/>
          <w:bCs/>
          <w:sz w:val="20"/>
          <w:szCs w:val="20"/>
        </w:rPr>
      </w:pPr>
      <w:r w:rsidRPr="001C1014">
        <w:rPr>
          <w:b/>
          <w:bCs/>
          <w:sz w:val="20"/>
          <w:szCs w:val="20"/>
        </w:rPr>
        <w:t>12.Aşağıdakilerden hangisi bir tarayıcı değildir?</w:t>
      </w:r>
    </w:p>
    <w:p w:rsidR="0034661D" w:rsidRPr="001C1014" w:rsidRDefault="0034661D" w:rsidP="001C101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İnternet Explorer</w:t>
      </w:r>
    </w:p>
    <w:p w:rsidR="0034661D" w:rsidRPr="001C1014" w:rsidRDefault="0034661D" w:rsidP="001C101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Mozilla firefox</w:t>
      </w:r>
    </w:p>
    <w:p w:rsidR="0034661D" w:rsidRPr="001C1014" w:rsidRDefault="0034661D" w:rsidP="001C101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Yahoo</w:t>
      </w:r>
    </w:p>
    <w:p w:rsidR="0034661D" w:rsidRDefault="0034661D" w:rsidP="001C1014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Opera</w:t>
      </w:r>
    </w:p>
    <w:p w:rsidR="0034661D" w:rsidRPr="00E85FD4" w:rsidRDefault="0034661D" w:rsidP="00E85FD4">
      <w:pPr>
        <w:rPr>
          <w:b/>
          <w:bCs/>
          <w:sz w:val="20"/>
          <w:szCs w:val="20"/>
        </w:rPr>
      </w:pPr>
      <w:r w:rsidRPr="00E85FD4">
        <w:rPr>
          <w:b/>
          <w:bCs/>
          <w:sz w:val="20"/>
          <w:szCs w:val="20"/>
        </w:rPr>
        <w:t>13.</w:t>
      </w:r>
      <w:r>
        <w:rPr>
          <w:b/>
          <w:bCs/>
          <w:sz w:val="20"/>
          <w:szCs w:val="20"/>
        </w:rPr>
        <w:t xml:space="preserve">Bilgisayarda yazı yazarken büyük harf küçük harf değişimini sağlayan tuş aşağıdakilerden hangisidir </w:t>
      </w:r>
      <w:r w:rsidRPr="00E85FD4">
        <w:rPr>
          <w:b/>
          <w:bCs/>
          <w:sz w:val="20"/>
          <w:szCs w:val="20"/>
        </w:rPr>
        <w:t>?</w:t>
      </w:r>
    </w:p>
    <w:p w:rsidR="0034661D" w:rsidRPr="00E85FD4" w:rsidRDefault="0034661D" w:rsidP="00E85FD4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Enter</w:t>
      </w:r>
    </w:p>
    <w:p w:rsidR="0034661D" w:rsidRPr="00E85FD4" w:rsidRDefault="0034661D" w:rsidP="00E85FD4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ESC</w:t>
      </w:r>
    </w:p>
    <w:p w:rsidR="0034661D" w:rsidRPr="00E85FD4" w:rsidRDefault="0034661D" w:rsidP="00E85FD4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Home</w:t>
      </w:r>
    </w:p>
    <w:p w:rsidR="0034661D" w:rsidRPr="00E85FD4" w:rsidRDefault="0034661D" w:rsidP="00E85FD4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E85FD4">
        <w:rPr>
          <w:sz w:val="20"/>
          <w:szCs w:val="20"/>
        </w:rPr>
        <w:t>Caps lock</w:t>
      </w: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>Kaan öğretmen, Sanal Müze konusunu işlerken öğrencilerin Sanal Müze konusunu daha iyi kavrayabilmeleri için sınıfa bir cihaz getirmiştir. Bu cihazı öğrenciler gözlerine takarak, 3 boyutlu olarak sanal dünyayı keşfetmişlerdir. Bunun sonucunda sanal müze konusunu daha iyi anlamışlardır.</w:t>
      </w:r>
    </w:p>
    <w:p w:rsidR="0034661D" w:rsidRPr="001C1014" w:rsidRDefault="0034661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14</w:t>
      </w:r>
      <w:r w:rsidRPr="001C1014">
        <w:rPr>
          <w:b/>
          <w:bCs/>
          <w:sz w:val="20"/>
          <w:szCs w:val="20"/>
        </w:rPr>
        <w:t>.Yukarıda bahsedilen Kaan öğretmenin sınıfa getirmiş olduğu cihaz aşağıdakilerden hangisidir?</w:t>
      </w:r>
    </w:p>
    <w:p w:rsidR="0034661D" w:rsidRPr="001C1014" w:rsidRDefault="0034661D" w:rsidP="001C1014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3 boyutlu gözlük</w:t>
      </w:r>
    </w:p>
    <w:p w:rsidR="0034661D" w:rsidRPr="001C1014" w:rsidRDefault="0034661D" w:rsidP="001C1014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Sanal Gerçeklik Gözlüğü</w:t>
      </w:r>
    </w:p>
    <w:p w:rsidR="0034661D" w:rsidRPr="001C1014" w:rsidRDefault="0034661D" w:rsidP="001C1014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Güneş gözlüğü</w:t>
      </w:r>
    </w:p>
    <w:p w:rsidR="0034661D" w:rsidRPr="001C1014" w:rsidRDefault="0034661D" w:rsidP="001C1014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Akıllı saat</w:t>
      </w:r>
    </w:p>
    <w:p w:rsidR="0034661D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>Aynı mesajdan çok sayıda göndererek bir mail  adresini, forumu vb. boğmaya …………adı verilir.</w:t>
      </w:r>
    </w:p>
    <w:p w:rsidR="0034661D" w:rsidRPr="001C1014" w:rsidRDefault="0034661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15</w:t>
      </w:r>
      <w:r w:rsidRPr="001C1014">
        <w:rPr>
          <w:b/>
          <w:bCs/>
          <w:sz w:val="20"/>
          <w:szCs w:val="20"/>
        </w:rPr>
        <w:t>.Yukarıda boş bırakılan yere aşağıdakilerden hangisi gelmelidir?</w:t>
      </w:r>
    </w:p>
    <w:p w:rsidR="0034661D" w:rsidRPr="001C1014" w:rsidRDefault="0034661D" w:rsidP="001C1014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Casus yazılım</w:t>
      </w:r>
    </w:p>
    <w:p w:rsidR="0034661D" w:rsidRPr="001C1014" w:rsidRDefault="0034661D" w:rsidP="001C1014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Truva atı</w:t>
      </w:r>
    </w:p>
    <w:p w:rsidR="0034661D" w:rsidRPr="001C1014" w:rsidRDefault="0034661D" w:rsidP="001C1014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Spam yapmak</w:t>
      </w:r>
    </w:p>
    <w:p w:rsidR="0034661D" w:rsidRPr="001C1014" w:rsidRDefault="0034661D" w:rsidP="001C1014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Adware</w:t>
      </w:r>
    </w:p>
    <w:p w:rsidR="0034661D" w:rsidRPr="001C1014" w:rsidRDefault="0034661D">
      <w:pPr>
        <w:rPr>
          <w:sz w:val="20"/>
          <w:szCs w:val="20"/>
        </w:rPr>
      </w:pPr>
    </w:p>
    <w:p w:rsidR="0034661D" w:rsidRPr="001C1014" w:rsidRDefault="0034661D">
      <w:pPr>
        <w:rPr>
          <w:sz w:val="20"/>
          <w:szCs w:val="20"/>
        </w:rPr>
      </w:pPr>
      <w:r w:rsidRPr="001C1014">
        <w:rPr>
          <w:sz w:val="20"/>
          <w:szCs w:val="20"/>
        </w:rPr>
        <w:t>…………………………kullanıcının izniyle veya izni dışında bilgisayara yüklenen ve kullanıcı,  (örneğin webde gezdiği sayfalar, vb.) ya da bilgisayar hakkında bilgi toplayıp bunları uzaktaki bir kullanıcıya gönderen bir program türüdür.</w:t>
      </w:r>
    </w:p>
    <w:p w:rsidR="0034661D" w:rsidRPr="001C1014" w:rsidRDefault="0034661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16</w:t>
      </w:r>
      <w:r w:rsidRPr="001C1014">
        <w:rPr>
          <w:b/>
          <w:bCs/>
          <w:sz w:val="20"/>
          <w:szCs w:val="20"/>
        </w:rPr>
        <w:t>.Yukarıda boş bırakılan yere aşağıdakilerden hangisi gelmelidir?</w:t>
      </w:r>
    </w:p>
    <w:p w:rsidR="0034661D" w:rsidRPr="001C1014" w:rsidRDefault="0034661D" w:rsidP="001C101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>Spam</w:t>
      </w:r>
    </w:p>
    <w:p w:rsidR="0034661D" w:rsidRPr="001C1014" w:rsidRDefault="0034661D" w:rsidP="001C101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>Adware</w:t>
      </w:r>
    </w:p>
    <w:p w:rsidR="0034661D" w:rsidRPr="001C1014" w:rsidRDefault="0034661D" w:rsidP="001C101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Truva atı </w:t>
      </w:r>
    </w:p>
    <w:p w:rsidR="0034661D" w:rsidRPr="001C1014" w:rsidRDefault="0034661D" w:rsidP="001C101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>Casus yazılım</w:t>
      </w:r>
    </w:p>
    <w:p w:rsidR="0034661D" w:rsidRPr="001C1014" w:rsidRDefault="0034661D" w:rsidP="001B1E2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17</w:t>
      </w:r>
      <w:r w:rsidRPr="001C1014">
        <w:rPr>
          <w:b/>
          <w:bCs/>
          <w:sz w:val="20"/>
          <w:szCs w:val="20"/>
        </w:rPr>
        <w:t>. Teknolojinin yararları nelerdir?</w:t>
      </w:r>
    </w:p>
    <w:p w:rsidR="0034661D" w:rsidRDefault="0034661D" w:rsidP="001B1E26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/>
          <w:bCs/>
          <w:sz w:val="20"/>
          <w:szCs w:val="20"/>
        </w:rPr>
        <w:t>18</w:t>
      </w:r>
      <w:r w:rsidRPr="001C1014">
        <w:rPr>
          <w:b/>
          <w:bCs/>
          <w:sz w:val="20"/>
          <w:szCs w:val="20"/>
        </w:rPr>
        <w:t>. Teknolojinin zararları nelerdir?</w:t>
      </w:r>
    </w:p>
    <w:p w:rsidR="0034661D" w:rsidRDefault="0034661D">
      <w:pPr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    </w:t>
      </w:r>
    </w:p>
    <w:p w:rsidR="0034661D" w:rsidRPr="00E85FD4" w:rsidRDefault="0034661D">
      <w:pPr>
        <w:rPr>
          <w:b/>
          <w:bCs/>
          <w:i/>
          <w:iCs/>
          <w:sz w:val="20"/>
          <w:szCs w:val="20"/>
        </w:rPr>
      </w:pPr>
      <w:r w:rsidRPr="00E85FD4">
        <w:rPr>
          <w:b/>
          <w:bCs/>
          <w:i/>
          <w:iCs/>
          <w:sz w:val="20"/>
          <w:szCs w:val="20"/>
        </w:rPr>
        <w:t xml:space="preserve">Not: Test soruları 5’ler puan, son 2 soru ise 10’ar puandır. Başarılar Diliyorum </w:t>
      </w:r>
      <w:bookmarkStart w:id="0" w:name="_GoBack"/>
      <w:bookmarkEnd w:id="0"/>
    </w:p>
    <w:p w:rsidR="0034661D" w:rsidRPr="001C1014" w:rsidRDefault="0034661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……………….</w:t>
      </w:r>
    </w:p>
    <w:sectPr w:rsidR="0034661D" w:rsidRPr="001C1014" w:rsidSect="001C101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26F"/>
    <w:multiLevelType w:val="hybridMultilevel"/>
    <w:tmpl w:val="FEF0DE9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27EFD"/>
    <w:multiLevelType w:val="hybridMultilevel"/>
    <w:tmpl w:val="24FAEA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1ADD"/>
    <w:multiLevelType w:val="hybridMultilevel"/>
    <w:tmpl w:val="AB0673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E793F"/>
    <w:multiLevelType w:val="hybridMultilevel"/>
    <w:tmpl w:val="953494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921E2"/>
    <w:multiLevelType w:val="hybridMultilevel"/>
    <w:tmpl w:val="2F8A396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71BB7"/>
    <w:multiLevelType w:val="hybridMultilevel"/>
    <w:tmpl w:val="062878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41795"/>
    <w:multiLevelType w:val="hybridMultilevel"/>
    <w:tmpl w:val="DE40E55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84C8F"/>
    <w:multiLevelType w:val="hybridMultilevel"/>
    <w:tmpl w:val="A24476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75739"/>
    <w:multiLevelType w:val="hybridMultilevel"/>
    <w:tmpl w:val="DDF490D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306E1"/>
    <w:multiLevelType w:val="hybridMultilevel"/>
    <w:tmpl w:val="075839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77B77"/>
    <w:multiLevelType w:val="hybridMultilevel"/>
    <w:tmpl w:val="8EB2BC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72EB4"/>
    <w:multiLevelType w:val="hybridMultilevel"/>
    <w:tmpl w:val="C89C7C0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371E4"/>
    <w:multiLevelType w:val="hybridMultilevel"/>
    <w:tmpl w:val="EAAC7D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759C7"/>
    <w:multiLevelType w:val="hybridMultilevel"/>
    <w:tmpl w:val="E88024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BF2EF6"/>
    <w:multiLevelType w:val="hybridMultilevel"/>
    <w:tmpl w:val="BFB8955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BB333D"/>
    <w:multiLevelType w:val="hybridMultilevel"/>
    <w:tmpl w:val="B106C9F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4"/>
  </w:num>
  <w:num w:numId="5">
    <w:abstractNumId w:val="12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6"/>
  </w:num>
  <w:num w:numId="14">
    <w:abstractNumId w:val="0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C1B"/>
    <w:rsid w:val="00096AF4"/>
    <w:rsid w:val="000E0D33"/>
    <w:rsid w:val="001B1E26"/>
    <w:rsid w:val="001C1014"/>
    <w:rsid w:val="0034661D"/>
    <w:rsid w:val="004A0F0B"/>
    <w:rsid w:val="00522357"/>
    <w:rsid w:val="007043CD"/>
    <w:rsid w:val="00991C1B"/>
    <w:rsid w:val="00BD080B"/>
    <w:rsid w:val="00C81C87"/>
    <w:rsid w:val="00CB084C"/>
    <w:rsid w:val="00E27EE7"/>
    <w:rsid w:val="00E73398"/>
    <w:rsid w:val="00E8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EE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1014"/>
    <w:pPr>
      <w:ind w:left="720"/>
    </w:pPr>
  </w:style>
  <w:style w:type="character" w:styleId="Hyperlink">
    <w:name w:val="Hyperlink"/>
    <w:basedOn w:val="DefaultParagraphFont"/>
    <w:uiPriority w:val="99"/>
    <w:rsid w:val="00096AF4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3</Pages>
  <Words>728</Words>
  <Characters>4152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 Günay</dc:creator>
  <cp:keywords/>
  <dc:description/>
  <cp:lastModifiedBy>Edanur</cp:lastModifiedBy>
  <cp:revision>2</cp:revision>
  <dcterms:created xsi:type="dcterms:W3CDTF">2018-02-04T12:14:00Z</dcterms:created>
  <dcterms:modified xsi:type="dcterms:W3CDTF">2018-02-04T12:14:00Z</dcterms:modified>
</cp:coreProperties>
</file>