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EF" w:rsidRDefault="00525FEF" w:rsidP="00CE63C0">
      <w:pPr>
        <w:spacing w:after="0" w:line="240" w:lineRule="auto"/>
        <w:rPr>
          <w:rFonts w:cs="Times New Roman"/>
          <w:b/>
          <w:bCs/>
        </w:rPr>
      </w:pPr>
    </w:p>
    <w:p w:rsidR="00525FEF" w:rsidRPr="00EF148B" w:rsidRDefault="00525FEF" w:rsidP="00CE63C0">
      <w:pPr>
        <w:spacing w:after="0" w:line="240" w:lineRule="auto"/>
        <w:rPr>
          <w:rFonts w:cs="Times New Roman"/>
          <w:b/>
          <w:bCs/>
        </w:rPr>
      </w:pPr>
      <w:r>
        <w:rPr>
          <w:b/>
          <w:bCs/>
        </w:rPr>
        <w:t>AD-SOYAD :</w:t>
      </w:r>
    </w:p>
    <w:p w:rsidR="00525FEF" w:rsidRDefault="00525FEF" w:rsidP="00CE63C0">
      <w:pPr>
        <w:spacing w:after="0" w:line="240" w:lineRule="auto"/>
        <w:rPr>
          <w:rFonts w:cs="Times New Roman"/>
          <w:b/>
          <w:bCs/>
        </w:rPr>
      </w:pPr>
    </w:p>
    <w:p w:rsidR="00525FEF" w:rsidRPr="00EF148B" w:rsidRDefault="00525FEF" w:rsidP="00CE63C0">
      <w:pPr>
        <w:spacing w:after="0" w:line="240" w:lineRule="auto"/>
        <w:rPr>
          <w:rFonts w:cs="Times New Roman"/>
          <w:b/>
          <w:bCs/>
        </w:rPr>
      </w:pPr>
      <w:r>
        <w:rPr>
          <w:b/>
          <w:bCs/>
        </w:rPr>
        <w:t>SINIF-NUMARA :</w:t>
      </w:r>
    </w:p>
    <w:p w:rsidR="00525FEF" w:rsidRDefault="00525FEF" w:rsidP="00CE63C0">
      <w:pPr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2017-2018 EĞ</w:t>
      </w:r>
      <w:r w:rsidRPr="00EF434E">
        <w:rPr>
          <w:b/>
          <w:bCs/>
          <w:sz w:val="28"/>
          <w:szCs w:val="28"/>
        </w:rPr>
        <w:t>İTİM-ÖĞRETİM YILI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ÇİLEKLİ ORTAOKULU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F148B">
        <w:rPr>
          <w:b/>
          <w:bCs/>
          <w:sz w:val="28"/>
          <w:szCs w:val="28"/>
          <w:u w:val="single"/>
        </w:rPr>
        <w:t>I. DÖNEM I</w:t>
      </w:r>
      <w:r>
        <w:rPr>
          <w:b/>
          <w:bCs/>
          <w:sz w:val="28"/>
          <w:szCs w:val="28"/>
          <w:u w:val="single"/>
        </w:rPr>
        <w:t>I</w:t>
      </w:r>
      <w:r w:rsidRPr="00EF148B">
        <w:rPr>
          <w:b/>
          <w:bCs/>
          <w:sz w:val="28"/>
          <w:szCs w:val="28"/>
          <w:u w:val="single"/>
        </w:rPr>
        <w:t>. YAZILI SORULARI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4. Allah’ın bir  ve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r>
        <w:rPr>
          <w:sz w:val="24"/>
          <w:szCs w:val="24"/>
        </w:rPr>
        <w:t>Allahüs samed</w:t>
      </w:r>
      <w:r>
        <w:rPr>
          <w:b/>
          <w:bCs/>
          <w:sz w:val="24"/>
          <w:szCs w:val="24"/>
        </w:rPr>
        <w:t>” ayetinde geçen “samed”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değerlendirelemez?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salih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…………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Kifaye”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12. Aşağıdaki ibadetlerden hangisi farz-ı kifayedir?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namazı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namazı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…………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Zekat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Zekat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Zekat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………….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Zekat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kifaye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3187F">
        <w:rPr>
          <w:rFonts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70.75pt;height:321pt;visibility:visible">
            <v:imagedata r:id="rId4" o:title=""/>
          </v:shape>
        </w:pic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8027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>BAŞARILAR…</w:t>
      </w:r>
    </w:p>
    <w:p w:rsidR="00525FEF" w:rsidRPr="00326DA3" w:rsidRDefault="00525FEF" w:rsidP="008502B8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jc w:val="both"/>
        <w:rPr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Not: </w:t>
      </w:r>
      <w:r>
        <w:rPr>
          <w:sz w:val="24"/>
          <w:szCs w:val="24"/>
        </w:rPr>
        <w:t>Her soru 5</w:t>
      </w:r>
      <w:r w:rsidRPr="00326DA3">
        <w:rPr>
          <w:sz w:val="24"/>
          <w:szCs w:val="24"/>
        </w:rPr>
        <w:t xml:space="preserve"> puan</w:t>
      </w:r>
      <w:r>
        <w:rPr>
          <w:sz w:val="24"/>
          <w:szCs w:val="24"/>
        </w:rPr>
        <w:t>dır</w:t>
      </w:r>
      <w:r w:rsidRPr="00326DA3">
        <w:rPr>
          <w:sz w:val="24"/>
          <w:szCs w:val="24"/>
        </w:rPr>
        <w:t>.</w:t>
      </w:r>
    </w:p>
    <w:p w:rsidR="00525FEF" w:rsidRPr="00326DA3" w:rsidRDefault="00525FEF" w:rsidP="008502B8">
      <w:pPr>
        <w:spacing w:after="0" w:line="240" w:lineRule="auto"/>
        <w:jc w:val="both"/>
        <w:rPr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jc w:val="both"/>
        <w:rPr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                             </w:t>
      </w:r>
    </w:p>
    <w:p w:rsidR="00525FEF" w:rsidRPr="00326DA3" w:rsidRDefault="00525FEF" w:rsidP="008502B8">
      <w:pPr>
        <w:spacing w:after="0" w:line="240" w:lineRule="auto"/>
        <w:rPr>
          <w:b/>
          <w:bCs/>
          <w:sz w:val="24"/>
          <w:szCs w:val="24"/>
        </w:rPr>
      </w:pPr>
    </w:p>
    <w:p w:rsidR="00525FEF" w:rsidRPr="00326DA3" w:rsidRDefault="00525FEF" w:rsidP="008502B8">
      <w:pPr>
        <w:spacing w:after="0" w:line="240" w:lineRule="auto"/>
        <w:ind w:left="1416" w:firstLine="708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Abdulkadir BİLGİN</w:t>
      </w:r>
    </w:p>
    <w:p w:rsidR="00525FEF" w:rsidRPr="00326DA3" w:rsidRDefault="00525FEF" w:rsidP="008502B8">
      <w:pPr>
        <w:spacing w:after="0" w:line="240" w:lineRule="auto"/>
        <w:ind w:left="1416"/>
        <w:jc w:val="both"/>
        <w:rPr>
          <w:rFonts w:cs="Times New Roman"/>
          <w:b/>
          <w:bCs/>
          <w:sz w:val="24"/>
          <w:szCs w:val="24"/>
        </w:rPr>
      </w:pPr>
      <w:r w:rsidRPr="00326DA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326DA3">
        <w:rPr>
          <w:sz w:val="24"/>
          <w:szCs w:val="24"/>
        </w:rPr>
        <w:t xml:space="preserve">Din Kültürü ve Ahlak Bilgisi </w:t>
      </w:r>
    </w:p>
    <w:p w:rsidR="00525FEF" w:rsidRPr="00326DA3" w:rsidRDefault="00525FEF">
      <w:pPr>
        <w:spacing w:after="0" w:line="240" w:lineRule="auto"/>
        <w:ind w:left="1416"/>
        <w:jc w:val="both"/>
        <w:rPr>
          <w:rFonts w:cs="Times New Roman"/>
          <w:b/>
          <w:bCs/>
          <w:sz w:val="24"/>
          <w:szCs w:val="24"/>
        </w:rPr>
      </w:pPr>
    </w:p>
    <w:sectPr w:rsidR="00525FEF" w:rsidRPr="00326DA3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9F7"/>
    <w:rsid w:val="00021FED"/>
    <w:rsid w:val="00065E8C"/>
    <w:rsid w:val="001429F7"/>
    <w:rsid w:val="001F1AC4"/>
    <w:rsid w:val="002072DB"/>
    <w:rsid w:val="002556FF"/>
    <w:rsid w:val="00326DA3"/>
    <w:rsid w:val="004E0A06"/>
    <w:rsid w:val="00525FEF"/>
    <w:rsid w:val="0058098E"/>
    <w:rsid w:val="005827F5"/>
    <w:rsid w:val="005B32A0"/>
    <w:rsid w:val="006712C7"/>
    <w:rsid w:val="006E1D32"/>
    <w:rsid w:val="00722063"/>
    <w:rsid w:val="00733B05"/>
    <w:rsid w:val="007765D7"/>
    <w:rsid w:val="007E31D3"/>
    <w:rsid w:val="0080276F"/>
    <w:rsid w:val="008502B8"/>
    <w:rsid w:val="00900574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53967"/>
    <w:rsid w:val="00CE63C0"/>
    <w:rsid w:val="00CF794A"/>
    <w:rsid w:val="00D34ADD"/>
    <w:rsid w:val="00DD6FB7"/>
    <w:rsid w:val="00E72BAC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6DA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717</Words>
  <Characters>4089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AD-SOYAD :</dc:title>
  <dc:subject/>
  <dc:creator>piraTEacher</dc:creator>
  <cp:keywords/>
  <dc:description/>
  <cp:lastModifiedBy>Edanur</cp:lastModifiedBy>
  <cp:revision>2</cp:revision>
  <dcterms:created xsi:type="dcterms:W3CDTF">2018-01-10T21:09:00Z</dcterms:created>
  <dcterms:modified xsi:type="dcterms:W3CDTF">2018-01-10T21:09:00Z</dcterms:modified>
</cp:coreProperties>
</file>