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0C" w:rsidRPr="006A2864" w:rsidRDefault="001F1F0C" w:rsidP="00187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2516"/>
          <w:tab w:val="center" w:pos="7699"/>
        </w:tabs>
        <w:rPr>
          <w:b/>
          <w:szCs w:val="16"/>
          <w:lang w:val="en-GB"/>
        </w:rPr>
      </w:pPr>
      <w:r>
        <w:rPr>
          <w:b/>
          <w:szCs w:val="16"/>
          <w:lang w:val="en-GB"/>
        </w:rPr>
        <w:tab/>
      </w:r>
      <w:r>
        <w:rPr>
          <w:b/>
          <w:szCs w:val="16"/>
          <w:lang w:val="en-GB"/>
        </w:rPr>
        <w:tab/>
        <w:t>ÇANAKKALE GAZİ   ORTAOKULU   2016-2017   EĞİTİM-ÖĞRETİM YILI</w:t>
      </w:r>
    </w:p>
    <w:p w:rsidR="001F1F0C" w:rsidRDefault="001F1F0C" w:rsidP="00187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5</w:t>
      </w:r>
      <w:r w:rsidRPr="006A2864">
        <w:rPr>
          <w:b/>
          <w:szCs w:val="16"/>
          <w:lang w:val="en-GB"/>
        </w:rPr>
        <w:t>. SINIFLAR ÜNİTELENDİRİLMİŞ YILLIK DERS PLANI (1. DÖNEM)</w:t>
      </w:r>
    </w:p>
    <w:p w:rsidR="001F1F0C" w:rsidRPr="006A2864" w:rsidRDefault="001F1F0C" w:rsidP="0018760D">
      <w:pPr>
        <w:jc w:val="center"/>
        <w:rPr>
          <w:b/>
          <w:szCs w:val="16"/>
          <w:lang w:val="en-GB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9"/>
        <w:gridCol w:w="1000"/>
        <w:gridCol w:w="1143"/>
        <w:gridCol w:w="2553"/>
        <w:gridCol w:w="1792"/>
        <w:gridCol w:w="2842"/>
        <w:gridCol w:w="2483"/>
        <w:gridCol w:w="2637"/>
      </w:tblGrid>
      <w:tr w:rsidR="001F1F0C" w:rsidRPr="000571BC" w:rsidTr="00FE442E">
        <w:trPr>
          <w:trHeight w:val="232"/>
        </w:trPr>
        <w:tc>
          <w:tcPr>
            <w:tcW w:w="3252" w:type="dxa"/>
            <w:gridSpan w:val="3"/>
            <w:shd w:val="clear" w:color="auto" w:fill="FFFFFF"/>
          </w:tcPr>
          <w:p w:rsidR="001F1F0C" w:rsidRPr="003A7FC8" w:rsidRDefault="001F1F0C" w:rsidP="00FE442E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TIME</w:t>
            </w:r>
            <w:r w:rsidRPr="003A7FC8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53" w:type="dxa"/>
            <w:vMerge w:val="restart"/>
            <w:shd w:val="clear" w:color="auto" w:fill="FFFFFF"/>
            <w:vAlign w:val="center"/>
          </w:tcPr>
          <w:p w:rsidR="001F1F0C" w:rsidRPr="003A7FC8" w:rsidRDefault="001F1F0C" w:rsidP="00FE442E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1F1F0C" w:rsidRPr="003A7FC8" w:rsidRDefault="001F1F0C" w:rsidP="00FE442E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(HEDEF VE KAZANIMLAR)</w:t>
            </w:r>
            <w:r w:rsidRPr="003A7FC8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92" w:type="dxa"/>
            <w:vMerge w:val="restart"/>
            <w:shd w:val="clear" w:color="auto" w:fill="FFFFFF"/>
            <w:vAlign w:val="center"/>
          </w:tcPr>
          <w:p w:rsidR="001F1F0C" w:rsidRPr="003A7FC8" w:rsidRDefault="001F1F0C" w:rsidP="00FE442E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TOPICS</w:t>
            </w:r>
          </w:p>
          <w:p w:rsidR="001F1F0C" w:rsidRPr="003A7FC8" w:rsidRDefault="001F1F0C" w:rsidP="00FE442E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(KONULAR)</w:t>
            </w:r>
            <w:r w:rsidRPr="003A7FC8">
              <w:rPr>
                <w:rFonts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842" w:type="dxa"/>
            <w:vMerge w:val="restart"/>
            <w:shd w:val="clear" w:color="auto" w:fill="FFFFFF"/>
            <w:vAlign w:val="center"/>
          </w:tcPr>
          <w:p w:rsidR="001F1F0C" w:rsidRPr="003A7FC8" w:rsidRDefault="001F1F0C" w:rsidP="00FE442E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1F1F0C" w:rsidRPr="003A7FC8" w:rsidRDefault="001F1F0C" w:rsidP="00FE442E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83" w:type="dxa"/>
            <w:vMerge w:val="restart"/>
            <w:shd w:val="clear" w:color="auto" w:fill="FFFFFF"/>
            <w:vAlign w:val="center"/>
          </w:tcPr>
          <w:p w:rsidR="001F1F0C" w:rsidRPr="003A7FC8" w:rsidRDefault="001F1F0C" w:rsidP="00FE442E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1F1F0C" w:rsidRPr="003A7FC8" w:rsidRDefault="001F1F0C" w:rsidP="00FE442E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(KULLANILAN EĞİTİM</w:t>
            </w:r>
          </w:p>
          <w:p w:rsidR="001F1F0C" w:rsidRPr="003A7FC8" w:rsidRDefault="001F1F0C" w:rsidP="00FE442E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637" w:type="dxa"/>
            <w:vMerge w:val="restart"/>
            <w:shd w:val="clear" w:color="auto" w:fill="FFFFFF"/>
            <w:vAlign w:val="center"/>
          </w:tcPr>
          <w:p w:rsidR="001F1F0C" w:rsidRPr="003A7FC8" w:rsidRDefault="001F1F0C" w:rsidP="00FE442E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1F1F0C" w:rsidRPr="003A7FC8" w:rsidRDefault="001F1F0C" w:rsidP="00FE442E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1F1F0C" w:rsidRPr="000571BC" w:rsidTr="00FE442E">
        <w:trPr>
          <w:trHeight w:val="970"/>
        </w:trPr>
        <w:tc>
          <w:tcPr>
            <w:tcW w:w="1109" w:type="dxa"/>
            <w:shd w:val="clear" w:color="auto" w:fill="FFFFFF"/>
            <w:vAlign w:val="center"/>
          </w:tcPr>
          <w:p w:rsidR="001F1F0C" w:rsidRPr="003A7FC8" w:rsidRDefault="001F1F0C" w:rsidP="00FE442E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MONTH</w:t>
            </w:r>
            <w:r w:rsidRPr="003A7FC8">
              <w:rPr>
                <w:sz w:val="22"/>
                <w:szCs w:val="22"/>
                <w:lang w:val="en-GB"/>
              </w:rPr>
              <w:t xml:space="preserve"> (AY)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1F1F0C" w:rsidRPr="003A7FC8" w:rsidRDefault="001F1F0C" w:rsidP="00FE442E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WEEK</w:t>
            </w:r>
            <w:r w:rsidRPr="003A7FC8">
              <w:rPr>
                <w:sz w:val="22"/>
                <w:szCs w:val="22"/>
                <w:lang w:val="en-GB"/>
              </w:rPr>
              <w:t xml:space="preserve"> </w:t>
            </w:r>
            <w:r w:rsidRPr="003A7FC8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1143" w:type="dxa"/>
            <w:shd w:val="clear" w:color="auto" w:fill="FFFFFF"/>
            <w:vAlign w:val="center"/>
          </w:tcPr>
          <w:p w:rsidR="001F1F0C" w:rsidRPr="003A7FC8" w:rsidRDefault="001F1F0C" w:rsidP="00FE442E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HOUR</w:t>
            </w:r>
            <w:r w:rsidRPr="003A7FC8">
              <w:rPr>
                <w:sz w:val="22"/>
                <w:szCs w:val="22"/>
                <w:lang w:val="en-GB"/>
              </w:rPr>
              <w:t xml:space="preserve"> (SAAT)</w:t>
            </w:r>
          </w:p>
        </w:tc>
        <w:tc>
          <w:tcPr>
            <w:tcW w:w="2553" w:type="dxa"/>
            <w:vMerge/>
          </w:tcPr>
          <w:p w:rsidR="001F1F0C" w:rsidRPr="003A7FC8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1792" w:type="dxa"/>
            <w:vMerge/>
          </w:tcPr>
          <w:p w:rsidR="001F1F0C" w:rsidRPr="003A7FC8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842" w:type="dxa"/>
            <w:vMerge/>
          </w:tcPr>
          <w:p w:rsidR="001F1F0C" w:rsidRPr="003A7FC8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483" w:type="dxa"/>
            <w:vMerge/>
          </w:tcPr>
          <w:p w:rsidR="001F1F0C" w:rsidRPr="003A7FC8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637" w:type="dxa"/>
            <w:vMerge/>
          </w:tcPr>
          <w:p w:rsidR="001F1F0C" w:rsidRPr="003A7FC8" w:rsidRDefault="001F1F0C" w:rsidP="00FE442E">
            <w:pPr>
              <w:jc w:val="center"/>
              <w:rPr>
                <w:lang w:val="en-GB"/>
              </w:rPr>
            </w:pPr>
          </w:p>
        </w:tc>
      </w:tr>
      <w:tr w:rsidR="001F1F0C" w:rsidRPr="000571BC" w:rsidTr="00FE442E">
        <w:trPr>
          <w:cantSplit/>
          <w:trHeight w:val="2067"/>
        </w:trPr>
        <w:tc>
          <w:tcPr>
            <w:tcW w:w="1109" w:type="dxa"/>
            <w:textDirection w:val="btLr"/>
            <w:vAlign w:val="center"/>
          </w:tcPr>
          <w:p w:rsidR="001F1F0C" w:rsidRDefault="001F1F0C" w:rsidP="000F69E9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19-23</w:t>
            </w:r>
          </w:p>
          <w:p w:rsidR="001F1F0C" w:rsidRPr="00B324F1" w:rsidRDefault="001F1F0C" w:rsidP="000F69E9">
            <w:pPr>
              <w:ind w:left="113" w:right="113"/>
              <w:jc w:val="center"/>
            </w:pPr>
            <w:r>
              <w:rPr>
                <w:szCs w:val="22"/>
                <w:lang w:val="en-GB"/>
              </w:rPr>
              <w:t>SEPTEMBER</w:t>
            </w:r>
          </w:p>
        </w:tc>
        <w:tc>
          <w:tcPr>
            <w:tcW w:w="1000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43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2553" w:type="dxa"/>
            <w:vMerge w:val="restart"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szCs w:val="22"/>
                <w:lang w:val="en-GB" w:eastAsia="en-US"/>
              </w:rPr>
              <w:t>Describing what people do regularly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szCs w:val="22"/>
                <w:lang w:val="en-GB" w:eastAsia="en-US"/>
              </w:rPr>
              <w:t>Making simple inquiries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szCs w:val="22"/>
                <w:lang w:val="en-GB" w:eastAsia="en-US"/>
              </w:rPr>
              <w:t>Telling the time, days and dates</w:t>
            </w: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1F1F0C" w:rsidRPr="0089039E" w:rsidRDefault="001F1F0C" w:rsidP="00FE442E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</w:tc>
        <w:tc>
          <w:tcPr>
            <w:tcW w:w="1792" w:type="dxa"/>
            <w:vMerge w:val="restart"/>
            <w:vAlign w:val="center"/>
          </w:tcPr>
          <w:p w:rsidR="001F1F0C" w:rsidRPr="00B0195E" w:rsidRDefault="001F1F0C" w:rsidP="00FE442E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B0195E">
              <w:rPr>
                <w:b/>
                <w:sz w:val="22"/>
                <w:szCs w:val="22"/>
                <w:lang w:val="en-GB"/>
              </w:rPr>
              <w:t xml:space="preserve">Unit 1 : </w:t>
            </w:r>
          </w:p>
          <w:p w:rsidR="001F1F0C" w:rsidRPr="00B0195E" w:rsidRDefault="001F1F0C" w:rsidP="00FE442E">
            <w:pPr>
              <w:autoSpaceDE w:val="0"/>
              <w:autoSpaceDN w:val="0"/>
              <w:adjustRightInd w:val="0"/>
              <w:jc w:val="center"/>
              <w:rPr>
                <w:i/>
                <w:lang w:val="en-GB"/>
              </w:rPr>
            </w:pPr>
            <w:r>
              <w:rPr>
                <w:b/>
                <w:i/>
                <w:sz w:val="22"/>
                <w:szCs w:val="22"/>
                <w:lang w:val="en-GB"/>
              </w:rPr>
              <w:t>My Daily Routine</w:t>
            </w:r>
          </w:p>
        </w:tc>
        <w:tc>
          <w:tcPr>
            <w:tcW w:w="2842" w:type="dxa"/>
            <w:vMerge w:val="restart"/>
            <w:vAlign w:val="center"/>
          </w:tcPr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en-GB" w:eastAsia="en-US"/>
              </w:rPr>
            </w:pPr>
            <w:r w:rsidRPr="003A7FC8">
              <w:rPr>
                <w:b/>
                <w:bCs/>
                <w:sz w:val="20"/>
                <w:szCs w:val="22"/>
                <w:lang w:val="en-GB" w:eastAsia="en-US"/>
              </w:rPr>
              <w:t>Listening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0"/>
                <w:lang w:val="en-GB" w:eastAsia="en-US"/>
              </w:rPr>
            </w:pPr>
            <w:r>
              <w:rPr>
                <w:sz w:val="20"/>
                <w:szCs w:val="22"/>
                <w:lang w:val="en-GB" w:eastAsia="en-US"/>
              </w:rPr>
              <w:t xml:space="preserve">• Students will be able to </w:t>
            </w:r>
            <w:r w:rsidRPr="003A7FC8">
              <w:rPr>
                <w:sz w:val="20"/>
                <w:szCs w:val="22"/>
                <w:lang w:val="en-GB" w:eastAsia="en-US"/>
              </w:rPr>
              <w:t>understand the essential information from short, recorded passages dealing with routines, which are spoken slowly and clearly.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0"/>
                <w:lang w:val="en-GB" w:eastAsia="en-US"/>
              </w:rPr>
            </w:pPr>
            <w:r w:rsidRPr="003A7FC8">
              <w:rPr>
                <w:sz w:val="20"/>
                <w:szCs w:val="22"/>
                <w:lang w:val="en-GB" w:eastAsia="en-US"/>
              </w:rPr>
              <w:t>• Students will be able to understand the time.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en-GB" w:eastAsia="en-US"/>
              </w:rPr>
            </w:pPr>
            <w:r w:rsidRPr="003A7FC8">
              <w:rPr>
                <w:b/>
                <w:bCs/>
                <w:sz w:val="20"/>
                <w:szCs w:val="22"/>
                <w:lang w:val="en-GB" w:eastAsia="en-US"/>
              </w:rPr>
              <w:t>Speaking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0"/>
                <w:lang w:val="en-GB" w:eastAsia="en-US"/>
              </w:rPr>
            </w:pPr>
            <w:r w:rsidRPr="003A7FC8">
              <w:rPr>
                <w:sz w:val="20"/>
                <w:szCs w:val="22"/>
                <w:lang w:val="en-GB" w:eastAsia="en-US"/>
              </w:rPr>
              <w:t>• Students will be able to ask and answer simple questions related to daily routines, but communication is dependent on repetition, rephrasing and repairs.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0"/>
                <w:lang w:val="en-GB" w:eastAsia="en-US"/>
              </w:rPr>
            </w:pPr>
            <w:r w:rsidRPr="003A7FC8">
              <w:rPr>
                <w:sz w:val="20"/>
                <w:szCs w:val="22"/>
                <w:lang w:val="en-GB" w:eastAsia="en-US"/>
              </w:rPr>
              <w:t>• Students will be able to use simple sentences and phrases to talk about their and their family member’s/friends’ daily routines and tell the time with pausing to search for expressions and less familiar words.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en-GB"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3A7FC8">
                  <w:rPr>
                    <w:b/>
                    <w:bCs/>
                    <w:sz w:val="20"/>
                    <w:szCs w:val="22"/>
                    <w:lang w:val="en-GB" w:eastAsia="en-US"/>
                  </w:rPr>
                  <w:t>Reading</w:t>
                </w:r>
              </w:smartTag>
            </w:smartTag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0"/>
                <w:lang w:val="en-GB" w:eastAsia="en-US"/>
              </w:rPr>
            </w:pPr>
            <w:r w:rsidRPr="003A7FC8">
              <w:rPr>
                <w:sz w:val="20"/>
                <w:szCs w:val="22"/>
                <w:lang w:val="en-GB" w:eastAsia="en-US"/>
              </w:rPr>
              <w:t>• Students will be able to comprehend short, simple texts describing daily routines.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en-GB" w:eastAsia="en-US"/>
              </w:rPr>
            </w:pPr>
            <w:r w:rsidRPr="003A7FC8">
              <w:rPr>
                <w:b/>
                <w:bCs/>
                <w:sz w:val="20"/>
                <w:szCs w:val="22"/>
                <w:lang w:val="en-GB" w:eastAsia="en-US"/>
              </w:rPr>
              <w:t>Compensation Strategies</w:t>
            </w:r>
          </w:p>
          <w:p w:rsidR="001F1F0C" w:rsidRPr="00E25DAF" w:rsidRDefault="001F1F0C" w:rsidP="00FE442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A7FC8">
              <w:rPr>
                <w:sz w:val="20"/>
                <w:szCs w:val="22"/>
                <w:lang w:val="en-GB" w:eastAsia="en-US"/>
              </w:rPr>
              <w:t>• Students will be able to make use of visual aids while listening or reading to aid understanding.</w:t>
            </w:r>
          </w:p>
        </w:tc>
        <w:tc>
          <w:tcPr>
            <w:tcW w:w="2483" w:type="dxa"/>
            <w:vMerge w:val="restart"/>
            <w:vAlign w:val="center"/>
          </w:tcPr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sz w:val="21"/>
                <w:szCs w:val="21"/>
                <w:lang w:val="en-GB" w:eastAsia="en-US"/>
              </w:rPr>
            </w:pPr>
            <w:r w:rsidRPr="003A7FC8">
              <w:rPr>
                <w:b/>
                <w:bCs/>
                <w:sz w:val="21"/>
                <w:szCs w:val="21"/>
                <w:lang w:val="en-GB" w:eastAsia="en-US"/>
              </w:rPr>
              <w:t>Texts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Advertisements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Captions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Cartoons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Charts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Conversations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Illustrations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Notes and Messages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Picture Dictionaries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Poems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Postcards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Posters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Rhymes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Songs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Stories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Tables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b/>
                <w:bCs/>
                <w:sz w:val="21"/>
                <w:szCs w:val="21"/>
                <w:lang w:val="en-GB" w:eastAsia="en-US"/>
              </w:rPr>
              <w:t>Activities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Communicative Tasks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Drama/Miming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Flashcards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Games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Labelling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Listening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Real-life Tasks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Reordering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Role-play and Simulations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Speaking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Story-telling</w:t>
            </w: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TPR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</w:tc>
        <w:tc>
          <w:tcPr>
            <w:tcW w:w="2637" w:type="dxa"/>
            <w:vMerge w:val="restart"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szCs w:val="22"/>
                <w:lang w:val="en-GB" w:eastAsia="en-US"/>
              </w:rPr>
              <w:t>Projects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Cs w:val="22"/>
                <w:lang w:val="en-GB" w:eastAsia="en-US"/>
              </w:rPr>
              <w:t>• Students draw a picture story of their daily routines and report it to their classmates.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Cs w:val="22"/>
                <w:lang w:val="en-GB" w:eastAsia="en-US"/>
              </w:rPr>
              <w:t>• Students interview a neighbour/parent/ teacher at school, asking about his/her typical day and reporting to the class.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Cs w:val="22"/>
                <w:lang w:val="en-GB" w:eastAsia="en-US"/>
              </w:rPr>
              <w:t>• If they can, students interview a foreigner and learn his/her daily routine.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szCs w:val="22"/>
                <w:lang w:val="en-GB" w:eastAsia="en-US"/>
              </w:rPr>
              <w:t>Dossier</w:t>
            </w:r>
          </w:p>
          <w:p w:rsidR="001F1F0C" w:rsidRDefault="001F1F0C" w:rsidP="00FE442E">
            <w:pPr>
              <w:autoSpaceDE w:val="0"/>
              <w:autoSpaceDN w:val="0"/>
              <w:adjustRightInd w:val="0"/>
              <w:jc w:val="both"/>
              <w:rPr>
                <w:lang w:val="en-GB" w:eastAsia="en-US"/>
              </w:rPr>
            </w:pPr>
            <w:r w:rsidRPr="000571BC">
              <w:rPr>
                <w:szCs w:val="22"/>
                <w:lang w:val="en-GB" w:eastAsia="en-US"/>
              </w:rPr>
              <w:t>• Students start filling in the European Language Portfolio.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</w:p>
        </w:tc>
      </w:tr>
      <w:tr w:rsidR="001F1F0C" w:rsidRPr="000571BC" w:rsidTr="00FE442E">
        <w:trPr>
          <w:cantSplit/>
          <w:trHeight w:val="2888"/>
        </w:trPr>
        <w:tc>
          <w:tcPr>
            <w:tcW w:w="1109" w:type="dxa"/>
            <w:textDirection w:val="btLr"/>
            <w:vAlign w:val="center"/>
          </w:tcPr>
          <w:p w:rsidR="001F1F0C" w:rsidRDefault="001F1F0C" w:rsidP="000F69E9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26-30</w:t>
            </w:r>
          </w:p>
          <w:p w:rsidR="001F1F0C" w:rsidRPr="000571BC" w:rsidRDefault="001F1F0C" w:rsidP="000F69E9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SEPTEMBER</w:t>
            </w:r>
          </w:p>
        </w:tc>
        <w:tc>
          <w:tcPr>
            <w:tcW w:w="1000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43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2553" w:type="dxa"/>
            <w:vMerge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1792" w:type="dxa"/>
            <w:vMerge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842" w:type="dxa"/>
            <w:vMerge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483" w:type="dxa"/>
            <w:vMerge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637" w:type="dxa"/>
            <w:vMerge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</w:tr>
      <w:tr w:rsidR="001F1F0C" w:rsidRPr="000571BC" w:rsidTr="00FE442E">
        <w:trPr>
          <w:cantSplit/>
          <w:trHeight w:val="2550"/>
        </w:trPr>
        <w:tc>
          <w:tcPr>
            <w:tcW w:w="1109" w:type="dxa"/>
            <w:textDirection w:val="btLr"/>
            <w:vAlign w:val="center"/>
          </w:tcPr>
          <w:p w:rsidR="001F1F0C" w:rsidRDefault="001F1F0C" w:rsidP="000F69E9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03-07</w:t>
            </w:r>
          </w:p>
          <w:p w:rsidR="001F1F0C" w:rsidRPr="000571BC" w:rsidRDefault="001F1F0C" w:rsidP="000F69E9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OCTOBER</w:t>
            </w:r>
          </w:p>
        </w:tc>
        <w:tc>
          <w:tcPr>
            <w:tcW w:w="1000" w:type="dxa"/>
            <w:vAlign w:val="center"/>
          </w:tcPr>
          <w:p w:rsidR="001F1F0C" w:rsidRDefault="001F1F0C" w:rsidP="00FE442E">
            <w:pPr>
              <w:jc w:val="center"/>
              <w:rPr>
                <w:lang w:val="en-GB"/>
              </w:rPr>
            </w:pPr>
          </w:p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1143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2553" w:type="dxa"/>
            <w:vMerge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1792" w:type="dxa"/>
            <w:vMerge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842" w:type="dxa"/>
            <w:vMerge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483" w:type="dxa"/>
            <w:vMerge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637" w:type="dxa"/>
            <w:vMerge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</w:tr>
    </w:tbl>
    <w:p w:rsidR="001F1F0C" w:rsidRDefault="001F1F0C" w:rsidP="0018760D">
      <w:pPr>
        <w:spacing w:after="200" w:line="276" w:lineRule="auto"/>
        <w:rPr>
          <w:lang w:val="en-GB"/>
        </w:rPr>
      </w:pPr>
    </w:p>
    <w:p w:rsidR="001F1F0C" w:rsidRPr="009B6A54" w:rsidRDefault="001F1F0C" w:rsidP="0018760D">
      <w:pPr>
        <w:spacing w:after="200" w:line="276" w:lineRule="auto"/>
        <w:jc w:val="right"/>
        <w:rPr>
          <w:lang w:val="en-GB"/>
        </w:rPr>
      </w:pPr>
    </w:p>
    <w:tbl>
      <w:tblPr>
        <w:tblpPr w:leftFromText="141" w:rightFromText="141" w:tblpY="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32"/>
        <w:gridCol w:w="1795"/>
        <w:gridCol w:w="2852"/>
        <w:gridCol w:w="2489"/>
        <w:gridCol w:w="2819"/>
      </w:tblGrid>
      <w:tr w:rsidR="001F1F0C" w:rsidRPr="000571BC" w:rsidTr="00FE442E">
        <w:trPr>
          <w:cantSplit/>
          <w:trHeight w:val="2354"/>
        </w:trPr>
        <w:tc>
          <w:tcPr>
            <w:tcW w:w="1101" w:type="dxa"/>
            <w:textDirection w:val="btLr"/>
            <w:vAlign w:val="center"/>
          </w:tcPr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10-14</w:t>
            </w:r>
          </w:p>
          <w:p w:rsidR="001F1F0C" w:rsidRPr="000571BC" w:rsidRDefault="001F1F0C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2432" w:type="dxa"/>
            <w:vMerge w:val="restart"/>
          </w:tcPr>
          <w:p w:rsidR="001F1F0C" w:rsidRDefault="001F1F0C" w:rsidP="00FE442E">
            <w:pPr>
              <w:rPr>
                <w:b/>
                <w:lang w:val="en-GB"/>
              </w:rPr>
            </w:pPr>
          </w:p>
          <w:p w:rsidR="001F1F0C" w:rsidRDefault="001F1F0C" w:rsidP="00FE442E">
            <w:pPr>
              <w:rPr>
                <w:b/>
                <w:lang w:val="en-GB"/>
              </w:rPr>
            </w:pPr>
          </w:p>
          <w:p w:rsidR="001F1F0C" w:rsidRDefault="001F1F0C" w:rsidP="00FE442E">
            <w:pPr>
              <w:rPr>
                <w:b/>
                <w:lang w:val="en-GB"/>
              </w:rPr>
            </w:pPr>
          </w:p>
          <w:p w:rsidR="001F1F0C" w:rsidRDefault="001F1F0C" w:rsidP="00FE442E">
            <w:pPr>
              <w:rPr>
                <w:b/>
                <w:lang w:val="en-GB"/>
              </w:rPr>
            </w:pPr>
          </w:p>
          <w:p w:rsidR="001F1F0C" w:rsidRDefault="001F1F0C" w:rsidP="00FE442E">
            <w:pPr>
              <w:rPr>
                <w:b/>
                <w:lang w:val="en-GB"/>
              </w:rPr>
            </w:pPr>
          </w:p>
          <w:p w:rsidR="001F1F0C" w:rsidRDefault="001F1F0C" w:rsidP="00FE442E">
            <w:pPr>
              <w:rPr>
                <w:b/>
                <w:lang w:val="en-GB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22"/>
                <w:lang w:val="en-GB" w:eastAsia="en-US"/>
              </w:rPr>
              <w:t>Making simple inquiries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22"/>
                <w:lang w:val="en-GB" w:eastAsia="en-US"/>
              </w:rPr>
              <w:t>Talking about locations of things</w:t>
            </w:r>
          </w:p>
          <w:p w:rsidR="001F1F0C" w:rsidRPr="000571BC" w:rsidRDefault="001F1F0C" w:rsidP="00FE442E">
            <w:pPr>
              <w:rPr>
                <w:b/>
                <w:bCs/>
                <w:lang w:val="en-GB" w:eastAsia="en-US"/>
              </w:rPr>
            </w:pPr>
          </w:p>
          <w:p w:rsidR="001F1F0C" w:rsidRDefault="001F1F0C" w:rsidP="00FE442E">
            <w:pPr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22"/>
                <w:lang w:val="en-GB" w:eastAsia="en-US"/>
              </w:rPr>
              <w:t>Telling someone what to do</w:t>
            </w:r>
          </w:p>
          <w:p w:rsidR="001F1F0C" w:rsidRDefault="001F1F0C" w:rsidP="00FE442E">
            <w:pPr>
              <w:rPr>
                <w:b/>
                <w:bCs/>
                <w:lang w:val="en-GB" w:eastAsia="en-US"/>
              </w:rPr>
            </w:pPr>
          </w:p>
          <w:p w:rsidR="001F1F0C" w:rsidRDefault="001F1F0C" w:rsidP="00FE442E">
            <w:pPr>
              <w:rPr>
                <w:b/>
                <w:bCs/>
                <w:lang w:val="en-GB" w:eastAsia="en-US"/>
              </w:rPr>
            </w:pPr>
          </w:p>
          <w:p w:rsidR="001F1F0C" w:rsidRDefault="001F1F0C" w:rsidP="00FE442E">
            <w:pPr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rPr>
                <w:lang w:val="en-GB"/>
              </w:rPr>
            </w:pPr>
          </w:p>
          <w:p w:rsidR="001F1F0C" w:rsidRPr="00D76E46" w:rsidRDefault="001F1F0C" w:rsidP="002E48C8">
            <w:pPr>
              <w:jc w:val="center"/>
              <w:rPr>
                <w:b/>
                <w:bCs/>
                <w:lang w:val="en-GB" w:eastAsia="en-US"/>
              </w:rPr>
            </w:pPr>
            <w:r w:rsidRPr="00D76E46">
              <w:rPr>
                <w:b/>
                <w:bCs/>
                <w:szCs w:val="22"/>
                <w:lang w:val="en-GB" w:eastAsia="en-US"/>
              </w:rPr>
              <w:t>29</w:t>
            </w:r>
            <w:r w:rsidRPr="00D76E46">
              <w:rPr>
                <w:b/>
                <w:bCs/>
                <w:szCs w:val="22"/>
                <w:vertAlign w:val="superscript"/>
                <w:lang w:val="en-GB" w:eastAsia="en-US"/>
              </w:rPr>
              <w:t>th</w:t>
            </w:r>
            <w:r w:rsidRPr="00D76E46">
              <w:rPr>
                <w:b/>
                <w:bCs/>
                <w:szCs w:val="22"/>
                <w:lang w:val="en-GB" w:eastAsia="en-US"/>
              </w:rPr>
              <w:t xml:space="preserve"> October</w:t>
            </w:r>
          </w:p>
          <w:p w:rsidR="001F1F0C" w:rsidRPr="00D76E46" w:rsidRDefault="001F1F0C" w:rsidP="002E48C8">
            <w:pPr>
              <w:jc w:val="center"/>
              <w:rPr>
                <w:b/>
                <w:bCs/>
                <w:lang w:val="en-GB" w:eastAsia="en-US"/>
              </w:rPr>
            </w:pPr>
            <w:r w:rsidRPr="00D76E46">
              <w:rPr>
                <w:b/>
                <w:bCs/>
                <w:szCs w:val="22"/>
                <w:lang w:val="en-GB" w:eastAsia="en-US"/>
              </w:rPr>
              <w:t xml:space="preserve">Atatürk, the founder of </w:t>
            </w:r>
            <w:smartTag w:uri="urn:schemas-microsoft-com:office:smarttags" w:element="place">
              <w:smartTag w:uri="urn:schemas-microsoft-com:office:smarttags" w:element="PlaceName">
                <w:r w:rsidRPr="00D76E46">
                  <w:rPr>
                    <w:b/>
                    <w:bCs/>
                    <w:szCs w:val="22"/>
                    <w:lang w:val="en-GB" w:eastAsia="en-US"/>
                  </w:rPr>
                  <w:t>Turkish</w:t>
                </w:r>
              </w:smartTag>
              <w:r w:rsidRPr="00D76E46">
                <w:rPr>
                  <w:b/>
                  <w:bCs/>
                  <w:szCs w:val="22"/>
                  <w:lang w:val="en-GB" w:eastAsia="en-US"/>
                </w:rPr>
                <w:t xml:space="preserve"> </w:t>
              </w:r>
              <w:smartTag w:uri="urn:schemas-microsoft-com:office:smarttags" w:element="PlaceType">
                <w:r w:rsidRPr="00D76E46">
                  <w:rPr>
                    <w:b/>
                    <w:bCs/>
                    <w:szCs w:val="22"/>
                    <w:lang w:val="en-GB" w:eastAsia="en-US"/>
                  </w:rPr>
                  <w:t>Republic</w:t>
                </w:r>
              </w:smartTag>
            </w:smartTag>
          </w:p>
          <w:p w:rsidR="001F1F0C" w:rsidRDefault="001F1F0C" w:rsidP="002E48C8">
            <w:pPr>
              <w:jc w:val="center"/>
              <w:rPr>
                <w:bCs/>
                <w:lang w:val="en-GB" w:eastAsia="en-US"/>
              </w:rPr>
            </w:pPr>
            <w:r w:rsidRPr="00D76E46">
              <w:rPr>
                <w:bCs/>
                <w:sz w:val="22"/>
                <w:szCs w:val="22"/>
                <w:lang w:val="en-GB" w:eastAsia="en-US"/>
              </w:rPr>
              <w:t>(29 Ekim Cumhuriyet Bayramı)</w:t>
            </w:r>
          </w:p>
          <w:p w:rsidR="001F1F0C" w:rsidRPr="009B6A54" w:rsidRDefault="001F1F0C" w:rsidP="00FE442E">
            <w:pPr>
              <w:rPr>
                <w:b/>
                <w:lang w:val="en-GB"/>
              </w:rPr>
            </w:pPr>
          </w:p>
        </w:tc>
        <w:tc>
          <w:tcPr>
            <w:tcW w:w="1795" w:type="dxa"/>
            <w:vMerge w:val="restart"/>
            <w:vAlign w:val="center"/>
          </w:tcPr>
          <w:p w:rsidR="001F1F0C" w:rsidRPr="003A7FC8" w:rsidRDefault="001F1F0C" w:rsidP="00FE442E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3A7FC8">
              <w:rPr>
                <w:b/>
                <w:szCs w:val="22"/>
                <w:lang w:val="en-GB"/>
              </w:rPr>
              <w:t xml:space="preserve">Unit 2: 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lang w:val="en-GB" w:eastAsia="en-US"/>
              </w:rPr>
            </w:pPr>
            <w:r w:rsidRPr="003A7FC8">
              <w:rPr>
                <w:b/>
                <w:bCs/>
                <w:i/>
                <w:iCs/>
                <w:szCs w:val="22"/>
                <w:lang w:val="en-GB" w:eastAsia="en-US"/>
              </w:rPr>
              <w:t>My town</w:t>
            </w:r>
          </w:p>
          <w:p w:rsidR="001F1F0C" w:rsidRPr="00995CCE" w:rsidRDefault="001F1F0C" w:rsidP="00FE442E">
            <w:pPr>
              <w:autoSpaceDE w:val="0"/>
              <w:autoSpaceDN w:val="0"/>
              <w:adjustRightInd w:val="0"/>
              <w:jc w:val="center"/>
              <w:rPr>
                <w:i/>
                <w:lang w:val="en-GB" w:eastAsia="en-US"/>
              </w:rPr>
            </w:pPr>
          </w:p>
        </w:tc>
        <w:tc>
          <w:tcPr>
            <w:tcW w:w="2852" w:type="dxa"/>
            <w:vMerge w:val="restart"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22"/>
                <w:lang w:val="en-GB" w:eastAsia="en-US"/>
              </w:rPr>
              <w:t>Listening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• Students will be able to understand simple directions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on how to get from X to Y.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22"/>
                <w:lang w:val="en-GB" w:eastAsia="en-US"/>
              </w:rPr>
              <w:t>Speaking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• Students will be able to ask people questions about the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locations of places and answer such questions addressed to them provided they are articulated slowly and clearly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• Students will be able to give directions provided that their interlocutor helps them.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0571BC">
                  <w:rPr>
                    <w:b/>
                    <w:bCs/>
                    <w:sz w:val="22"/>
                    <w:szCs w:val="22"/>
                    <w:lang w:val="en-GB" w:eastAsia="en-US"/>
                  </w:rPr>
                  <w:t>Reading</w:t>
                </w:r>
              </w:smartTag>
            </w:smartTag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• Students will be able to understand information about where important places are.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22"/>
                <w:lang w:val="en-GB" w:eastAsia="en-US"/>
              </w:rPr>
              <w:t>Compensation Strategies</w:t>
            </w: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• Students will be able to recognize the use of rising intonation to ask for clarification.</w:t>
            </w:r>
          </w:p>
          <w:p w:rsidR="001F1F0C" w:rsidRPr="00300DC3" w:rsidRDefault="001F1F0C" w:rsidP="00FE442E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</w:p>
        </w:tc>
        <w:tc>
          <w:tcPr>
            <w:tcW w:w="2489" w:type="dxa"/>
            <w:vMerge w:val="restart"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22"/>
                <w:lang w:val="en-GB" w:eastAsia="en-US"/>
              </w:rPr>
              <w:t>Texts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Advertisements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Captions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Cartoons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Conversations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Instructions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Maps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Notes and Messages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Notices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Picture Dictionaries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Postcards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Posters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Signs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Tables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22"/>
                <w:lang w:val="en-GB" w:eastAsia="en-US"/>
              </w:rPr>
              <w:t>Activities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Cognates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Communicative Tasks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Drawing and Colouring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Flashcards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Labelling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Listening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Matching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Questions and Answers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Real-life Tasks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Role-play and Simulations</w:t>
            </w:r>
          </w:p>
          <w:p w:rsidR="001F1F0C" w:rsidRPr="003A7FC8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>
              <w:rPr>
                <w:sz w:val="22"/>
                <w:szCs w:val="22"/>
                <w:lang w:val="en-GB" w:eastAsia="en-US"/>
              </w:rPr>
              <w:t>Speaking</w:t>
            </w:r>
          </w:p>
        </w:tc>
        <w:tc>
          <w:tcPr>
            <w:tcW w:w="2819" w:type="dxa"/>
            <w:vMerge w:val="restart"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22"/>
                <w:lang w:val="en-GB" w:eastAsia="en-US"/>
              </w:rPr>
              <w:t>Projects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• Students draw a map of their neighbourhood or city and give directions to different places.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• Teacher prints out and gives the students maps/satellite pictures/drawings of different cities in Turkiye. Students prepare leaflets giving short directions, using</w:t>
            </w: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less than 10 words, to important places in these cities; e.g., tourist attractions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1F1F0C" w:rsidRPr="000571BC" w:rsidTr="00FE442E">
        <w:trPr>
          <w:cantSplit/>
          <w:trHeight w:val="2354"/>
        </w:trPr>
        <w:tc>
          <w:tcPr>
            <w:tcW w:w="1101" w:type="dxa"/>
            <w:textDirection w:val="btLr"/>
            <w:vAlign w:val="center"/>
          </w:tcPr>
          <w:p w:rsidR="001F1F0C" w:rsidRDefault="001F1F0C" w:rsidP="000F69E9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17-21</w:t>
            </w:r>
          </w:p>
          <w:p w:rsidR="001F1F0C" w:rsidRPr="000571BC" w:rsidRDefault="001F1F0C" w:rsidP="000F69E9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2432" w:type="dxa"/>
            <w:vMerge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1795" w:type="dxa"/>
            <w:vMerge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852" w:type="dxa"/>
            <w:vMerge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489" w:type="dxa"/>
            <w:vMerge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819" w:type="dxa"/>
            <w:vMerge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</w:tr>
      <w:tr w:rsidR="001F1F0C" w:rsidRPr="000571BC" w:rsidTr="00FE442E">
        <w:trPr>
          <w:cantSplit/>
          <w:trHeight w:val="2355"/>
        </w:trPr>
        <w:tc>
          <w:tcPr>
            <w:tcW w:w="1101" w:type="dxa"/>
            <w:textDirection w:val="btLr"/>
            <w:vAlign w:val="center"/>
          </w:tcPr>
          <w:p w:rsidR="001F1F0C" w:rsidRDefault="001F1F0C" w:rsidP="000F69E9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24-28</w:t>
            </w:r>
          </w:p>
          <w:p w:rsidR="001F1F0C" w:rsidRPr="000571BC" w:rsidRDefault="001F1F0C" w:rsidP="000F69E9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2432" w:type="dxa"/>
            <w:vMerge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1795" w:type="dxa"/>
            <w:vMerge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852" w:type="dxa"/>
            <w:vMerge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489" w:type="dxa"/>
            <w:vMerge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819" w:type="dxa"/>
            <w:vMerge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</w:tr>
    </w:tbl>
    <w:p w:rsidR="001F1F0C" w:rsidRPr="006A2864" w:rsidRDefault="001F1F0C" w:rsidP="0018760D">
      <w:pPr>
        <w:spacing w:after="200" w:line="276" w:lineRule="auto"/>
        <w:rPr>
          <w:sz w:val="40"/>
          <w:lang w:val="en-GB"/>
        </w:rPr>
      </w:pPr>
    </w:p>
    <w:p w:rsidR="001F1F0C" w:rsidRDefault="001F1F0C" w:rsidP="0018760D">
      <w:pPr>
        <w:spacing w:after="200" w:line="276" w:lineRule="auto"/>
        <w:rPr>
          <w:sz w:val="40"/>
          <w:lang w:val="en-GB"/>
        </w:rPr>
      </w:pPr>
    </w:p>
    <w:p w:rsidR="001F1F0C" w:rsidRPr="00995CCE" w:rsidRDefault="001F1F0C" w:rsidP="0018760D">
      <w:pPr>
        <w:tabs>
          <w:tab w:val="left" w:pos="14610"/>
        </w:tabs>
        <w:jc w:val="right"/>
        <w:rPr>
          <w:lang w:val="en-GB"/>
        </w:rPr>
      </w:pPr>
      <w:r>
        <w:rPr>
          <w:sz w:val="40"/>
          <w:lang w:val="en-GB"/>
        </w:rPr>
        <w:tab/>
      </w:r>
    </w:p>
    <w:p w:rsidR="001F1F0C" w:rsidRDefault="001F1F0C" w:rsidP="0018760D">
      <w:pPr>
        <w:spacing w:after="200" w:line="276" w:lineRule="auto"/>
        <w:rPr>
          <w:sz w:val="40"/>
          <w:lang w:val="en-GB"/>
        </w:rPr>
      </w:pPr>
    </w:p>
    <w:p w:rsidR="001F1F0C" w:rsidRPr="003D20AF" w:rsidRDefault="001F1F0C" w:rsidP="0018760D">
      <w:pPr>
        <w:spacing w:after="200" w:line="276" w:lineRule="auto"/>
        <w:rPr>
          <w:sz w:val="18"/>
          <w:lang w:val="en-GB"/>
        </w:rPr>
      </w:pPr>
    </w:p>
    <w:tbl>
      <w:tblPr>
        <w:tblW w:w="15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5"/>
        <w:gridCol w:w="995"/>
        <w:gridCol w:w="71"/>
        <w:gridCol w:w="1066"/>
        <w:gridCol w:w="2451"/>
        <w:gridCol w:w="57"/>
        <w:gridCol w:w="1731"/>
        <w:gridCol w:w="45"/>
        <w:gridCol w:w="7"/>
        <w:gridCol w:w="2797"/>
        <w:gridCol w:w="19"/>
        <w:gridCol w:w="2472"/>
        <w:gridCol w:w="61"/>
        <w:gridCol w:w="2749"/>
      </w:tblGrid>
      <w:tr w:rsidR="001F1F0C" w:rsidRPr="000571BC" w:rsidTr="00FE442E">
        <w:trPr>
          <w:cantSplit/>
          <w:trHeight w:val="2974"/>
        </w:trPr>
        <w:tc>
          <w:tcPr>
            <w:tcW w:w="1095" w:type="dxa"/>
            <w:textDirection w:val="btLr"/>
            <w:vAlign w:val="center"/>
          </w:tcPr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31/-04</w:t>
            </w:r>
          </w:p>
          <w:p w:rsidR="001F1F0C" w:rsidRPr="000571B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1066" w:type="dxa"/>
            <w:gridSpan w:val="2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508" w:type="dxa"/>
            <w:gridSpan w:val="2"/>
            <w:vMerge w:val="restart"/>
            <w:vAlign w:val="center"/>
          </w:tcPr>
          <w:p w:rsidR="001F1F0C" w:rsidRPr="000571BC" w:rsidRDefault="001F1F0C" w:rsidP="00163755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Describing characters/people</w:t>
            </w:r>
          </w:p>
          <w:p w:rsidR="001F1F0C" w:rsidRDefault="001F1F0C" w:rsidP="00FE442E">
            <w:pPr>
              <w:jc w:val="center"/>
              <w:rPr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jc w:val="center"/>
              <w:rPr>
                <w:rFonts w:cs="Arial"/>
                <w:b/>
                <w:lang w:val="en-GB"/>
              </w:rPr>
            </w:pPr>
            <w:r w:rsidRPr="000571BC">
              <w:rPr>
                <w:rFonts w:cs="Arial"/>
                <w:b/>
                <w:lang w:val="en-GB"/>
              </w:rPr>
              <w:t>10</w:t>
            </w:r>
            <w:r w:rsidRPr="000571BC">
              <w:rPr>
                <w:rFonts w:cs="Arial"/>
                <w:b/>
                <w:vertAlign w:val="superscript"/>
                <w:lang w:val="en-GB"/>
              </w:rPr>
              <w:t>th</w:t>
            </w:r>
            <w:r w:rsidRPr="000571BC">
              <w:rPr>
                <w:rFonts w:cs="Arial"/>
                <w:b/>
                <w:lang w:val="en-GB"/>
              </w:rPr>
              <w:t xml:space="preserve"> November,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rFonts w:cs="Arial"/>
                <w:b/>
                <w:lang w:val="en-GB"/>
              </w:rPr>
              <w:t>The anniversary of Atatürk’s passing away</w:t>
            </w:r>
          </w:p>
          <w:p w:rsidR="001F1F0C" w:rsidRPr="00163755" w:rsidRDefault="001F1F0C" w:rsidP="00163755">
            <w:pPr>
              <w:autoSpaceDE w:val="0"/>
              <w:autoSpaceDN w:val="0"/>
              <w:adjustRightInd w:val="0"/>
              <w:jc w:val="center"/>
              <w:rPr>
                <w:bCs/>
                <w:lang w:val="en-GB" w:eastAsia="en-US"/>
              </w:rPr>
            </w:pPr>
            <w:r w:rsidRPr="00D76E46">
              <w:rPr>
                <w:bCs/>
                <w:sz w:val="22"/>
                <w:lang w:val="en-GB" w:eastAsia="en-US"/>
              </w:rPr>
              <w:t>(10 Kasım Atatürk’</w:t>
            </w:r>
            <w:r>
              <w:rPr>
                <w:bCs/>
                <w:sz w:val="22"/>
                <w:lang w:val="en-GB" w:eastAsia="en-US"/>
              </w:rPr>
              <w:t>ü Anma Günü ve Atatürk Haftası)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Expressing ability and inability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Expressing likes and dislikes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Greeting and meeting people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Identifying countries and nationalities</w:t>
            </w:r>
          </w:p>
          <w:p w:rsidR="001F1F0C" w:rsidRPr="000571BC" w:rsidRDefault="001F1F0C" w:rsidP="00FE442E">
            <w:pPr>
              <w:rPr>
                <w:b/>
                <w:bCs/>
                <w:lang w:val="en-GB" w:eastAsia="en-US"/>
              </w:rPr>
            </w:pPr>
          </w:p>
          <w:p w:rsidR="001F1F0C" w:rsidRDefault="001F1F0C" w:rsidP="00FE442E">
            <w:pPr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Making simple inquiries</w:t>
            </w:r>
          </w:p>
          <w:p w:rsidR="001F1F0C" w:rsidRPr="00995CCE" w:rsidRDefault="001F1F0C" w:rsidP="00FE442E">
            <w:pPr>
              <w:rPr>
                <w:b/>
                <w:lang w:val="en-GB"/>
              </w:rPr>
            </w:pPr>
          </w:p>
        </w:tc>
        <w:tc>
          <w:tcPr>
            <w:tcW w:w="1776" w:type="dxa"/>
            <w:gridSpan w:val="2"/>
            <w:vMerge w:val="restart"/>
            <w:tcBorders>
              <w:bottom w:val="nil"/>
            </w:tcBorders>
            <w:vAlign w:val="center"/>
          </w:tcPr>
          <w:p w:rsidR="001F1F0C" w:rsidRPr="00175F00" w:rsidRDefault="001F1F0C" w:rsidP="00FE442E">
            <w:pPr>
              <w:autoSpaceDE w:val="0"/>
              <w:autoSpaceDN w:val="0"/>
              <w:adjustRightInd w:val="0"/>
              <w:jc w:val="center"/>
              <w:rPr>
                <w:b/>
                <w:lang w:val="en-GB" w:eastAsia="en-US"/>
              </w:rPr>
            </w:pPr>
            <w:r w:rsidRPr="00175F00">
              <w:rPr>
                <w:b/>
                <w:lang w:val="en-GB" w:eastAsia="en-US"/>
              </w:rPr>
              <w:t>Unit 3 :</w:t>
            </w:r>
          </w:p>
          <w:p w:rsidR="001F1F0C" w:rsidRPr="00175F00" w:rsidRDefault="001F1F0C" w:rsidP="00FE442E">
            <w:pPr>
              <w:autoSpaceDE w:val="0"/>
              <w:autoSpaceDN w:val="0"/>
              <w:adjustRightInd w:val="0"/>
              <w:jc w:val="center"/>
              <w:rPr>
                <w:i/>
                <w:lang w:val="en-GB" w:eastAsia="en-US"/>
              </w:rPr>
            </w:pPr>
            <w:r>
              <w:rPr>
                <w:b/>
                <w:i/>
                <w:lang w:val="en-GB" w:eastAsia="en-US"/>
              </w:rPr>
              <w:t>Hello!</w:t>
            </w:r>
          </w:p>
        </w:tc>
        <w:tc>
          <w:tcPr>
            <w:tcW w:w="2823" w:type="dxa"/>
            <w:gridSpan w:val="3"/>
            <w:vMerge w:val="restart"/>
            <w:tcBorders>
              <w:bottom w:val="nil"/>
            </w:tcBorders>
            <w:vAlign w:val="center"/>
          </w:tcPr>
          <w:p w:rsidR="001F1F0C" w:rsidRDefault="001F1F0C" w:rsidP="00FE442E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Listening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understand simple personal information.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Speaking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introduce themselves and other people.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ask for and provide simple personal information.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0571BC">
                  <w:rPr>
                    <w:b/>
                    <w:bCs/>
                    <w:lang w:val="en-GB" w:eastAsia="en-US"/>
                  </w:rPr>
                  <w:t>Reading</w:t>
                </w:r>
              </w:smartTag>
            </w:smartTag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read picture stories, conversations and cartoons about personal information. Students will be able to read their time table for their lessons.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Intercultural Awareness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0571BC">
              <w:rPr>
                <w:lang w:val="en-GB" w:eastAsia="en-US"/>
              </w:rPr>
              <w:t>• Students will develop an awareness of world languages.</w:t>
            </w:r>
          </w:p>
        </w:tc>
        <w:tc>
          <w:tcPr>
            <w:tcW w:w="2472" w:type="dxa"/>
            <w:vMerge w:val="restart"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Texts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Captions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Cartoons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Charts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Conversations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Illustrations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Notices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Posters</w:t>
            </w: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Signs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Activities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Cognates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Communicative Tasks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Flashcards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Games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Labelling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Listening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Matching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Puppets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Real-life Tasks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Reordering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Role-play and Simulations</w:t>
            </w:r>
          </w:p>
          <w:p w:rsidR="001F1F0C" w:rsidRDefault="001F1F0C" w:rsidP="00FE442E">
            <w:pPr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Speaking</w:t>
            </w:r>
          </w:p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10" w:type="dxa"/>
            <w:gridSpan w:val="2"/>
            <w:vMerge w:val="restart"/>
            <w:vAlign w:val="center"/>
          </w:tcPr>
          <w:p w:rsidR="001F1F0C" w:rsidRDefault="001F1F0C" w:rsidP="00FE442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FIRST WRITTEN EXAM</w:t>
            </w: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Projects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choose a foreign language and learn how to say “How are you” and “I’m fine” in that language, using the Internet or asking a parent/family friend.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prepare a time table showing their class schedule.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Dossier</w:t>
            </w: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start filling in can-do statements at the end of each unit.</w:t>
            </w: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1F1F0C" w:rsidRPr="003B1EE0" w:rsidRDefault="001F1F0C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1F1F0C" w:rsidRPr="000571BC" w:rsidTr="00FE442E">
        <w:trPr>
          <w:cantSplit/>
          <w:trHeight w:val="3101"/>
        </w:trPr>
        <w:tc>
          <w:tcPr>
            <w:tcW w:w="1095" w:type="dxa"/>
            <w:textDirection w:val="btLr"/>
            <w:vAlign w:val="center"/>
          </w:tcPr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0711</w:t>
            </w:r>
          </w:p>
          <w:p w:rsidR="001F1F0C" w:rsidRPr="000571BC" w:rsidRDefault="001F1F0C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1066" w:type="dxa"/>
            <w:gridSpan w:val="2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066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508" w:type="dxa"/>
            <w:gridSpan w:val="2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472" w:type="dxa"/>
            <w:vMerge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gridSpan w:val="2"/>
            <w:vMerge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1F1F0C" w:rsidRPr="000571BC" w:rsidTr="00FE442E">
        <w:trPr>
          <w:cantSplit/>
          <w:trHeight w:val="2149"/>
        </w:trPr>
        <w:tc>
          <w:tcPr>
            <w:tcW w:w="1095" w:type="dxa"/>
            <w:vMerge w:val="restart"/>
            <w:textDirection w:val="btLr"/>
            <w:vAlign w:val="center"/>
          </w:tcPr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14-18</w:t>
            </w:r>
          </w:p>
          <w:p w:rsidR="001F1F0C" w:rsidRPr="000571BC" w:rsidRDefault="001F1F0C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1066" w:type="dxa"/>
            <w:gridSpan w:val="2"/>
            <w:vMerge w:val="restart"/>
            <w:vAlign w:val="center"/>
          </w:tcPr>
          <w:p w:rsidR="001F1F0C" w:rsidRPr="007E6A3A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066" w:type="dxa"/>
            <w:vMerge w:val="restart"/>
            <w:vAlign w:val="center"/>
          </w:tcPr>
          <w:p w:rsidR="001F1F0C" w:rsidRPr="007E6A3A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508" w:type="dxa"/>
            <w:gridSpan w:val="2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472" w:type="dxa"/>
            <w:vMerge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gridSpan w:val="2"/>
            <w:vMerge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</w:tr>
      <w:tr w:rsidR="001F1F0C" w:rsidTr="00FE442E">
        <w:tblPrEx>
          <w:tblCellMar>
            <w:left w:w="70" w:type="dxa"/>
            <w:right w:w="70" w:type="dxa"/>
          </w:tblCellMar>
          <w:tblLook w:val="0000"/>
        </w:tblPrEx>
        <w:trPr>
          <w:trHeight w:val="2280"/>
        </w:trPr>
        <w:tc>
          <w:tcPr>
            <w:tcW w:w="1095" w:type="dxa"/>
            <w:vMerge/>
            <w:textDirection w:val="btLr"/>
            <w:vAlign w:val="center"/>
          </w:tcPr>
          <w:p w:rsidR="001F1F0C" w:rsidRPr="000571BC" w:rsidRDefault="001F1F0C" w:rsidP="00FE442E">
            <w:pPr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1066" w:type="dxa"/>
            <w:gridSpan w:val="2"/>
            <w:vMerge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1066" w:type="dxa"/>
            <w:vMerge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508" w:type="dxa"/>
            <w:gridSpan w:val="2"/>
            <w:vMerge/>
          </w:tcPr>
          <w:p w:rsidR="001F1F0C" w:rsidRDefault="001F1F0C" w:rsidP="00FE442E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1783" w:type="dxa"/>
            <w:gridSpan w:val="3"/>
            <w:tcBorders>
              <w:top w:val="nil"/>
            </w:tcBorders>
          </w:tcPr>
          <w:p w:rsidR="001F1F0C" w:rsidRDefault="001F1F0C" w:rsidP="00FE442E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6" w:type="dxa"/>
            <w:gridSpan w:val="2"/>
            <w:tcBorders>
              <w:top w:val="nil"/>
            </w:tcBorders>
          </w:tcPr>
          <w:p w:rsidR="001F1F0C" w:rsidRDefault="001F1F0C" w:rsidP="00FE442E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472" w:type="dxa"/>
            <w:vMerge/>
          </w:tcPr>
          <w:p w:rsidR="001F1F0C" w:rsidRDefault="001F1F0C" w:rsidP="00FE442E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0" w:type="dxa"/>
            <w:gridSpan w:val="2"/>
            <w:vMerge/>
          </w:tcPr>
          <w:p w:rsidR="001F1F0C" w:rsidRDefault="001F1F0C" w:rsidP="00FE442E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</w:tr>
      <w:tr w:rsidR="001F1F0C" w:rsidRPr="000571BC" w:rsidTr="00FE442E">
        <w:trPr>
          <w:cantSplit/>
          <w:trHeight w:val="2937"/>
        </w:trPr>
        <w:tc>
          <w:tcPr>
            <w:tcW w:w="1095" w:type="dxa"/>
            <w:textDirection w:val="btLr"/>
            <w:vAlign w:val="center"/>
          </w:tcPr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 w:rsidRPr="006A2864">
              <w:rPr>
                <w:sz w:val="40"/>
                <w:lang w:val="en-GB"/>
              </w:rPr>
              <w:br w:type="page"/>
            </w:r>
            <w:r>
              <w:rPr>
                <w:lang w:val="en-GB"/>
              </w:rPr>
              <w:t>21-25</w:t>
            </w:r>
          </w:p>
          <w:p w:rsidR="001F1F0C" w:rsidRPr="000571B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995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37" w:type="dxa"/>
            <w:gridSpan w:val="2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1" w:type="dxa"/>
            <w:vMerge w:val="restart"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 xml:space="preserve">Describing what people do regularly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Expressing ability and inability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 xml:space="preserve">Expressing likes and dislikes </w:t>
            </w:r>
          </w:p>
          <w:p w:rsidR="001F1F0C" w:rsidRPr="000571BC" w:rsidRDefault="001F1F0C" w:rsidP="00FE442E">
            <w:pPr>
              <w:rPr>
                <w:b/>
                <w:bCs/>
                <w:lang w:val="en-GB" w:eastAsia="en-US"/>
              </w:rPr>
            </w:pPr>
          </w:p>
          <w:p w:rsidR="001F1F0C" w:rsidRDefault="001F1F0C" w:rsidP="00FE442E">
            <w:pPr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Making simple inquiries</w:t>
            </w:r>
          </w:p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 w:val="restart"/>
            <w:vAlign w:val="center"/>
          </w:tcPr>
          <w:p w:rsidR="001F1F0C" w:rsidRPr="00175F00" w:rsidRDefault="001F1F0C" w:rsidP="00FE442E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Unit 4 : </w:t>
            </w:r>
          </w:p>
          <w:p w:rsidR="001F1F0C" w:rsidRPr="003D20AF" w:rsidRDefault="001F1F0C" w:rsidP="00FE442E">
            <w:pPr>
              <w:autoSpaceDE w:val="0"/>
              <w:autoSpaceDN w:val="0"/>
              <w:adjustRightInd w:val="0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Games and Hobbies</w:t>
            </w:r>
            <w:r w:rsidRPr="003D20AF">
              <w:rPr>
                <w:b/>
                <w:i/>
                <w:lang w:val="en-GB"/>
              </w:rPr>
              <w:t xml:space="preserve"> </w:t>
            </w:r>
          </w:p>
        </w:tc>
        <w:tc>
          <w:tcPr>
            <w:tcW w:w="2849" w:type="dxa"/>
            <w:gridSpan w:val="3"/>
            <w:vMerge w:val="restart"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Listening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comprehend conversations on people’s hobbies, likes, dislikes, and abilities provided that their interlocutor speaks clearly and slowly.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Speaking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ask and answer questions in a simple way regarding hobbies, likes, dislikes, and abilities.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• Students will be able to give information about other people’s hobbies and abilities using simple phrases and sentences.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0571BC">
                  <w:rPr>
                    <w:b/>
                    <w:bCs/>
                    <w:lang w:val="en-GB" w:eastAsia="en-US"/>
                  </w:rPr>
                  <w:t>Reading</w:t>
                </w:r>
              </w:smartTag>
            </w:smartTag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follow a simple story provided that it has visual aids.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Intercultural Awareness</w:t>
            </w: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see the commonalities in terms of children’s games in different countries.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552" w:type="dxa"/>
            <w:gridSpan w:val="3"/>
            <w:vMerge w:val="restart"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3D20AF">
              <w:rPr>
                <w:b/>
                <w:lang w:val="en-GB"/>
              </w:rPr>
              <w:t>T</w:t>
            </w:r>
            <w:r w:rsidRPr="000571BC">
              <w:rPr>
                <w:b/>
                <w:bCs/>
                <w:lang w:val="en-GB" w:eastAsia="en-US"/>
              </w:rPr>
              <w:t>exts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Cartoons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Charts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Conversations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Picture Dictionaries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Postcards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Posters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Rhymes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Stories </w:t>
            </w: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Tables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Activities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Chants and Songs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Cognates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Communicative Tasks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Drama/Miming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Drawing and Colouring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Flashcards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Labelling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Listening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Matching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Real-life Tasks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Reordering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Speaking </w:t>
            </w:r>
          </w:p>
          <w:p w:rsidR="001F1F0C" w:rsidRDefault="001F1F0C" w:rsidP="00FE442E">
            <w:pPr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Story-telling</w:t>
            </w:r>
          </w:p>
          <w:p w:rsidR="001F1F0C" w:rsidRPr="003A7FC8" w:rsidRDefault="001F1F0C" w:rsidP="00FE442E">
            <w:pPr>
              <w:rPr>
                <w:b/>
                <w:lang w:val="en-GB"/>
              </w:rPr>
            </w:pPr>
          </w:p>
        </w:tc>
        <w:tc>
          <w:tcPr>
            <w:tcW w:w="2749" w:type="dxa"/>
            <w:vMerge w:val="restart"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Projects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prepare a poster to show the hobbies they do/would like to do.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interview another student/teacher/neighbour and learn his hobbies, recording them in their portfolios.</w:t>
            </w:r>
          </w:p>
          <w:p w:rsidR="001F1F0C" w:rsidRPr="0002739A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prepare a poster explaining a children’s game played in another country.</w:t>
            </w:r>
          </w:p>
        </w:tc>
      </w:tr>
      <w:tr w:rsidR="001F1F0C" w:rsidRPr="000571BC" w:rsidTr="00FE442E">
        <w:trPr>
          <w:cantSplit/>
          <w:trHeight w:val="2576"/>
        </w:trPr>
        <w:tc>
          <w:tcPr>
            <w:tcW w:w="1095" w:type="dxa"/>
            <w:textDirection w:val="btLr"/>
            <w:vAlign w:val="center"/>
          </w:tcPr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28/-02</w:t>
            </w:r>
          </w:p>
          <w:p w:rsidR="001F1F0C" w:rsidRPr="000571B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5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7" w:type="dxa"/>
            <w:gridSpan w:val="2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1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1F1F0C" w:rsidRPr="000571BC" w:rsidTr="00FE442E">
        <w:trPr>
          <w:cantSplit/>
          <w:trHeight w:val="2303"/>
        </w:trPr>
        <w:tc>
          <w:tcPr>
            <w:tcW w:w="1095" w:type="dxa"/>
            <w:textDirection w:val="btLr"/>
            <w:vAlign w:val="center"/>
          </w:tcPr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05-09</w:t>
            </w:r>
          </w:p>
          <w:p w:rsidR="001F1F0C" w:rsidRPr="000571BC" w:rsidRDefault="001F1F0C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7" w:type="dxa"/>
            <w:gridSpan w:val="2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1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1F1F0C" w:rsidTr="00FE442E">
        <w:tblPrEx>
          <w:tblCellMar>
            <w:left w:w="70" w:type="dxa"/>
            <w:right w:w="70" w:type="dxa"/>
          </w:tblCellMar>
          <w:tblLook w:val="0000"/>
        </w:tblPrEx>
        <w:trPr>
          <w:trHeight w:val="1923"/>
        </w:trPr>
        <w:tc>
          <w:tcPr>
            <w:tcW w:w="1095" w:type="dxa"/>
            <w:textDirection w:val="btLr"/>
            <w:vAlign w:val="center"/>
          </w:tcPr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12-16</w:t>
            </w:r>
          </w:p>
          <w:p w:rsidR="001F1F0C" w:rsidRPr="000571BC" w:rsidRDefault="001F1F0C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37" w:type="dxa"/>
            <w:gridSpan w:val="2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1" w:type="dxa"/>
            <w:vMerge/>
          </w:tcPr>
          <w:p w:rsidR="001F1F0C" w:rsidRDefault="001F1F0C" w:rsidP="00FE442E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788" w:type="dxa"/>
            <w:gridSpan w:val="2"/>
            <w:vMerge/>
          </w:tcPr>
          <w:p w:rsidR="001F1F0C" w:rsidRDefault="001F1F0C" w:rsidP="00FE442E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849" w:type="dxa"/>
            <w:gridSpan w:val="3"/>
            <w:vMerge/>
          </w:tcPr>
          <w:p w:rsidR="001F1F0C" w:rsidRDefault="001F1F0C" w:rsidP="00FE442E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552" w:type="dxa"/>
            <w:gridSpan w:val="3"/>
            <w:vMerge/>
          </w:tcPr>
          <w:p w:rsidR="001F1F0C" w:rsidRDefault="001F1F0C" w:rsidP="00FE442E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749" w:type="dxa"/>
            <w:vMerge/>
          </w:tcPr>
          <w:p w:rsidR="001F1F0C" w:rsidRDefault="001F1F0C" w:rsidP="00FE442E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</w:tr>
    </w:tbl>
    <w:p w:rsidR="001F1F0C" w:rsidRPr="006A2864" w:rsidRDefault="001F1F0C" w:rsidP="0018760D">
      <w:pPr>
        <w:spacing w:after="200" w:line="276" w:lineRule="auto"/>
        <w:rPr>
          <w:sz w:val="16"/>
          <w:szCs w:val="16"/>
          <w:lang w:val="en-GB"/>
        </w:rPr>
      </w:pPr>
    </w:p>
    <w:p w:rsidR="001F1F0C" w:rsidRPr="006A2864" w:rsidRDefault="001F1F0C" w:rsidP="0018760D">
      <w:pPr>
        <w:spacing w:after="200" w:line="276" w:lineRule="auto"/>
        <w:rPr>
          <w:sz w:val="16"/>
          <w:szCs w:val="16"/>
          <w:lang w:val="en-GB"/>
        </w:rPr>
      </w:pPr>
      <w:r w:rsidRPr="006A2864">
        <w:rPr>
          <w:sz w:val="16"/>
          <w:szCs w:val="16"/>
          <w:lang w:val="en-GB"/>
        </w:rPr>
        <w:br w:type="page"/>
      </w:r>
    </w:p>
    <w:tbl>
      <w:tblPr>
        <w:tblpPr w:leftFromText="141" w:rightFromText="141" w:vertAnchor="text" w:horzAnchor="margin" w:tblpY="-5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7"/>
        <w:gridCol w:w="1790"/>
        <w:gridCol w:w="2845"/>
        <w:gridCol w:w="2485"/>
        <w:gridCol w:w="2810"/>
      </w:tblGrid>
      <w:tr w:rsidR="001F1F0C" w:rsidRPr="000571BC" w:rsidTr="00FE442E">
        <w:trPr>
          <w:cantSplit/>
          <w:trHeight w:val="2256"/>
        </w:trPr>
        <w:tc>
          <w:tcPr>
            <w:tcW w:w="1101" w:type="dxa"/>
            <w:textDirection w:val="btLr"/>
            <w:vAlign w:val="center"/>
          </w:tcPr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19-23</w:t>
            </w:r>
          </w:p>
          <w:p w:rsidR="001F1F0C" w:rsidRPr="000571B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2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7" w:type="dxa"/>
            <w:vMerge w:val="restart"/>
            <w:vAlign w:val="center"/>
          </w:tcPr>
          <w:p w:rsidR="001F1F0C" w:rsidRDefault="001F1F0C" w:rsidP="00FE442E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01 January</w:t>
            </w:r>
            <w:r>
              <w:rPr>
                <w:b/>
                <w:bCs/>
                <w:lang w:val="en-GB" w:eastAsia="en-US"/>
              </w:rPr>
              <w:t xml:space="preserve"> </w:t>
            </w:r>
            <w:r w:rsidRPr="000571BC">
              <w:rPr>
                <w:b/>
                <w:bCs/>
                <w:lang w:val="en-GB" w:eastAsia="en-US"/>
              </w:rPr>
              <w:t>New Year</w:t>
            </w:r>
          </w:p>
          <w:p w:rsidR="001F1F0C" w:rsidRPr="005A01D8" w:rsidRDefault="001F1F0C" w:rsidP="00FE442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  <w:r w:rsidRPr="005A01D8">
              <w:rPr>
                <w:bCs/>
                <w:sz w:val="20"/>
                <w:lang w:val="en-GB" w:eastAsia="en-US"/>
              </w:rPr>
              <w:t xml:space="preserve">(1 Ocak </w:t>
            </w:r>
            <w:r>
              <w:rPr>
                <w:bCs/>
                <w:sz w:val="20"/>
                <w:lang w:val="en-GB" w:eastAsia="en-US"/>
              </w:rPr>
              <w:t>2015</w:t>
            </w:r>
            <w:r w:rsidRPr="005A01D8">
              <w:rPr>
                <w:bCs/>
                <w:sz w:val="20"/>
                <w:lang w:val="en-GB" w:eastAsia="en-US"/>
              </w:rPr>
              <w:t xml:space="preserve"> Yılbaşı)</w:t>
            </w:r>
          </w:p>
          <w:p w:rsidR="001F1F0C" w:rsidRDefault="001F1F0C" w:rsidP="00FE442E">
            <w:pPr>
              <w:rPr>
                <w:b/>
                <w:lang w:val="en-GB"/>
              </w:rPr>
            </w:pPr>
          </w:p>
          <w:p w:rsidR="001F1F0C" w:rsidRDefault="001F1F0C" w:rsidP="00FE442E">
            <w:pPr>
              <w:rPr>
                <w:b/>
                <w:lang w:val="en-GB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Expressing basic needs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Expressing feelings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Making simple suggestions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Talking about possessions</w:t>
            </w:r>
          </w:p>
          <w:p w:rsidR="001F1F0C" w:rsidRPr="000571BC" w:rsidRDefault="001F1F0C" w:rsidP="00FE442E">
            <w:pPr>
              <w:rPr>
                <w:b/>
                <w:bCs/>
                <w:lang w:val="en-GB" w:eastAsia="en-US"/>
              </w:rPr>
            </w:pPr>
          </w:p>
          <w:p w:rsidR="001F1F0C" w:rsidRDefault="001F1F0C" w:rsidP="00FE442E">
            <w:pPr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Telling someone what to do</w:t>
            </w:r>
          </w:p>
          <w:p w:rsidR="001F1F0C" w:rsidRPr="003D20AF" w:rsidRDefault="001F1F0C" w:rsidP="00FE442E">
            <w:pPr>
              <w:rPr>
                <w:b/>
                <w:lang w:val="en-GB"/>
              </w:rPr>
            </w:pPr>
          </w:p>
        </w:tc>
        <w:tc>
          <w:tcPr>
            <w:tcW w:w="1790" w:type="dxa"/>
            <w:vMerge w:val="restart"/>
            <w:vAlign w:val="center"/>
          </w:tcPr>
          <w:p w:rsidR="001F1F0C" w:rsidRPr="00175F00" w:rsidRDefault="001F1F0C" w:rsidP="00FE442E">
            <w:pPr>
              <w:jc w:val="center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Unit 5 : </w:t>
            </w:r>
          </w:p>
          <w:p w:rsidR="001F1F0C" w:rsidRPr="003D20AF" w:rsidRDefault="001F1F0C" w:rsidP="00FE442E">
            <w:pPr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Health</w:t>
            </w:r>
          </w:p>
        </w:tc>
        <w:tc>
          <w:tcPr>
            <w:tcW w:w="2845" w:type="dxa"/>
            <w:vMerge w:val="restart"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Listening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identify everyday illnesses and understand some of the suggestions made.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Speaking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ask and answer simple questions to express basic needs and feelings provided the other person uses gestures when necessary.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use simple phrases and sentences to express how they feel, what illness they have, and what they need.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0571BC">
                  <w:rPr>
                    <w:b/>
                    <w:bCs/>
                    <w:lang w:val="en-GB" w:eastAsia="en-US"/>
                  </w:rPr>
                  <w:t>Reading</w:t>
                </w:r>
              </w:smartTag>
            </w:smartTag>
          </w:p>
          <w:p w:rsidR="001F1F0C" w:rsidRPr="00A7499A" w:rsidRDefault="001F1F0C" w:rsidP="00FE442E">
            <w:pPr>
              <w:autoSpaceDE w:val="0"/>
              <w:autoSpaceDN w:val="0"/>
              <w:adjustRightInd w:val="0"/>
              <w:rPr>
                <w:sz w:val="20"/>
                <w:lang w:val="en-GB"/>
              </w:rPr>
            </w:pPr>
            <w:r w:rsidRPr="000571BC">
              <w:rPr>
                <w:lang w:val="en-GB" w:eastAsia="en-US"/>
              </w:rPr>
              <w:t>• Students will be able to comprehend short, simple texts about illnesses and people’s needs and feelings, especially when they are accompanied by pictures.</w:t>
            </w:r>
          </w:p>
        </w:tc>
        <w:tc>
          <w:tcPr>
            <w:tcW w:w="2485" w:type="dxa"/>
            <w:vMerge w:val="restart"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Texts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Advertisements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Captions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Cartoons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Charts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Conversations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Fables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Illustrations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Lists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Picture Dictionaries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Posters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Rhymes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Songs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Stories </w:t>
            </w: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Tables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Activities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Drama/Miming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Flashcards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Games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Labelling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Listening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Matching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Questions and Answers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Real-life Tasks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Reordering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Speaking </w:t>
            </w:r>
          </w:p>
          <w:p w:rsidR="001F1F0C" w:rsidRDefault="001F1F0C" w:rsidP="00FE442E">
            <w:pPr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Story-telling</w:t>
            </w:r>
          </w:p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10" w:type="dxa"/>
            <w:vMerge w:val="restart"/>
            <w:vAlign w:val="center"/>
          </w:tcPr>
          <w:p w:rsidR="001F1F0C" w:rsidRDefault="001F1F0C" w:rsidP="00FE442E">
            <w:pPr>
              <w:rPr>
                <w:b/>
                <w:u w:val="single"/>
                <w:lang w:val="en-GB"/>
              </w:rPr>
            </w:pPr>
          </w:p>
          <w:p w:rsidR="001F1F0C" w:rsidRDefault="001F1F0C" w:rsidP="00FE442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SECOND WRITTEN EXAM</w:t>
            </w:r>
          </w:p>
          <w:p w:rsidR="001F1F0C" w:rsidRPr="001711AF" w:rsidRDefault="001F1F0C" w:rsidP="00FE442E">
            <w:pPr>
              <w:rPr>
                <w:b/>
                <w:lang w:val="en-GB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Projects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prepare a picture story and tell what they need when they are sick.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0571BC">
              <w:rPr>
                <w:lang w:val="en-GB" w:eastAsia="en-US"/>
              </w:rPr>
              <w:t>• Students role play having an illness, and their friends tell them what they should do to get better.</w:t>
            </w:r>
          </w:p>
          <w:p w:rsidR="001F1F0C" w:rsidRDefault="001F1F0C" w:rsidP="00FE442E">
            <w:pPr>
              <w:rPr>
                <w:lang w:val="en-GB"/>
              </w:rPr>
            </w:pPr>
          </w:p>
          <w:p w:rsidR="001F1F0C" w:rsidRPr="000571BC" w:rsidRDefault="001F1F0C" w:rsidP="00FE442E">
            <w:pPr>
              <w:rPr>
                <w:lang w:val="en-GB"/>
              </w:rPr>
            </w:pPr>
          </w:p>
        </w:tc>
      </w:tr>
      <w:tr w:rsidR="001F1F0C" w:rsidRPr="000571BC" w:rsidTr="00FE442E">
        <w:trPr>
          <w:cantSplit/>
          <w:trHeight w:val="1963"/>
        </w:trPr>
        <w:tc>
          <w:tcPr>
            <w:tcW w:w="1101" w:type="dxa"/>
            <w:textDirection w:val="btLr"/>
            <w:vAlign w:val="center"/>
          </w:tcPr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26-30</w:t>
            </w:r>
          </w:p>
          <w:p w:rsidR="001F1F0C" w:rsidRPr="000571B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2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7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</w:tr>
      <w:tr w:rsidR="001F1F0C" w:rsidRPr="000571BC" w:rsidTr="00FE442E">
        <w:trPr>
          <w:cantSplit/>
          <w:trHeight w:val="1981"/>
        </w:trPr>
        <w:tc>
          <w:tcPr>
            <w:tcW w:w="1101" w:type="dxa"/>
            <w:textDirection w:val="btLr"/>
            <w:vAlign w:val="center"/>
          </w:tcPr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02-06</w:t>
            </w:r>
          </w:p>
          <w:p w:rsidR="001F1F0C" w:rsidRPr="000571B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992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7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</w:tr>
      <w:tr w:rsidR="001F1F0C" w:rsidRPr="000571BC" w:rsidTr="00FE442E">
        <w:trPr>
          <w:cantSplit/>
          <w:trHeight w:val="1834"/>
        </w:trPr>
        <w:tc>
          <w:tcPr>
            <w:tcW w:w="1101" w:type="dxa"/>
            <w:textDirection w:val="btLr"/>
            <w:vAlign w:val="center"/>
          </w:tcPr>
          <w:p w:rsidR="001F1F0C" w:rsidRDefault="001F1F0C" w:rsidP="00FE442E">
            <w:pPr>
              <w:ind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09-13</w:t>
            </w:r>
          </w:p>
          <w:p w:rsidR="001F1F0C" w:rsidRPr="000571BC" w:rsidRDefault="001F1F0C" w:rsidP="00FE442E">
            <w:pPr>
              <w:ind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JANUARY</w:t>
            </w:r>
          </w:p>
          <w:p w:rsidR="001F1F0C" w:rsidRPr="000571BC" w:rsidRDefault="001F1F0C" w:rsidP="00FE442E">
            <w:pPr>
              <w:ind w:right="113"/>
              <w:jc w:val="center"/>
              <w:rPr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7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</w:tr>
      <w:tr w:rsidR="001F1F0C" w:rsidRPr="000571BC" w:rsidTr="00FE442E">
        <w:trPr>
          <w:cantSplit/>
          <w:trHeight w:val="951"/>
        </w:trPr>
        <w:tc>
          <w:tcPr>
            <w:tcW w:w="1101" w:type="dxa"/>
            <w:textDirection w:val="btLr"/>
            <w:vAlign w:val="center"/>
          </w:tcPr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</w:p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16-20</w:t>
            </w:r>
          </w:p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  <w:p w:rsidR="001F1F0C" w:rsidRDefault="001F1F0C" w:rsidP="00FE442E">
            <w:pPr>
              <w:spacing w:after="200" w:line="276" w:lineRule="auto"/>
              <w:rPr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1F1F0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1F1F0C" w:rsidRDefault="001F1F0C" w:rsidP="00FE442E">
            <w:pPr>
              <w:jc w:val="center"/>
              <w:rPr>
                <w:lang w:val="en-GB"/>
              </w:rPr>
            </w:pPr>
          </w:p>
          <w:p w:rsidR="001F1F0C" w:rsidRDefault="001F1F0C" w:rsidP="00FE442E">
            <w:pPr>
              <w:jc w:val="center"/>
              <w:rPr>
                <w:lang w:val="en-GB"/>
              </w:rPr>
            </w:pPr>
          </w:p>
          <w:p w:rsidR="001F1F0C" w:rsidRDefault="001F1F0C" w:rsidP="00FE442E">
            <w:pPr>
              <w:jc w:val="center"/>
              <w:rPr>
                <w:lang w:val="en-GB"/>
              </w:rPr>
            </w:pPr>
          </w:p>
          <w:p w:rsidR="001F1F0C" w:rsidRDefault="001F1F0C" w:rsidP="00FE442E">
            <w:pPr>
              <w:jc w:val="center"/>
              <w:rPr>
                <w:lang w:val="en-GB"/>
              </w:rPr>
            </w:pPr>
          </w:p>
          <w:p w:rsidR="001F1F0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  <w:p w:rsidR="001F1F0C" w:rsidRDefault="001F1F0C" w:rsidP="00FE442E">
            <w:pPr>
              <w:jc w:val="center"/>
              <w:rPr>
                <w:lang w:val="en-GB"/>
              </w:rPr>
            </w:pPr>
          </w:p>
          <w:p w:rsidR="001F1F0C" w:rsidRDefault="001F1F0C" w:rsidP="00FE442E">
            <w:pPr>
              <w:jc w:val="center"/>
              <w:rPr>
                <w:lang w:val="en-GB"/>
              </w:rPr>
            </w:pPr>
          </w:p>
          <w:p w:rsidR="001F1F0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457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</w:tr>
      <w:tr w:rsidR="001F1F0C" w:rsidRPr="000571BC" w:rsidTr="00FE442E">
        <w:trPr>
          <w:trHeight w:val="661"/>
        </w:trPr>
        <w:tc>
          <w:tcPr>
            <w:tcW w:w="15614" w:type="dxa"/>
            <w:gridSpan w:val="8"/>
            <w:vAlign w:val="center"/>
          </w:tcPr>
          <w:p w:rsidR="001F1F0C" w:rsidRPr="000571BC" w:rsidRDefault="001F1F0C" w:rsidP="00FE442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FIRST TERM</w:t>
            </w:r>
          </w:p>
        </w:tc>
      </w:tr>
    </w:tbl>
    <w:p w:rsidR="001F1F0C" w:rsidRDefault="001F1F0C" w:rsidP="0018760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lang w:val="en-GB"/>
        </w:rPr>
      </w:pPr>
      <w:r>
        <w:rPr>
          <w:b/>
          <w:lang w:val="en-GB"/>
        </w:rPr>
        <w:t>5</w:t>
      </w:r>
      <w:r w:rsidRPr="00AC56B4">
        <w:rPr>
          <w:b/>
          <w:lang w:val="en-GB"/>
        </w:rPr>
        <w:t>. SINIFLAR ÜNİTELENDİRİLMİŞ YILLIK DERS PLANI (2. DÖNEM)</w:t>
      </w:r>
    </w:p>
    <w:p w:rsidR="001F1F0C" w:rsidRPr="00AC56B4" w:rsidRDefault="001F1F0C" w:rsidP="0018760D">
      <w:pPr>
        <w:pStyle w:val="NoSpacing"/>
        <w:jc w:val="center"/>
        <w:rPr>
          <w:b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534"/>
        <w:gridCol w:w="1778"/>
        <w:gridCol w:w="2820"/>
        <w:gridCol w:w="2464"/>
        <w:gridCol w:w="2791"/>
      </w:tblGrid>
      <w:tr w:rsidR="001F1F0C" w:rsidRPr="000571BC" w:rsidTr="00FE442E">
        <w:tc>
          <w:tcPr>
            <w:tcW w:w="3227" w:type="dxa"/>
            <w:gridSpan w:val="3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34" w:type="dxa"/>
            <w:vMerge w:val="restart"/>
            <w:vAlign w:val="center"/>
          </w:tcPr>
          <w:p w:rsidR="001F1F0C" w:rsidRPr="000571BC" w:rsidRDefault="001F1F0C" w:rsidP="00FE442E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(HEDEF VE KAZANIMLAR</w:t>
            </w:r>
            <w:r w:rsidRPr="000571BC">
              <w:rPr>
                <w:sz w:val="22"/>
                <w:szCs w:val="22"/>
                <w:lang w:val="en-GB"/>
              </w:rPr>
              <w:t>)</w:t>
            </w:r>
            <w:r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78" w:type="dxa"/>
            <w:vMerge w:val="restart"/>
            <w:vAlign w:val="center"/>
          </w:tcPr>
          <w:p w:rsidR="001F1F0C" w:rsidRPr="000571BC" w:rsidRDefault="001F1F0C" w:rsidP="00FE442E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  <w:r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820" w:type="dxa"/>
            <w:vMerge w:val="restart"/>
            <w:vAlign w:val="center"/>
          </w:tcPr>
          <w:p w:rsidR="001F1F0C" w:rsidRPr="000571BC" w:rsidRDefault="001F1F0C" w:rsidP="00FE442E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64" w:type="dxa"/>
            <w:vMerge w:val="restart"/>
            <w:vAlign w:val="center"/>
          </w:tcPr>
          <w:p w:rsidR="001F1F0C" w:rsidRPr="000571BC" w:rsidRDefault="001F1F0C" w:rsidP="00FE442E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791" w:type="dxa"/>
            <w:vMerge w:val="restart"/>
            <w:vAlign w:val="center"/>
          </w:tcPr>
          <w:p w:rsidR="001F1F0C" w:rsidRPr="000571BC" w:rsidRDefault="001F1F0C" w:rsidP="00FE442E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1F1F0C" w:rsidRPr="000571BC" w:rsidTr="00FE442E">
        <w:tc>
          <w:tcPr>
            <w:tcW w:w="1101" w:type="dxa"/>
            <w:vAlign w:val="center"/>
          </w:tcPr>
          <w:p w:rsidR="001F1F0C" w:rsidRDefault="001F1F0C" w:rsidP="00FE442E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 w:rsidRPr="0089039E">
              <w:rPr>
                <w:sz w:val="18"/>
                <w:szCs w:val="22"/>
                <w:lang w:val="en-GB"/>
              </w:rPr>
              <w:t>(AY)</w:t>
            </w:r>
          </w:p>
        </w:tc>
        <w:tc>
          <w:tcPr>
            <w:tcW w:w="992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1134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(SAAT)</w:t>
            </w:r>
          </w:p>
        </w:tc>
        <w:tc>
          <w:tcPr>
            <w:tcW w:w="2534" w:type="dxa"/>
            <w:vMerge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1778" w:type="dxa"/>
            <w:vMerge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820" w:type="dxa"/>
            <w:vMerge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464" w:type="dxa"/>
            <w:vMerge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791" w:type="dxa"/>
            <w:vMerge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</w:tr>
      <w:tr w:rsidR="001F1F0C" w:rsidRPr="000571BC" w:rsidTr="00FE442E">
        <w:trPr>
          <w:cantSplit/>
          <w:trHeight w:val="2691"/>
        </w:trPr>
        <w:tc>
          <w:tcPr>
            <w:tcW w:w="1101" w:type="dxa"/>
            <w:textDirection w:val="btLr"/>
            <w:vAlign w:val="center"/>
          </w:tcPr>
          <w:p w:rsidR="001F1F0C" w:rsidRDefault="001F1F0C" w:rsidP="00FE442E">
            <w:pPr>
              <w:pStyle w:val="NoSpacing"/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06-10</w:t>
            </w:r>
          </w:p>
          <w:p w:rsidR="001F1F0C" w:rsidRPr="000571BC" w:rsidRDefault="001F1F0C" w:rsidP="00FE442E">
            <w:pPr>
              <w:pStyle w:val="NoSpacing"/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FEBRUARY</w:t>
            </w:r>
          </w:p>
        </w:tc>
        <w:tc>
          <w:tcPr>
            <w:tcW w:w="992" w:type="dxa"/>
            <w:vAlign w:val="center"/>
          </w:tcPr>
          <w:p w:rsidR="001F1F0C" w:rsidRPr="000571BC" w:rsidRDefault="001F1F0C" w:rsidP="00FE442E">
            <w:pPr>
              <w:pStyle w:val="NoSpacing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1F1F0C" w:rsidRPr="000571BC" w:rsidRDefault="001F1F0C" w:rsidP="00FE442E">
            <w:pPr>
              <w:pStyle w:val="NoSpacing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534" w:type="dxa"/>
            <w:vMerge w:val="restart"/>
            <w:vAlign w:val="center"/>
          </w:tcPr>
          <w:p w:rsidR="001F1F0C" w:rsidRDefault="001F1F0C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1F1F0C" w:rsidRPr="000571BC" w:rsidRDefault="001F1F0C" w:rsidP="00FE442E">
            <w:pPr>
              <w:pStyle w:val="NoSpacing"/>
              <w:rPr>
                <w:sz w:val="32"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18"/>
                <w:lang w:val="en-GB" w:eastAsia="en-US"/>
              </w:rPr>
              <w:t>Describing characters/people</w:t>
            </w:r>
            <w:r w:rsidRPr="000571BC">
              <w:rPr>
                <w:b/>
                <w:bCs/>
                <w:szCs w:val="20"/>
                <w:lang w:val="en-GB" w:eastAsia="en-US"/>
              </w:rPr>
              <w:t xml:space="preserve"> </w:t>
            </w:r>
          </w:p>
          <w:p w:rsidR="001F1F0C" w:rsidRPr="000571BC" w:rsidRDefault="001F1F0C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1F1F0C" w:rsidRPr="000571BC" w:rsidRDefault="001F1F0C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18"/>
                <w:lang w:val="en-GB" w:eastAsia="en-US"/>
              </w:rPr>
              <w:t>Describing what people do</w:t>
            </w:r>
          </w:p>
          <w:p w:rsidR="001F1F0C" w:rsidRDefault="001F1F0C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1F1F0C" w:rsidRDefault="001F1F0C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1F1F0C" w:rsidRPr="000571BC" w:rsidRDefault="001F1F0C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1F1F0C" w:rsidRPr="000571BC" w:rsidRDefault="001F1F0C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18"/>
                <w:lang w:val="en-GB" w:eastAsia="en-US"/>
              </w:rPr>
              <w:t>Expressing dislikes</w:t>
            </w:r>
          </w:p>
          <w:p w:rsidR="001F1F0C" w:rsidRDefault="001F1F0C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1F1F0C" w:rsidRDefault="001F1F0C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1F1F0C" w:rsidRPr="000571BC" w:rsidRDefault="001F1F0C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1F1F0C" w:rsidRPr="000571BC" w:rsidRDefault="001F1F0C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18"/>
                <w:lang w:val="en-GB" w:eastAsia="en-US"/>
              </w:rPr>
              <w:t>Making simple inquiries</w:t>
            </w:r>
          </w:p>
          <w:p w:rsidR="001F1F0C" w:rsidRDefault="001F1F0C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1F1F0C" w:rsidRDefault="001F1F0C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1F1F0C" w:rsidRPr="000571BC" w:rsidRDefault="001F1F0C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1F1F0C" w:rsidRPr="000571BC" w:rsidRDefault="001F1F0C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18"/>
                <w:lang w:val="en-GB" w:eastAsia="en-US"/>
              </w:rPr>
              <w:t>Stating personal opinions</w:t>
            </w:r>
          </w:p>
          <w:p w:rsidR="001F1F0C" w:rsidRDefault="001F1F0C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1F1F0C" w:rsidRDefault="001F1F0C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1F1F0C" w:rsidRDefault="001F1F0C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1F1F0C" w:rsidRPr="000571BC" w:rsidRDefault="001F1F0C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1F1F0C" w:rsidRDefault="001F1F0C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18"/>
                <w:lang w:val="en-GB" w:eastAsia="en-US"/>
              </w:rPr>
              <w:t>Telling the time, days and dates</w:t>
            </w:r>
          </w:p>
          <w:p w:rsidR="001F1F0C" w:rsidRPr="005A1625" w:rsidRDefault="001F1F0C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  <w:r w:rsidRPr="005A1625">
              <w:rPr>
                <w:b/>
                <w:bCs/>
                <w:sz w:val="22"/>
                <w:szCs w:val="18"/>
                <w:lang w:val="en-GB" w:eastAsia="en-US"/>
              </w:rPr>
              <w:t xml:space="preserve"> </w:t>
            </w:r>
          </w:p>
        </w:tc>
        <w:tc>
          <w:tcPr>
            <w:tcW w:w="1778" w:type="dxa"/>
            <w:vMerge w:val="restart"/>
            <w:vAlign w:val="center"/>
          </w:tcPr>
          <w:p w:rsidR="001F1F0C" w:rsidRPr="002E71CC" w:rsidRDefault="001F1F0C" w:rsidP="00FE442E">
            <w:pPr>
              <w:pStyle w:val="NoSpacing"/>
              <w:jc w:val="center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 xml:space="preserve">Unit 6 : </w:t>
            </w:r>
          </w:p>
          <w:p w:rsidR="001F1F0C" w:rsidRPr="00B62B57" w:rsidRDefault="001F1F0C" w:rsidP="00FE442E">
            <w:pPr>
              <w:pStyle w:val="NoSpacing"/>
              <w:jc w:val="center"/>
              <w:rPr>
                <w:b/>
                <w:i/>
                <w:sz w:val="22"/>
                <w:lang w:val="en-GB"/>
              </w:rPr>
            </w:pPr>
            <w:r>
              <w:rPr>
                <w:b/>
                <w:i/>
                <w:sz w:val="22"/>
                <w:lang w:val="en-GB"/>
              </w:rPr>
              <w:t>Movies</w:t>
            </w:r>
          </w:p>
        </w:tc>
        <w:tc>
          <w:tcPr>
            <w:tcW w:w="2820" w:type="dxa"/>
            <w:vMerge w:val="restart"/>
            <w:vAlign w:val="center"/>
          </w:tcPr>
          <w:p w:rsidR="001F1F0C" w:rsidRPr="000571BC" w:rsidRDefault="001F1F0C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18"/>
                <w:lang w:val="en-GB" w:eastAsia="en-US"/>
              </w:rPr>
              <w:t>Listening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szCs w:val="18"/>
                <w:lang w:val="en-GB" w:eastAsia="en-US"/>
              </w:rPr>
              <w:t>• Students will be able to follow slow and carefully articulated speech describing movie characters and movie types.</w:t>
            </w:r>
          </w:p>
          <w:p w:rsidR="001F1F0C" w:rsidRPr="000571BC" w:rsidRDefault="001F1F0C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18"/>
                <w:lang w:val="en-GB" w:eastAsia="en-US"/>
              </w:rPr>
              <w:t>Speaking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szCs w:val="18"/>
                <w:lang w:val="en-GB" w:eastAsia="en-US"/>
              </w:rPr>
              <w:t>• Students will be able to ask and answer simple questions and people’s likes and dislikes regarding movies with pauses and help from their interlocutors.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szCs w:val="18"/>
                <w:lang w:val="en-GB" w:eastAsia="en-US"/>
              </w:rPr>
              <w:t>• Students will be able to use simple phrases and sentences to state personal opinions about movies and movie characters.</w:t>
            </w:r>
          </w:p>
          <w:p w:rsidR="001F1F0C" w:rsidRPr="000571BC" w:rsidRDefault="001F1F0C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18"/>
                <w:lang w:val="en-GB" w:eastAsia="en-US"/>
              </w:rPr>
              <w:t>Reading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szCs w:val="18"/>
                <w:lang w:val="en-GB" w:eastAsia="en-US"/>
              </w:rPr>
              <w:t>• Students will be able to comprehend phrases and simple sentences in short texts, on posters and advertisements related to movies.</w:t>
            </w:r>
          </w:p>
          <w:p w:rsidR="001F1F0C" w:rsidRPr="000571BC" w:rsidRDefault="001F1F0C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18"/>
                <w:lang w:val="en-GB" w:eastAsia="en-US"/>
              </w:rPr>
              <w:t>Intercultural Awareness</w:t>
            </w:r>
          </w:p>
          <w:p w:rsidR="001F1F0C" w:rsidRPr="005A1625" w:rsidRDefault="001F1F0C" w:rsidP="00FE442E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0571BC">
              <w:rPr>
                <w:sz w:val="22"/>
                <w:szCs w:val="18"/>
                <w:lang w:val="en-GB" w:eastAsia="en-US"/>
              </w:rPr>
              <w:t>• Students will develop an awareness of movies as an international art form and develop positive attitudes towards movies from different countries.</w:t>
            </w:r>
          </w:p>
        </w:tc>
        <w:tc>
          <w:tcPr>
            <w:tcW w:w="2464" w:type="dxa"/>
            <w:vMerge w:val="restart"/>
            <w:vAlign w:val="center"/>
          </w:tcPr>
          <w:p w:rsidR="001F1F0C" w:rsidRPr="000571BC" w:rsidRDefault="001F1F0C" w:rsidP="00FE442E">
            <w:pPr>
              <w:pStyle w:val="NoSpacing"/>
              <w:rPr>
                <w:b/>
                <w:bCs/>
                <w:sz w:val="22"/>
                <w:lang w:val="en-GB" w:eastAsia="en-US"/>
              </w:rPr>
            </w:pPr>
            <w:r w:rsidRPr="000571BC">
              <w:rPr>
                <w:b/>
                <w:bCs/>
                <w:sz w:val="22"/>
                <w:lang w:val="en-GB" w:eastAsia="en-US"/>
              </w:rPr>
              <w:t>Texts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Advertisements 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Cartoons 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Conversations 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Fairy tales 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Illustrations 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Posters 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Signs 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Stories </w:t>
            </w:r>
          </w:p>
          <w:p w:rsidR="001F1F0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Tables 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</w:p>
          <w:p w:rsidR="001F1F0C" w:rsidRPr="000571BC" w:rsidRDefault="001F1F0C" w:rsidP="00FE442E">
            <w:pPr>
              <w:pStyle w:val="NoSpacing"/>
              <w:rPr>
                <w:b/>
                <w:bCs/>
                <w:sz w:val="22"/>
                <w:lang w:val="en-GB" w:eastAsia="en-US"/>
              </w:rPr>
            </w:pPr>
            <w:r w:rsidRPr="000571BC">
              <w:rPr>
                <w:b/>
                <w:bCs/>
                <w:sz w:val="22"/>
                <w:lang w:val="en-GB" w:eastAsia="en-US"/>
              </w:rPr>
              <w:t>Activities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Cognates 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Drama/Miming 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Drawing and Colouring 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Flashcards 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Games 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Labelling 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Listening 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Matching 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Puppets 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Real-life Tasks 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Reordering 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Speaking 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Story-telling </w:t>
            </w:r>
          </w:p>
          <w:p w:rsidR="001F1F0C" w:rsidRDefault="001F1F0C" w:rsidP="00FE442E">
            <w:pPr>
              <w:rPr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>Synonyms and Antonyms</w:t>
            </w:r>
          </w:p>
          <w:p w:rsidR="001F1F0C" w:rsidRPr="002E71CC" w:rsidRDefault="001F1F0C" w:rsidP="00FE442E">
            <w:pPr>
              <w:rPr>
                <w:lang w:val="en-GB"/>
              </w:rPr>
            </w:pPr>
          </w:p>
        </w:tc>
        <w:tc>
          <w:tcPr>
            <w:tcW w:w="2791" w:type="dxa"/>
            <w:vMerge w:val="restart"/>
            <w:vAlign w:val="center"/>
          </w:tcPr>
          <w:p w:rsidR="001F1F0C" w:rsidRPr="000571BC" w:rsidRDefault="001F1F0C" w:rsidP="00FE442E">
            <w:pPr>
              <w:pStyle w:val="NoSpacing"/>
              <w:rPr>
                <w:b/>
                <w:bCs/>
                <w:sz w:val="22"/>
                <w:lang w:val="en-GB" w:eastAsia="en-US"/>
              </w:rPr>
            </w:pPr>
            <w:r w:rsidRPr="000571BC">
              <w:rPr>
                <w:b/>
                <w:bCs/>
                <w:sz w:val="22"/>
                <w:lang w:val="en-GB" w:eastAsia="en-US"/>
              </w:rPr>
              <w:t>Projects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>• Students prepare a film poster as a group and describe the characters in the movie.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• Students draw a fairy tale/ children’s story in their portfolios and tell their friends what kind of a story it is; e. g., comedy, horror, etc., and describe its characters. 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>• Students watch age-appropriate English- language movies and talk about the cultural aspects that are similar to/different from their home culture.</w:t>
            </w:r>
          </w:p>
          <w:p w:rsidR="001F1F0C" w:rsidRDefault="001F1F0C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>• In groups, students make a survey to find out the most popular types of movies in the class.</w:t>
            </w:r>
          </w:p>
          <w:p w:rsidR="001F1F0C" w:rsidRPr="000571BC" w:rsidRDefault="001F1F0C" w:rsidP="00FE442E">
            <w:pPr>
              <w:pStyle w:val="NoSpacing"/>
              <w:rPr>
                <w:sz w:val="22"/>
                <w:lang w:val="en-GB"/>
              </w:rPr>
            </w:pPr>
          </w:p>
        </w:tc>
      </w:tr>
      <w:tr w:rsidR="001F1F0C" w:rsidRPr="000571BC" w:rsidTr="00FE442E">
        <w:trPr>
          <w:cantSplit/>
          <w:trHeight w:val="2692"/>
        </w:trPr>
        <w:tc>
          <w:tcPr>
            <w:tcW w:w="1101" w:type="dxa"/>
            <w:textDirection w:val="btLr"/>
            <w:vAlign w:val="center"/>
          </w:tcPr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13-17</w:t>
            </w:r>
          </w:p>
          <w:p w:rsidR="001F1F0C" w:rsidRPr="000571BC" w:rsidRDefault="001F1F0C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2534" w:type="dxa"/>
            <w:vMerge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1778" w:type="dxa"/>
            <w:vMerge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820" w:type="dxa"/>
            <w:vMerge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464" w:type="dxa"/>
            <w:vMerge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791" w:type="dxa"/>
            <w:vMerge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</w:tr>
      <w:tr w:rsidR="001F1F0C" w:rsidRPr="000571BC" w:rsidTr="00FE442E">
        <w:trPr>
          <w:cantSplit/>
          <w:trHeight w:val="2692"/>
        </w:trPr>
        <w:tc>
          <w:tcPr>
            <w:tcW w:w="1101" w:type="dxa"/>
            <w:textDirection w:val="btLr"/>
            <w:vAlign w:val="center"/>
          </w:tcPr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20-24</w:t>
            </w:r>
          </w:p>
          <w:p w:rsidR="001F1F0C" w:rsidRPr="000571BC" w:rsidRDefault="001F1F0C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2534" w:type="dxa"/>
            <w:vMerge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1778" w:type="dxa"/>
            <w:vMerge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820" w:type="dxa"/>
            <w:vMerge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464" w:type="dxa"/>
            <w:vMerge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  <w:tc>
          <w:tcPr>
            <w:tcW w:w="2791" w:type="dxa"/>
            <w:vMerge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</w:p>
        </w:tc>
      </w:tr>
    </w:tbl>
    <w:p w:rsidR="001F1F0C" w:rsidRPr="006A2864" w:rsidRDefault="001F1F0C" w:rsidP="0018760D">
      <w:pPr>
        <w:pStyle w:val="NoSpacing"/>
        <w:rPr>
          <w:lang w:val="en-GB"/>
        </w:rPr>
      </w:pPr>
    </w:p>
    <w:p w:rsidR="001F1F0C" w:rsidRPr="006A2864" w:rsidRDefault="001F1F0C" w:rsidP="0018760D">
      <w:pPr>
        <w:pStyle w:val="NoSpacing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1F1F0C" w:rsidRPr="000571BC" w:rsidTr="00FE442E">
        <w:trPr>
          <w:cantSplit/>
          <w:trHeight w:val="2845"/>
        </w:trPr>
        <w:tc>
          <w:tcPr>
            <w:tcW w:w="1101" w:type="dxa"/>
            <w:textDirection w:val="btLr"/>
            <w:vAlign w:val="center"/>
          </w:tcPr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27/-03</w:t>
            </w:r>
          </w:p>
          <w:p w:rsidR="001F1F0C" w:rsidRPr="000571B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MARCH</w:t>
            </w:r>
          </w:p>
        </w:tc>
        <w:tc>
          <w:tcPr>
            <w:tcW w:w="992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 w:val="restart"/>
            <w:vAlign w:val="center"/>
          </w:tcPr>
          <w:p w:rsidR="001F1F0C" w:rsidRDefault="001F1F0C" w:rsidP="00FE442E">
            <w:pPr>
              <w:rPr>
                <w:b/>
                <w:bCs/>
                <w:lang w:val="en-GB" w:eastAsia="en-US"/>
              </w:rPr>
            </w:pPr>
          </w:p>
          <w:p w:rsidR="001F1F0C" w:rsidRDefault="001F1F0C" w:rsidP="00FE442E">
            <w:pPr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Asking for permission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Expressing and responding to thanks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Expressing basic needs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Expressing likes and dislikes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Expressing obligation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Greeting and meeting people</w:t>
            </w:r>
          </w:p>
          <w:p w:rsidR="001F1F0C" w:rsidRPr="000571BC" w:rsidRDefault="001F1F0C" w:rsidP="002E48C8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Making simple inquiries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084892">
            <w:pPr>
              <w:pStyle w:val="Heading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0571BC">
              <w:rPr>
                <w:rFonts w:ascii="Times New Roman" w:hAnsi="Times New Roman"/>
                <w:sz w:val="24"/>
                <w:szCs w:val="24"/>
                <w:lang w:val="en-GB" w:eastAsia="en-US"/>
              </w:rPr>
              <w:t>18</w:t>
            </w:r>
            <w:r w:rsidRPr="000571BC">
              <w:rPr>
                <w:rFonts w:ascii="Times New Roman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571BC">
              <w:rPr>
                <w:rFonts w:ascii="Times New Roman" w:hAnsi="Times New Roman"/>
                <w:sz w:val="24"/>
                <w:szCs w:val="24"/>
                <w:lang w:val="en-GB" w:eastAsia="en-US"/>
              </w:rPr>
              <w:t xml:space="preserve"> March</w:t>
            </w:r>
          </w:p>
          <w:p w:rsidR="001F1F0C" w:rsidRDefault="001F1F0C" w:rsidP="00084892">
            <w:pPr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The Remembrance of Çanakkale Martyrs</w:t>
            </w:r>
          </w:p>
          <w:p w:rsidR="001F1F0C" w:rsidRPr="004E1EF2" w:rsidRDefault="001F1F0C" w:rsidP="00084892">
            <w:pPr>
              <w:jc w:val="center"/>
              <w:rPr>
                <w:bCs/>
                <w:sz w:val="20"/>
                <w:lang w:val="en-GB" w:eastAsia="en-US"/>
              </w:rPr>
            </w:pPr>
            <w:r w:rsidRPr="004E1EF2">
              <w:rPr>
                <w:bCs/>
                <w:sz w:val="20"/>
                <w:lang w:val="en-GB" w:eastAsia="en-US"/>
              </w:rPr>
              <w:t>(18 Mart Şehitleri Anma Günü ve Çanakkale Deniz Zaferi)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rPr>
                <w:b/>
                <w:bCs/>
                <w:lang w:val="en-GB" w:eastAsia="en-US"/>
              </w:rPr>
            </w:pPr>
          </w:p>
          <w:p w:rsidR="001F1F0C" w:rsidRPr="005A1625" w:rsidRDefault="001F1F0C" w:rsidP="00FE442E">
            <w:pPr>
              <w:rPr>
                <w:b/>
                <w:bCs/>
                <w:lang w:val="en-GB" w:eastAsia="en-US"/>
              </w:rPr>
            </w:pPr>
          </w:p>
        </w:tc>
        <w:tc>
          <w:tcPr>
            <w:tcW w:w="1790" w:type="dxa"/>
            <w:vMerge w:val="restart"/>
            <w:vAlign w:val="center"/>
          </w:tcPr>
          <w:p w:rsidR="001F1F0C" w:rsidRPr="002E71CC" w:rsidRDefault="001F1F0C" w:rsidP="00FE442E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 xml:space="preserve">Unit 7 : </w:t>
            </w:r>
          </w:p>
          <w:p w:rsidR="001F1F0C" w:rsidRPr="00B62B57" w:rsidRDefault="001F1F0C" w:rsidP="00FE442E">
            <w:pPr>
              <w:autoSpaceDE w:val="0"/>
              <w:autoSpaceDN w:val="0"/>
              <w:adjustRightInd w:val="0"/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Party Time</w:t>
            </w:r>
          </w:p>
        </w:tc>
        <w:tc>
          <w:tcPr>
            <w:tcW w:w="2843" w:type="dxa"/>
            <w:vMerge w:val="restart"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Listening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understand simple requests for permission and their responses delivered at a slow pace, without background noise.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Speaking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• Students will be able to ask for permission to do simple, everyday concrete actions and respond in simple sentences.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• Students will be able to use basic greetings and leave-taking expressions.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Reading</w:t>
            </w: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understand short texts with visual aids such as cartoons, posters and birthday cards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84" w:type="dxa"/>
            <w:vMerge w:val="restart"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Texts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Advertisements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Cartoons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Conversations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Coupons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Illustrations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Lists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Menus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Picture Dictionaries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Postcards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Posters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Rhymes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Stories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Tables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Activities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Arts and Crafts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Chants and Songs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Cognates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Communicative Tasks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Drama/Miming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Games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Labelling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Listening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Matching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Questions and Answers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Real-life Tasks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Reordering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Role-play and Simulations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Speaking </w:t>
            </w:r>
          </w:p>
          <w:p w:rsidR="001F1F0C" w:rsidRPr="005A1625" w:rsidRDefault="001F1F0C" w:rsidP="00FE442E">
            <w:pPr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Story-telling</w:t>
            </w:r>
          </w:p>
        </w:tc>
        <w:tc>
          <w:tcPr>
            <w:tcW w:w="2818" w:type="dxa"/>
            <w:vMerge w:val="restart"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Projects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prepare a birthday card for a friend.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prepare a calendar in English marking birthdays of their family members and friends in each month.</w:t>
            </w: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prepare a card/write an e-mail to invite someone to his or her birthday party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1F1F0C" w:rsidRPr="000571BC" w:rsidTr="00FE442E">
        <w:trPr>
          <w:cantSplit/>
          <w:trHeight w:val="2845"/>
        </w:trPr>
        <w:tc>
          <w:tcPr>
            <w:tcW w:w="1101" w:type="dxa"/>
            <w:textDirection w:val="btLr"/>
            <w:vAlign w:val="center"/>
          </w:tcPr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06-10</w:t>
            </w:r>
          </w:p>
          <w:p w:rsidR="001F1F0C" w:rsidRPr="000571BC" w:rsidRDefault="001F1F0C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</w:tr>
      <w:tr w:rsidR="001F1F0C" w:rsidRPr="000571BC" w:rsidTr="00FE442E">
        <w:trPr>
          <w:cantSplit/>
          <w:trHeight w:val="2845"/>
        </w:trPr>
        <w:tc>
          <w:tcPr>
            <w:tcW w:w="1101" w:type="dxa"/>
            <w:textDirection w:val="btLr"/>
            <w:vAlign w:val="center"/>
          </w:tcPr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13-17</w:t>
            </w:r>
          </w:p>
          <w:p w:rsidR="001F1F0C" w:rsidRPr="000571BC" w:rsidRDefault="001F1F0C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</w:tr>
    </w:tbl>
    <w:p w:rsidR="001F1F0C" w:rsidRPr="006A2864" w:rsidRDefault="001F1F0C" w:rsidP="0018760D">
      <w:pPr>
        <w:spacing w:after="200" w:line="276" w:lineRule="auto"/>
        <w:rPr>
          <w:sz w:val="40"/>
          <w:lang w:val="en-GB"/>
        </w:rPr>
      </w:pPr>
    </w:p>
    <w:p w:rsidR="001F1F0C" w:rsidRPr="006A2864" w:rsidRDefault="001F1F0C" w:rsidP="0018760D">
      <w:pPr>
        <w:spacing w:after="200" w:line="276" w:lineRule="auto"/>
        <w:rPr>
          <w:sz w:val="40"/>
          <w:lang w:val="en-GB"/>
        </w:rPr>
      </w:pPr>
    </w:p>
    <w:p w:rsidR="001F1F0C" w:rsidRPr="006A2864" w:rsidRDefault="001F1F0C" w:rsidP="0018760D">
      <w:pPr>
        <w:pStyle w:val="NoSpacing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1F1F0C" w:rsidRPr="000571BC" w:rsidTr="00FE442E">
        <w:trPr>
          <w:cantSplit/>
          <w:trHeight w:val="3121"/>
        </w:trPr>
        <w:tc>
          <w:tcPr>
            <w:tcW w:w="1101" w:type="dxa"/>
            <w:textDirection w:val="btLr"/>
            <w:vAlign w:val="center"/>
          </w:tcPr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20-24</w:t>
            </w:r>
          </w:p>
          <w:p w:rsidR="001F1F0C" w:rsidRPr="000571BC" w:rsidRDefault="001F1F0C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 w:val="restart"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 xml:space="preserve">Expressing ability and inability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Expressing obligation</w:t>
            </w: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 xml:space="preserve">Making simple inquiries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 xml:space="preserve">Making simple requests </w:t>
            </w:r>
          </w:p>
          <w:p w:rsidR="001F1F0C" w:rsidRDefault="001F1F0C" w:rsidP="00FE442E">
            <w:pPr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rPr>
                <w:lang w:val="en-GB"/>
              </w:rPr>
            </w:pPr>
            <w:r w:rsidRPr="000571BC">
              <w:rPr>
                <w:b/>
                <w:bCs/>
                <w:lang w:val="en-GB" w:eastAsia="en-US"/>
              </w:rPr>
              <w:t>Making simple suggestions</w:t>
            </w:r>
            <w:r w:rsidRPr="000571BC">
              <w:rPr>
                <w:lang w:val="en-GB"/>
              </w:rPr>
              <w:t xml:space="preserve"> </w:t>
            </w:r>
          </w:p>
        </w:tc>
        <w:tc>
          <w:tcPr>
            <w:tcW w:w="1790" w:type="dxa"/>
            <w:vMerge w:val="restart"/>
            <w:vAlign w:val="center"/>
          </w:tcPr>
          <w:p w:rsidR="001F1F0C" w:rsidRPr="00D47C79" w:rsidRDefault="001F1F0C" w:rsidP="00FE442E">
            <w:pPr>
              <w:jc w:val="center"/>
              <w:rPr>
                <w:b/>
                <w:lang w:val="en-GB"/>
              </w:rPr>
            </w:pPr>
            <w:r w:rsidRPr="00D47C79">
              <w:rPr>
                <w:b/>
                <w:lang w:val="en-GB"/>
              </w:rPr>
              <w:t>Unit 8 :</w:t>
            </w:r>
          </w:p>
          <w:p w:rsidR="001F1F0C" w:rsidRPr="00B62B57" w:rsidRDefault="001F1F0C" w:rsidP="00FE442E">
            <w:pPr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Fitness</w:t>
            </w:r>
          </w:p>
        </w:tc>
        <w:tc>
          <w:tcPr>
            <w:tcW w:w="2843" w:type="dxa"/>
            <w:vMerge w:val="restart"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Listening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understand simple speech about physical exercise and invitations.</w:t>
            </w: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Speaking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ask and answer requests for personal information.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• Students will be able to make suggestions for a limited number of activities and accept or decline such suggestions with simple, set language patterns.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give simple personal information.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Reading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understand stories with short sentences and phrases about other people’s favourite sports activities.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Compensation Strategies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• Students will be able to ask other people to repeat </w:t>
            </w:r>
          </w:p>
          <w:p w:rsidR="001F1F0C" w:rsidRPr="005A1625" w:rsidRDefault="001F1F0C" w:rsidP="00FE442E">
            <w:pPr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what they have said when they do not understand.</w:t>
            </w:r>
          </w:p>
        </w:tc>
        <w:tc>
          <w:tcPr>
            <w:tcW w:w="2484" w:type="dxa"/>
            <w:vMerge w:val="restart"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Texts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Advertisements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Captions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Conversations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Illustrations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Picture Dictionaries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Posters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Signs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Stories </w:t>
            </w: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Tables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Activities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Arts and Crafts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Communicative Tasks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Drawing and Colouring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Flashcards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Listening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Matching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Real-life Tasks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Reordering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Role-play and Simulations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Speaking </w:t>
            </w:r>
          </w:p>
          <w:p w:rsidR="001F1F0C" w:rsidRDefault="001F1F0C" w:rsidP="00FE442E">
            <w:pPr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Story-telling</w:t>
            </w:r>
          </w:p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 w:val="restart"/>
            <w:vAlign w:val="center"/>
          </w:tcPr>
          <w:p w:rsidR="001F1F0C" w:rsidRDefault="001F1F0C" w:rsidP="00FE442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FIRST WRITTEN EXAM</w:t>
            </w: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1F1F0C" w:rsidRDefault="001F1F0C" w:rsidP="00FE442E">
            <w:pPr>
              <w:rPr>
                <w:b/>
                <w:lang w:val="en-GB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Projects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prepare a picture book related to their favourite physical activity.</w:t>
            </w:r>
          </w:p>
          <w:p w:rsidR="001F1F0C" w:rsidRDefault="001F1F0C" w:rsidP="00FE442E">
            <w:pPr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exchange notes/e-mails inviting their friends to work out together at the weekend.</w:t>
            </w:r>
          </w:p>
          <w:p w:rsidR="001F1F0C" w:rsidRPr="000571BC" w:rsidRDefault="001F1F0C" w:rsidP="00FE442E">
            <w:pPr>
              <w:rPr>
                <w:lang w:val="en-GB"/>
              </w:rPr>
            </w:pPr>
          </w:p>
        </w:tc>
      </w:tr>
      <w:tr w:rsidR="001F1F0C" w:rsidRPr="000571BC" w:rsidTr="00FE442E">
        <w:trPr>
          <w:cantSplit/>
          <w:trHeight w:val="3121"/>
        </w:trPr>
        <w:tc>
          <w:tcPr>
            <w:tcW w:w="1101" w:type="dxa"/>
            <w:textDirection w:val="btLr"/>
            <w:vAlign w:val="center"/>
          </w:tcPr>
          <w:p w:rsidR="001F1F0C" w:rsidRDefault="001F1F0C" w:rsidP="0008489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27-31</w:t>
            </w:r>
          </w:p>
          <w:p w:rsidR="001F1F0C" w:rsidRDefault="001F1F0C" w:rsidP="0008489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MARCH</w:t>
            </w:r>
          </w:p>
          <w:p w:rsidR="001F1F0C" w:rsidRPr="000571BC" w:rsidRDefault="001F1F0C" w:rsidP="00084892">
            <w:pPr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</w:tr>
      <w:tr w:rsidR="001F1F0C" w:rsidRPr="000571BC" w:rsidTr="00FE442E">
        <w:trPr>
          <w:cantSplit/>
          <w:trHeight w:val="3121"/>
        </w:trPr>
        <w:tc>
          <w:tcPr>
            <w:tcW w:w="1101" w:type="dxa"/>
            <w:textDirection w:val="btLr"/>
            <w:vAlign w:val="center"/>
          </w:tcPr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03-07</w:t>
            </w:r>
          </w:p>
          <w:p w:rsidR="001F1F0C" w:rsidRPr="000571BC" w:rsidRDefault="001F1F0C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</w:tr>
    </w:tbl>
    <w:p w:rsidR="001F1F0C" w:rsidRPr="006A2864" w:rsidRDefault="001F1F0C" w:rsidP="0018760D">
      <w:pPr>
        <w:spacing w:after="200" w:line="276" w:lineRule="auto"/>
        <w:rPr>
          <w:lang w:val="en-GB"/>
        </w:rPr>
      </w:pPr>
    </w:p>
    <w:p w:rsidR="001F1F0C" w:rsidRPr="006A2864" w:rsidRDefault="001F1F0C" w:rsidP="0018760D">
      <w:pPr>
        <w:jc w:val="center"/>
        <w:rPr>
          <w:sz w:val="4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1F1F0C" w:rsidRPr="000571BC" w:rsidTr="00FE442E">
        <w:trPr>
          <w:cantSplit/>
          <w:trHeight w:val="2338"/>
        </w:trPr>
        <w:tc>
          <w:tcPr>
            <w:tcW w:w="1101" w:type="dxa"/>
            <w:textDirection w:val="btLr"/>
            <w:vAlign w:val="center"/>
          </w:tcPr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10-14</w:t>
            </w:r>
          </w:p>
          <w:p w:rsidR="001F1F0C" w:rsidRPr="000571BC" w:rsidRDefault="001F1F0C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 w:val="restart"/>
            <w:vAlign w:val="center"/>
          </w:tcPr>
          <w:p w:rsidR="001F1F0C" w:rsidRDefault="001F1F0C" w:rsidP="00FE442E">
            <w:pPr>
              <w:rPr>
                <w:b/>
                <w:lang w:val="en-GB"/>
              </w:rPr>
            </w:pPr>
          </w:p>
          <w:p w:rsidR="001F1F0C" w:rsidRDefault="001F1F0C" w:rsidP="00FE442E">
            <w:pPr>
              <w:rPr>
                <w:b/>
                <w:lang w:val="en-GB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Asking for permission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 xml:space="preserve">Describing what people are doing now </w:t>
            </w:r>
          </w:p>
          <w:p w:rsidR="001F1F0C" w:rsidRPr="000571BC" w:rsidRDefault="001F1F0C" w:rsidP="00FE442E">
            <w:pPr>
              <w:rPr>
                <w:b/>
                <w:bCs/>
                <w:lang w:val="en-GB" w:eastAsia="en-US"/>
              </w:rPr>
            </w:pPr>
          </w:p>
          <w:p w:rsidR="001F1F0C" w:rsidRDefault="001F1F0C" w:rsidP="00FE442E">
            <w:pPr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Making simple inquiries</w:t>
            </w:r>
          </w:p>
          <w:p w:rsidR="001F1F0C" w:rsidRDefault="001F1F0C" w:rsidP="00FE442E">
            <w:pPr>
              <w:rPr>
                <w:b/>
                <w:bCs/>
                <w:lang w:val="en-GB" w:eastAsia="en-US"/>
              </w:rPr>
            </w:pPr>
          </w:p>
          <w:p w:rsidR="001F1F0C" w:rsidRDefault="001F1F0C" w:rsidP="00FE442E">
            <w:pPr>
              <w:rPr>
                <w:b/>
                <w:bCs/>
                <w:lang w:val="en-GB" w:eastAsia="en-US"/>
              </w:rPr>
            </w:pPr>
          </w:p>
          <w:p w:rsidR="001F1F0C" w:rsidRDefault="001F1F0C" w:rsidP="00FE442E">
            <w:pPr>
              <w:rPr>
                <w:b/>
                <w:bCs/>
                <w:lang w:val="en-GB" w:eastAsia="en-US"/>
              </w:rPr>
            </w:pPr>
          </w:p>
          <w:p w:rsidR="001F1F0C" w:rsidRDefault="001F1F0C" w:rsidP="00FE442E">
            <w:pPr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084892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23</w:t>
            </w:r>
            <w:r w:rsidRPr="000571BC">
              <w:rPr>
                <w:b/>
                <w:bCs/>
                <w:vertAlign w:val="superscript"/>
                <w:lang w:val="en-GB" w:eastAsia="en-US"/>
              </w:rPr>
              <w:t>rd</w:t>
            </w:r>
            <w:r w:rsidRPr="000571BC">
              <w:rPr>
                <w:b/>
                <w:bCs/>
                <w:lang w:val="en-GB" w:eastAsia="en-US"/>
              </w:rPr>
              <w:t xml:space="preserve"> April</w:t>
            </w:r>
          </w:p>
          <w:p w:rsidR="001F1F0C" w:rsidRDefault="001F1F0C" w:rsidP="00084892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National Sovereignty and Children’s Day</w:t>
            </w:r>
          </w:p>
          <w:p w:rsidR="001F1F0C" w:rsidRDefault="001F1F0C" w:rsidP="0008489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  <w:r w:rsidRPr="00A8267B">
              <w:rPr>
                <w:bCs/>
                <w:sz w:val="20"/>
                <w:lang w:val="en-GB" w:eastAsia="en-US"/>
              </w:rPr>
              <w:t>(23 Nisan Ulusal Egemenlik ve Çocuk Bayramı)</w:t>
            </w:r>
          </w:p>
          <w:p w:rsidR="001F1F0C" w:rsidRDefault="001F1F0C" w:rsidP="0008489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</w:p>
          <w:p w:rsidR="001F1F0C" w:rsidRDefault="001F1F0C" w:rsidP="0008489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</w:p>
          <w:p w:rsidR="001F1F0C" w:rsidRDefault="001F1F0C" w:rsidP="0008489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</w:p>
          <w:p w:rsidR="001F1F0C" w:rsidRDefault="001F1F0C" w:rsidP="0008489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</w:p>
          <w:p w:rsidR="001F1F0C" w:rsidRDefault="001F1F0C" w:rsidP="0008489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</w:p>
          <w:p w:rsidR="001F1F0C" w:rsidRDefault="001F1F0C" w:rsidP="0008489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</w:p>
          <w:p w:rsidR="001F1F0C" w:rsidRDefault="001F1F0C" w:rsidP="0008489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</w:p>
          <w:p w:rsidR="001F1F0C" w:rsidRDefault="001F1F0C" w:rsidP="0008489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</w:p>
          <w:p w:rsidR="001F1F0C" w:rsidRDefault="001F1F0C" w:rsidP="00084892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1</w:t>
            </w:r>
            <w:r>
              <w:rPr>
                <w:b/>
                <w:bCs/>
                <w:vertAlign w:val="superscript"/>
                <w:lang w:val="en-GB" w:eastAsia="en-US"/>
              </w:rPr>
              <w:t xml:space="preserve">st </w:t>
            </w:r>
            <w:r>
              <w:rPr>
                <w:b/>
                <w:bCs/>
                <w:lang w:val="en-GB" w:eastAsia="en-US"/>
              </w:rPr>
              <w:t>May International Workers’ Day</w:t>
            </w:r>
          </w:p>
          <w:p w:rsidR="001F1F0C" w:rsidRPr="00A8267B" w:rsidRDefault="001F1F0C" w:rsidP="0008489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  <w:r>
              <w:rPr>
                <w:bCs/>
                <w:sz w:val="20"/>
                <w:lang w:val="en-GB" w:eastAsia="en-US"/>
              </w:rPr>
              <w:t>(1 Mayıs Emek ve Dayanışma Günü)</w:t>
            </w:r>
          </w:p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vAlign w:val="center"/>
          </w:tcPr>
          <w:p w:rsidR="001F1F0C" w:rsidRPr="00495248" w:rsidRDefault="001F1F0C" w:rsidP="00FE442E">
            <w:pPr>
              <w:jc w:val="center"/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>Unit 9 :</w:t>
            </w:r>
          </w:p>
          <w:p w:rsidR="001F1F0C" w:rsidRPr="008503E7" w:rsidRDefault="001F1F0C" w:rsidP="00FE442E">
            <w:pPr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The Animal Shelter</w:t>
            </w:r>
          </w:p>
        </w:tc>
        <w:tc>
          <w:tcPr>
            <w:tcW w:w="2843" w:type="dxa"/>
            <w:vMerge w:val="restart"/>
            <w:vAlign w:val="center"/>
          </w:tcPr>
          <w:p w:rsidR="001F1F0C" w:rsidRPr="00D044A2" w:rsidRDefault="001F1F0C" w:rsidP="00FE44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3"/>
                <w:szCs w:val="23"/>
                <w:lang w:val="en-GB" w:eastAsia="en-US"/>
              </w:rPr>
            </w:pPr>
            <w:r w:rsidRPr="00D044A2">
              <w:rPr>
                <w:b/>
                <w:bCs/>
                <w:sz w:val="23"/>
                <w:szCs w:val="23"/>
                <w:lang w:val="en-GB" w:eastAsia="en-US"/>
              </w:rPr>
              <w:t>Listening</w:t>
            </w:r>
          </w:p>
          <w:p w:rsidR="001F1F0C" w:rsidRPr="00D044A2" w:rsidRDefault="001F1F0C" w:rsidP="00FE442E">
            <w:pPr>
              <w:autoSpaceDE w:val="0"/>
              <w:autoSpaceDN w:val="0"/>
              <w:adjustRightInd w:val="0"/>
              <w:rPr>
                <w:sz w:val="23"/>
                <w:szCs w:val="23"/>
                <w:lang w:val="en-GB" w:eastAsia="en-US"/>
              </w:rPr>
            </w:pPr>
            <w:r w:rsidRPr="00D044A2">
              <w:rPr>
                <w:sz w:val="23"/>
                <w:szCs w:val="23"/>
                <w:lang w:val="en-GB" w:eastAsia="en-US"/>
              </w:rPr>
              <w:t>• Students will be able to comprehend descriptions of what people are doing at the moment.</w:t>
            </w:r>
          </w:p>
          <w:p w:rsidR="001F1F0C" w:rsidRPr="00D044A2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  <w:lang w:val="en-GB" w:eastAsia="en-US"/>
              </w:rPr>
            </w:pPr>
            <w:r w:rsidRPr="00D044A2">
              <w:rPr>
                <w:b/>
                <w:bCs/>
                <w:sz w:val="23"/>
                <w:szCs w:val="23"/>
                <w:lang w:val="en-GB" w:eastAsia="en-US"/>
              </w:rPr>
              <w:t>Speaking</w:t>
            </w:r>
          </w:p>
          <w:p w:rsidR="001F1F0C" w:rsidRPr="00D044A2" w:rsidRDefault="001F1F0C" w:rsidP="00FE442E">
            <w:pPr>
              <w:autoSpaceDE w:val="0"/>
              <w:autoSpaceDN w:val="0"/>
              <w:adjustRightInd w:val="0"/>
              <w:rPr>
                <w:sz w:val="23"/>
                <w:szCs w:val="23"/>
                <w:lang w:val="en-GB" w:eastAsia="en-US"/>
              </w:rPr>
            </w:pPr>
            <w:r w:rsidRPr="00D044A2">
              <w:rPr>
                <w:sz w:val="23"/>
                <w:szCs w:val="23"/>
                <w:lang w:val="en-GB" w:eastAsia="en-US"/>
              </w:rPr>
              <w:t xml:space="preserve">• Students will be able to ask what people are doing at the moment and answer such questions addressed to them provided that the other person speaks slowly and clearly. </w:t>
            </w:r>
          </w:p>
          <w:p w:rsidR="001F1F0C" w:rsidRPr="00D044A2" w:rsidRDefault="001F1F0C" w:rsidP="00FE442E">
            <w:pPr>
              <w:autoSpaceDE w:val="0"/>
              <w:autoSpaceDN w:val="0"/>
              <w:adjustRightInd w:val="0"/>
              <w:rPr>
                <w:sz w:val="23"/>
                <w:szCs w:val="23"/>
                <w:lang w:val="en-GB" w:eastAsia="en-US"/>
              </w:rPr>
            </w:pPr>
            <w:r w:rsidRPr="00D044A2">
              <w:rPr>
                <w:sz w:val="23"/>
                <w:szCs w:val="23"/>
                <w:lang w:val="en-GB" w:eastAsia="en-US"/>
              </w:rPr>
              <w:t>• Students will be able to ask for permission using set phrases.</w:t>
            </w:r>
          </w:p>
          <w:p w:rsidR="001F1F0C" w:rsidRPr="00D044A2" w:rsidRDefault="001F1F0C" w:rsidP="00FE442E">
            <w:pPr>
              <w:autoSpaceDE w:val="0"/>
              <w:autoSpaceDN w:val="0"/>
              <w:adjustRightInd w:val="0"/>
              <w:rPr>
                <w:sz w:val="23"/>
                <w:szCs w:val="23"/>
                <w:lang w:val="en-GB" w:eastAsia="en-US"/>
              </w:rPr>
            </w:pPr>
            <w:r w:rsidRPr="00D044A2">
              <w:rPr>
                <w:sz w:val="23"/>
                <w:szCs w:val="23"/>
                <w:lang w:val="en-GB" w:eastAsia="en-US"/>
              </w:rPr>
              <w:t>• Students will be able to use simple phrases and sentences to describe what other people are doing at the moment related to animals.</w:t>
            </w:r>
          </w:p>
          <w:p w:rsidR="001F1F0C" w:rsidRPr="00D044A2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  <w:lang w:val="en-GB" w:eastAsia="en-US"/>
              </w:rPr>
            </w:pPr>
            <w:r w:rsidRPr="00D044A2">
              <w:rPr>
                <w:b/>
                <w:bCs/>
                <w:sz w:val="23"/>
                <w:szCs w:val="23"/>
                <w:lang w:val="en-GB" w:eastAsia="en-US"/>
              </w:rPr>
              <w:t>Reading</w:t>
            </w:r>
          </w:p>
          <w:p w:rsidR="001F1F0C" w:rsidRPr="00D044A2" w:rsidRDefault="001F1F0C" w:rsidP="00FE442E">
            <w:pPr>
              <w:autoSpaceDE w:val="0"/>
              <w:autoSpaceDN w:val="0"/>
              <w:adjustRightInd w:val="0"/>
              <w:rPr>
                <w:sz w:val="23"/>
                <w:szCs w:val="23"/>
                <w:lang w:val="en-GB" w:eastAsia="en-US"/>
              </w:rPr>
            </w:pPr>
            <w:r w:rsidRPr="00D044A2">
              <w:rPr>
                <w:sz w:val="23"/>
                <w:szCs w:val="23"/>
                <w:lang w:val="en-GB" w:eastAsia="en-US"/>
              </w:rPr>
              <w:t>• Students will be able to comprehend short, simple texts such as cartoons and stories about what people are doing at the moment.</w:t>
            </w:r>
          </w:p>
          <w:p w:rsidR="001F1F0C" w:rsidRPr="00D044A2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  <w:lang w:val="en-GB" w:eastAsia="en-US"/>
              </w:rPr>
            </w:pPr>
            <w:r w:rsidRPr="00D044A2">
              <w:rPr>
                <w:b/>
                <w:bCs/>
                <w:sz w:val="23"/>
                <w:szCs w:val="23"/>
                <w:lang w:val="en-GB" w:eastAsia="en-US"/>
              </w:rPr>
              <w:t>Compensation Strategies</w:t>
            </w:r>
          </w:p>
          <w:p w:rsidR="001F1F0C" w:rsidRPr="00390F79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D044A2">
              <w:rPr>
                <w:sz w:val="23"/>
                <w:szCs w:val="23"/>
                <w:lang w:val="en-GB" w:eastAsia="en-US"/>
              </w:rPr>
              <w:t>• Students will be able to use body language to get their meaning across when their language fails to do so.</w:t>
            </w:r>
          </w:p>
        </w:tc>
        <w:tc>
          <w:tcPr>
            <w:tcW w:w="2484" w:type="dxa"/>
            <w:vMerge w:val="restart"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Texts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Advertisements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Captions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Cartoons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Charts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Conversations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Illustrations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Notes and Messages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Picture Dictionaries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Postcards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Posters </w:t>
            </w: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Stories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Activities</w:t>
            </w:r>
            <w:r w:rsidRPr="000571BC">
              <w:rPr>
                <w:lang w:val="en-GB" w:eastAsia="en-US"/>
              </w:rPr>
              <w:t xml:space="preserve">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Chants and Songs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Cognates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Communicative Tasks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Drama/Miming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Flashcards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Labelling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Listening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Matching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Questions and Answers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Real-life Tasks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Role-play and Simulations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Speaking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Story-telling </w:t>
            </w:r>
          </w:p>
          <w:p w:rsidR="001F1F0C" w:rsidRDefault="001F1F0C" w:rsidP="00FE442E">
            <w:pPr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TPR</w:t>
            </w:r>
          </w:p>
          <w:p w:rsidR="001F1F0C" w:rsidRDefault="001F1F0C" w:rsidP="00FE442E">
            <w:pPr>
              <w:rPr>
                <w:lang w:val="en-GB"/>
              </w:rPr>
            </w:pPr>
          </w:p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 w:val="restart"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Projects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observe (and if they can, they take a picture of) the animals around them and write a short report of what they are doing.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0571BC">
              <w:rPr>
                <w:lang w:val="en-GB" w:eastAsia="en-US"/>
              </w:rPr>
              <w:t>• Students prepare posters, in groups, to help animals</w:t>
            </w:r>
            <w:r w:rsidRPr="000571BC">
              <w:rPr>
                <w:lang w:val="en-GB"/>
              </w:rPr>
              <w:t xml:space="preserve"> </w:t>
            </w:r>
          </w:p>
        </w:tc>
      </w:tr>
      <w:tr w:rsidR="001F1F0C" w:rsidRPr="000571BC" w:rsidTr="00FE442E">
        <w:trPr>
          <w:cantSplit/>
          <w:trHeight w:val="2338"/>
        </w:trPr>
        <w:tc>
          <w:tcPr>
            <w:tcW w:w="1101" w:type="dxa"/>
            <w:textDirection w:val="btLr"/>
            <w:vAlign w:val="center"/>
          </w:tcPr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17-21</w:t>
            </w:r>
          </w:p>
          <w:p w:rsidR="001F1F0C" w:rsidRPr="000571BC" w:rsidRDefault="001F1F0C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1F1F0C" w:rsidRPr="000571BC" w:rsidTr="00FE442E">
        <w:trPr>
          <w:cantSplit/>
          <w:trHeight w:val="2338"/>
        </w:trPr>
        <w:tc>
          <w:tcPr>
            <w:tcW w:w="1101" w:type="dxa"/>
            <w:textDirection w:val="btLr"/>
            <w:vAlign w:val="center"/>
          </w:tcPr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24-28</w:t>
            </w:r>
          </w:p>
          <w:p w:rsidR="001F1F0C" w:rsidRPr="000571BC" w:rsidRDefault="001F1F0C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1F1F0C" w:rsidRPr="000571BC" w:rsidTr="00FE442E">
        <w:trPr>
          <w:cantSplit/>
          <w:trHeight w:val="2339"/>
        </w:trPr>
        <w:tc>
          <w:tcPr>
            <w:tcW w:w="1101" w:type="dxa"/>
            <w:textDirection w:val="btLr"/>
            <w:vAlign w:val="center"/>
          </w:tcPr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01-05</w:t>
            </w:r>
          </w:p>
          <w:p w:rsidR="001F1F0C" w:rsidRPr="000571BC" w:rsidRDefault="001F1F0C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</w:tbl>
    <w:p w:rsidR="001F1F0C" w:rsidRPr="006A2864" w:rsidRDefault="001F1F0C" w:rsidP="0018760D">
      <w:pPr>
        <w:jc w:val="center"/>
        <w:rPr>
          <w:sz w:val="18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1F1F0C" w:rsidRPr="000571BC" w:rsidTr="00FE442E">
        <w:trPr>
          <w:cantSplit/>
          <w:trHeight w:val="2476"/>
        </w:trPr>
        <w:tc>
          <w:tcPr>
            <w:tcW w:w="1101" w:type="dxa"/>
            <w:textDirection w:val="btLr"/>
            <w:vAlign w:val="center"/>
          </w:tcPr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08-12</w:t>
            </w:r>
          </w:p>
          <w:p w:rsidR="001F1F0C" w:rsidRPr="000571BC" w:rsidRDefault="001F1F0C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 w:val="restart"/>
            <w:vAlign w:val="center"/>
          </w:tcPr>
          <w:p w:rsidR="001F1F0C" w:rsidRPr="0009690A" w:rsidRDefault="001F1F0C" w:rsidP="00FE442E">
            <w:pPr>
              <w:pStyle w:val="Heading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09690A">
              <w:rPr>
                <w:rFonts w:ascii="Times New Roman" w:hAnsi="Times New Roman"/>
                <w:sz w:val="24"/>
                <w:szCs w:val="24"/>
                <w:lang w:val="en-GB" w:eastAsia="en-US"/>
              </w:rPr>
              <w:t>19</w:t>
            </w:r>
            <w:r w:rsidRPr="0009690A">
              <w:rPr>
                <w:rFonts w:ascii="Times New Roman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9690A">
              <w:rPr>
                <w:rFonts w:ascii="Times New Roman" w:hAnsi="Times New Roman"/>
                <w:sz w:val="24"/>
                <w:szCs w:val="24"/>
                <w:lang w:val="en-GB" w:eastAsia="en-US"/>
              </w:rPr>
              <w:t xml:space="preserve"> May</w:t>
            </w:r>
          </w:p>
          <w:p w:rsidR="001F1F0C" w:rsidRPr="0009690A" w:rsidRDefault="001F1F0C" w:rsidP="00FE442E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9690A">
              <w:rPr>
                <w:b/>
                <w:bCs/>
                <w:lang w:val="en-GB" w:eastAsia="en-US"/>
              </w:rPr>
              <w:t>Youth and Sports Day</w:t>
            </w:r>
          </w:p>
          <w:p w:rsidR="001F1F0C" w:rsidRDefault="001F1F0C" w:rsidP="00FE442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  <w:r w:rsidRPr="0009690A">
              <w:rPr>
                <w:bCs/>
                <w:sz w:val="20"/>
                <w:lang w:val="en-GB" w:eastAsia="en-US"/>
              </w:rPr>
              <w:t xml:space="preserve">(19 Mayıs </w:t>
            </w:r>
            <w:r>
              <w:rPr>
                <w:bCs/>
                <w:sz w:val="20"/>
                <w:lang w:val="en-GB" w:eastAsia="en-US"/>
              </w:rPr>
              <w:t xml:space="preserve">Atatürk’ü Anma </w:t>
            </w:r>
            <w:r w:rsidRPr="0009690A">
              <w:rPr>
                <w:bCs/>
                <w:sz w:val="20"/>
                <w:lang w:val="en-GB" w:eastAsia="en-US"/>
              </w:rPr>
              <w:t>Gençlik ve Spor Bayramı)</w:t>
            </w: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Describing what people do regularly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 xml:space="preserve">Making simple inquiries </w:t>
            </w:r>
          </w:p>
          <w:p w:rsidR="001F1F0C" w:rsidRPr="000571BC" w:rsidRDefault="001F1F0C" w:rsidP="00FE442E">
            <w:pPr>
              <w:rPr>
                <w:b/>
                <w:bCs/>
                <w:lang w:val="en-GB" w:eastAsia="en-US"/>
              </w:rPr>
            </w:pP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Naming numbers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790" w:type="dxa"/>
            <w:vMerge w:val="restart"/>
            <w:vAlign w:val="center"/>
          </w:tcPr>
          <w:p w:rsidR="001F1F0C" w:rsidRPr="00470E95" w:rsidRDefault="001F1F0C" w:rsidP="00FE442E">
            <w:pPr>
              <w:jc w:val="center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 xml:space="preserve">Unit 10 : </w:t>
            </w:r>
          </w:p>
          <w:p w:rsidR="001F1F0C" w:rsidRPr="008503E7" w:rsidRDefault="001F1F0C" w:rsidP="00FE442E">
            <w:pPr>
              <w:jc w:val="center"/>
              <w:rPr>
                <w:b/>
                <w:lang w:val="en-GB"/>
              </w:rPr>
            </w:pPr>
            <w:r>
              <w:rPr>
                <w:b/>
                <w:i/>
                <w:lang w:val="en-GB"/>
              </w:rPr>
              <w:t>Festivals</w:t>
            </w:r>
          </w:p>
        </w:tc>
        <w:tc>
          <w:tcPr>
            <w:tcW w:w="2843" w:type="dxa"/>
            <w:vMerge w:val="restart"/>
            <w:vAlign w:val="center"/>
          </w:tcPr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Listening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understand simple texts on what people do regularly around the world to celebrate festivals.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Speaking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describe what people do in a festival using short sentences with pauses.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Reading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understand visually supported short texts.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Intercultural Awareness</w:t>
            </w: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develop an awareness of different festivals around the world and different ways of celebrating festivals.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84" w:type="dxa"/>
            <w:vMerge w:val="restart"/>
            <w:vAlign w:val="center"/>
          </w:tcPr>
          <w:p w:rsidR="001F1F0C" w:rsidRPr="008503E7" w:rsidRDefault="001F1F0C" w:rsidP="00FE442E">
            <w:pPr>
              <w:rPr>
                <w:lang w:val="en-GB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Texts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Advertisements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Captions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Cartoons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Charts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Conversations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Illustrations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Notes and Messages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Picture Dictionaries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Postcards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Posters </w:t>
            </w: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Stories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Activities</w:t>
            </w:r>
            <w:r w:rsidRPr="000571BC">
              <w:rPr>
                <w:lang w:val="en-GB" w:eastAsia="en-US"/>
              </w:rPr>
              <w:t xml:space="preserve">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Chants and Songs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Cognates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Communicative Tasks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Drama/Miming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Flashcards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Labelling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Listening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Matching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Questions and Answers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Real-life Tasks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Role-play and Simulations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Speaking 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Story-telling </w:t>
            </w:r>
          </w:p>
          <w:p w:rsidR="001F1F0C" w:rsidRDefault="001F1F0C" w:rsidP="00FE442E">
            <w:pPr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TPR</w:t>
            </w:r>
          </w:p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 w:val="restart"/>
            <w:vAlign w:val="center"/>
          </w:tcPr>
          <w:p w:rsidR="001F1F0C" w:rsidRDefault="001F1F0C" w:rsidP="00FE442E">
            <w:pPr>
              <w:rPr>
                <w:b/>
                <w:lang w:val="en-GB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Projects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work in groups to prepare a poster on one of these festivals. Then they present their poster to their classmates.</w:t>
            </w:r>
          </w:p>
          <w:p w:rsidR="001F1F0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draw pictures of traditional costumes /masks worn during these festivals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Dossier</w:t>
            </w:r>
          </w:p>
          <w:p w:rsidR="001F1F0C" w:rsidRPr="000571BC" w:rsidRDefault="001F1F0C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complete and hand in (or self-evaluate) their European Language Portfolio. Keep the portfolio at school or instruct students to bring it back the following year.</w:t>
            </w:r>
          </w:p>
          <w:p w:rsidR="001F1F0C" w:rsidRPr="000571BC" w:rsidRDefault="001F1F0C" w:rsidP="00FE442E">
            <w:pPr>
              <w:rPr>
                <w:lang w:val="en-GB"/>
              </w:rPr>
            </w:pPr>
            <w:r w:rsidRPr="000571BC">
              <w:rPr>
                <w:lang w:val="en-GB" w:eastAsia="en-US"/>
              </w:rPr>
              <w:t>• Students complete can-do-statements in their portfolios and are encouraged to reflect on their responses.</w:t>
            </w:r>
          </w:p>
        </w:tc>
      </w:tr>
      <w:tr w:rsidR="001F1F0C" w:rsidRPr="000571BC" w:rsidTr="00FE442E">
        <w:trPr>
          <w:cantSplit/>
          <w:trHeight w:val="2476"/>
        </w:trPr>
        <w:tc>
          <w:tcPr>
            <w:tcW w:w="1101" w:type="dxa"/>
            <w:textDirection w:val="btLr"/>
            <w:vAlign w:val="center"/>
          </w:tcPr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15-19</w:t>
            </w:r>
          </w:p>
          <w:p w:rsidR="001F1F0C" w:rsidRPr="000571BC" w:rsidRDefault="001F1F0C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</w:tr>
      <w:tr w:rsidR="001F1F0C" w:rsidRPr="000571BC" w:rsidTr="00FE442E">
        <w:trPr>
          <w:cantSplit/>
          <w:trHeight w:val="2476"/>
        </w:trPr>
        <w:tc>
          <w:tcPr>
            <w:tcW w:w="1101" w:type="dxa"/>
            <w:textDirection w:val="btLr"/>
            <w:vAlign w:val="center"/>
          </w:tcPr>
          <w:p w:rsidR="001F1F0C" w:rsidRDefault="001F1F0C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22-26</w:t>
            </w:r>
          </w:p>
          <w:p w:rsidR="001F1F0C" w:rsidRPr="000571BC" w:rsidRDefault="001F1F0C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</w:tr>
      <w:tr w:rsidR="001F1F0C" w:rsidRPr="000571BC" w:rsidTr="00FE442E">
        <w:trPr>
          <w:cantSplit/>
          <w:trHeight w:val="2477"/>
        </w:trPr>
        <w:tc>
          <w:tcPr>
            <w:tcW w:w="1101" w:type="dxa"/>
            <w:textDirection w:val="btLr"/>
            <w:vAlign w:val="center"/>
          </w:tcPr>
          <w:p w:rsidR="001F1F0C" w:rsidRDefault="001F1F0C" w:rsidP="0008489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29/-02</w:t>
            </w:r>
          </w:p>
          <w:p w:rsidR="001F1F0C" w:rsidRDefault="001F1F0C" w:rsidP="0008489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JUNE</w:t>
            </w:r>
          </w:p>
        </w:tc>
        <w:tc>
          <w:tcPr>
            <w:tcW w:w="992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1F1F0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</w:tr>
    </w:tbl>
    <w:p w:rsidR="001F1F0C" w:rsidRPr="006A2864" w:rsidRDefault="001F1F0C" w:rsidP="0018760D">
      <w:pPr>
        <w:jc w:val="center"/>
        <w:rPr>
          <w:sz w:val="40"/>
          <w:lang w:val="en-GB"/>
        </w:rPr>
      </w:pPr>
    </w:p>
    <w:tbl>
      <w:tblPr>
        <w:tblW w:w="15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502"/>
        <w:gridCol w:w="1806"/>
        <w:gridCol w:w="2868"/>
        <w:gridCol w:w="2506"/>
        <w:gridCol w:w="2843"/>
      </w:tblGrid>
      <w:tr w:rsidR="001F1F0C" w:rsidRPr="000571BC" w:rsidTr="00084892">
        <w:trPr>
          <w:cantSplit/>
          <w:trHeight w:val="3952"/>
        </w:trPr>
        <w:tc>
          <w:tcPr>
            <w:tcW w:w="1101" w:type="dxa"/>
            <w:textDirection w:val="btLr"/>
            <w:vAlign w:val="center"/>
          </w:tcPr>
          <w:p w:rsidR="001F1F0C" w:rsidRDefault="001F1F0C" w:rsidP="00084892">
            <w:pPr>
              <w:ind w:left="113" w:right="113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05-09</w:t>
            </w:r>
          </w:p>
          <w:p w:rsidR="001F1F0C" w:rsidRPr="000571BC" w:rsidRDefault="001F1F0C" w:rsidP="00084892">
            <w:pPr>
              <w:ind w:left="113" w:right="113"/>
              <w:jc w:val="center"/>
              <w:rPr>
                <w:lang w:val="en-GB"/>
              </w:rPr>
            </w:pPr>
            <w:r>
              <w:rPr>
                <w:b/>
                <w:lang w:val="en-GB"/>
              </w:rPr>
              <w:t>JUNE</w:t>
            </w:r>
          </w:p>
        </w:tc>
        <w:tc>
          <w:tcPr>
            <w:tcW w:w="992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1F1F0C" w:rsidRPr="000571BC" w:rsidRDefault="001F1F0C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502" w:type="dxa"/>
            <w:vAlign w:val="center"/>
          </w:tcPr>
          <w:p w:rsidR="001F1F0C" w:rsidRPr="0009690A" w:rsidRDefault="001F1F0C" w:rsidP="00FE442E">
            <w:pPr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Revision of the past subjects</w:t>
            </w:r>
          </w:p>
        </w:tc>
        <w:tc>
          <w:tcPr>
            <w:tcW w:w="1806" w:type="dxa"/>
            <w:vAlign w:val="center"/>
          </w:tcPr>
          <w:p w:rsidR="001F1F0C" w:rsidRPr="0009690A" w:rsidRDefault="001F1F0C" w:rsidP="00FE442E">
            <w:pPr>
              <w:rPr>
                <w:b/>
                <w:i/>
                <w:lang w:val="en-GB"/>
              </w:rPr>
            </w:pPr>
            <w:r w:rsidRPr="0009690A">
              <w:rPr>
                <w:b/>
                <w:i/>
                <w:lang w:val="en-GB"/>
              </w:rPr>
              <w:t>Consolidation</w:t>
            </w:r>
          </w:p>
        </w:tc>
        <w:tc>
          <w:tcPr>
            <w:tcW w:w="2868" w:type="dxa"/>
            <w:vAlign w:val="center"/>
          </w:tcPr>
          <w:p w:rsidR="001F1F0C" w:rsidRPr="0009690A" w:rsidRDefault="001F1F0C" w:rsidP="00FE442E">
            <w:pPr>
              <w:rPr>
                <w:b/>
                <w:lang w:val="en-GB"/>
              </w:rPr>
            </w:pPr>
          </w:p>
        </w:tc>
        <w:tc>
          <w:tcPr>
            <w:tcW w:w="2506" w:type="dxa"/>
            <w:vAlign w:val="center"/>
          </w:tcPr>
          <w:p w:rsidR="001F1F0C" w:rsidRDefault="001F1F0C" w:rsidP="00FE442E">
            <w:pPr>
              <w:rPr>
                <w:b/>
                <w:lang w:val="en-GB"/>
              </w:rPr>
            </w:pPr>
          </w:p>
          <w:p w:rsidR="001F1F0C" w:rsidRPr="0009690A" w:rsidRDefault="001F1F0C" w:rsidP="00FE442E">
            <w:pPr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Texts</w:t>
            </w:r>
          </w:p>
          <w:p w:rsidR="001F1F0C" w:rsidRPr="0009690A" w:rsidRDefault="001F1F0C" w:rsidP="00FE442E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Advertisements </w:t>
            </w:r>
          </w:p>
          <w:p w:rsidR="001F1F0C" w:rsidRPr="0009690A" w:rsidRDefault="001F1F0C" w:rsidP="00FE442E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Captions </w:t>
            </w:r>
          </w:p>
          <w:p w:rsidR="001F1F0C" w:rsidRPr="0009690A" w:rsidRDefault="001F1F0C" w:rsidP="00FE442E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Cartoons </w:t>
            </w:r>
          </w:p>
          <w:p w:rsidR="001F1F0C" w:rsidRPr="0009690A" w:rsidRDefault="001F1F0C" w:rsidP="00FE442E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Fables </w:t>
            </w:r>
          </w:p>
          <w:p w:rsidR="001F1F0C" w:rsidRDefault="001F1F0C" w:rsidP="00FE442E">
            <w:pPr>
              <w:rPr>
                <w:lang w:val="en-GB"/>
              </w:rPr>
            </w:pPr>
          </w:p>
          <w:p w:rsidR="001F1F0C" w:rsidRPr="004F1B3A" w:rsidRDefault="001F1F0C" w:rsidP="00FE442E">
            <w:pPr>
              <w:rPr>
                <w:lang w:val="en-GB"/>
              </w:rPr>
            </w:pPr>
            <w:r w:rsidRPr="0009690A">
              <w:rPr>
                <w:b/>
                <w:lang w:val="en-GB"/>
              </w:rPr>
              <w:t>Activities</w:t>
            </w:r>
          </w:p>
          <w:p w:rsidR="001F1F0C" w:rsidRPr="0009690A" w:rsidRDefault="001F1F0C" w:rsidP="00FE442E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Arts and Crafts </w:t>
            </w:r>
          </w:p>
          <w:p w:rsidR="001F1F0C" w:rsidRPr="0009690A" w:rsidRDefault="001F1F0C" w:rsidP="00FE442E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Chants and Songs </w:t>
            </w:r>
          </w:p>
          <w:p w:rsidR="001F1F0C" w:rsidRPr="0009690A" w:rsidRDefault="001F1F0C" w:rsidP="00FE442E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Drama/Miming </w:t>
            </w:r>
          </w:p>
          <w:p w:rsidR="001F1F0C" w:rsidRPr="0009690A" w:rsidRDefault="001F1F0C" w:rsidP="00FE442E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Drawing and Coloring </w:t>
            </w:r>
          </w:p>
          <w:p w:rsidR="001F1F0C" w:rsidRPr="0009690A" w:rsidRDefault="001F1F0C" w:rsidP="00FE442E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Games </w:t>
            </w:r>
          </w:p>
          <w:p w:rsidR="001F1F0C" w:rsidRPr="000571BC" w:rsidRDefault="001F1F0C" w:rsidP="00FE442E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</w:p>
        </w:tc>
        <w:tc>
          <w:tcPr>
            <w:tcW w:w="2843" w:type="dxa"/>
            <w:vAlign w:val="center"/>
          </w:tcPr>
          <w:p w:rsidR="001F1F0C" w:rsidRPr="000571BC" w:rsidRDefault="001F1F0C" w:rsidP="00FE442E">
            <w:pPr>
              <w:rPr>
                <w:lang w:val="en-GB"/>
              </w:rPr>
            </w:pPr>
          </w:p>
        </w:tc>
      </w:tr>
      <w:tr w:rsidR="001F1F0C" w:rsidRPr="000571BC" w:rsidTr="00FE442E">
        <w:trPr>
          <w:trHeight w:val="787"/>
        </w:trPr>
        <w:tc>
          <w:tcPr>
            <w:tcW w:w="15752" w:type="dxa"/>
            <w:gridSpan w:val="8"/>
            <w:vAlign w:val="center"/>
          </w:tcPr>
          <w:p w:rsidR="001F1F0C" w:rsidRPr="000571BC" w:rsidRDefault="001F1F0C" w:rsidP="00FE442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ACADEMIC YEAR</w:t>
            </w:r>
          </w:p>
        </w:tc>
      </w:tr>
    </w:tbl>
    <w:p w:rsidR="001F1F0C" w:rsidRDefault="001F1F0C" w:rsidP="00084892">
      <w:pPr>
        <w:jc w:val="center"/>
        <w:rPr>
          <w:sz w:val="28"/>
          <w:szCs w:val="28"/>
          <w:lang w:val="en-GB"/>
        </w:rPr>
      </w:pPr>
    </w:p>
    <w:p w:rsidR="001F1F0C" w:rsidRPr="00AA1F5E" w:rsidRDefault="001F1F0C" w:rsidP="00084892">
      <w:pPr>
        <w:jc w:val="center"/>
        <w:rPr>
          <w:sz w:val="28"/>
          <w:szCs w:val="28"/>
          <w:lang w:val="en-GB"/>
        </w:rPr>
      </w:pPr>
      <w:r w:rsidRPr="00AA1F5E">
        <w:rPr>
          <w:sz w:val="28"/>
          <w:szCs w:val="28"/>
          <w:lang w:val="en-GB"/>
        </w:rPr>
        <w:t xml:space="preserve">Ridad ATİKOL           E.Eylem GÜRÜN </w:t>
      </w:r>
      <w:r>
        <w:rPr>
          <w:sz w:val="28"/>
          <w:szCs w:val="28"/>
          <w:lang w:val="en-GB"/>
        </w:rPr>
        <w:t xml:space="preserve">        </w:t>
      </w:r>
      <w:r w:rsidRPr="00AA1F5E">
        <w:rPr>
          <w:sz w:val="28"/>
          <w:szCs w:val="28"/>
          <w:lang w:val="en-GB"/>
        </w:rPr>
        <w:t xml:space="preserve">Yurdagül YILMAZ ŞAMASOR               Zeynep ÖZEKİNCİ </w:t>
      </w:r>
      <w:r>
        <w:rPr>
          <w:sz w:val="28"/>
          <w:szCs w:val="28"/>
          <w:lang w:val="en-GB"/>
        </w:rPr>
        <w:t xml:space="preserve">         </w:t>
      </w:r>
      <w:r w:rsidRPr="00AA1F5E">
        <w:rPr>
          <w:sz w:val="28"/>
          <w:szCs w:val="28"/>
          <w:lang w:val="en-GB"/>
        </w:rPr>
        <w:t>Ayhan ERSOY</w:t>
      </w:r>
    </w:p>
    <w:p w:rsidR="001F1F0C" w:rsidRPr="00AA1F5E" w:rsidRDefault="001F1F0C" w:rsidP="00084892">
      <w:pPr>
        <w:jc w:val="center"/>
        <w:rPr>
          <w:sz w:val="28"/>
          <w:szCs w:val="28"/>
          <w:lang w:val="en-GB"/>
        </w:rPr>
      </w:pPr>
    </w:p>
    <w:p w:rsidR="001F1F0C" w:rsidRPr="00AA1F5E" w:rsidRDefault="001F1F0C" w:rsidP="00084892">
      <w:pPr>
        <w:jc w:val="center"/>
        <w:rPr>
          <w:sz w:val="28"/>
          <w:szCs w:val="28"/>
          <w:lang w:val="en-GB"/>
        </w:rPr>
      </w:pPr>
      <w:r w:rsidRPr="00AA1F5E">
        <w:rPr>
          <w:sz w:val="28"/>
          <w:szCs w:val="28"/>
          <w:lang w:val="en-GB"/>
        </w:rPr>
        <w:t>İngilizce Dersi Öğretmenleri</w:t>
      </w:r>
    </w:p>
    <w:p w:rsidR="001F1F0C" w:rsidRPr="00AA1F5E" w:rsidRDefault="001F1F0C" w:rsidP="00084892">
      <w:pPr>
        <w:jc w:val="center"/>
        <w:rPr>
          <w:sz w:val="28"/>
          <w:szCs w:val="28"/>
          <w:lang w:val="en-GB"/>
        </w:rPr>
      </w:pPr>
    </w:p>
    <w:p w:rsidR="001F1F0C" w:rsidRDefault="001F1F0C" w:rsidP="00084892">
      <w:pPr>
        <w:jc w:val="center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UYGUNDUR</w:t>
      </w:r>
    </w:p>
    <w:p w:rsidR="001F1F0C" w:rsidRDefault="001F1F0C" w:rsidP="00084892">
      <w:pPr>
        <w:jc w:val="center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19/09/2016</w:t>
      </w:r>
    </w:p>
    <w:p w:rsidR="001F1F0C" w:rsidRDefault="001F1F0C" w:rsidP="00084892">
      <w:pPr>
        <w:jc w:val="center"/>
        <w:rPr>
          <w:sz w:val="22"/>
          <w:szCs w:val="22"/>
          <w:lang w:val="en-GB"/>
        </w:rPr>
      </w:pPr>
    </w:p>
    <w:p w:rsidR="001F1F0C" w:rsidRPr="00AA1F5E" w:rsidRDefault="001F1F0C" w:rsidP="00084892">
      <w:pPr>
        <w:jc w:val="center"/>
        <w:rPr>
          <w:sz w:val="22"/>
          <w:szCs w:val="22"/>
          <w:lang w:val="en-GB"/>
        </w:rPr>
      </w:pPr>
    </w:p>
    <w:p w:rsidR="001F1F0C" w:rsidRPr="00AA1F5E" w:rsidRDefault="001F1F0C" w:rsidP="00084892">
      <w:pPr>
        <w:jc w:val="center"/>
        <w:rPr>
          <w:sz w:val="22"/>
          <w:szCs w:val="22"/>
          <w:lang w:val="en-GB"/>
        </w:rPr>
      </w:pPr>
    </w:p>
    <w:p w:rsidR="001F1F0C" w:rsidRPr="00AA1F5E" w:rsidRDefault="001F1F0C" w:rsidP="00084892">
      <w:pPr>
        <w:jc w:val="center"/>
        <w:rPr>
          <w:sz w:val="32"/>
          <w:szCs w:val="32"/>
          <w:lang w:val="en-GB"/>
        </w:rPr>
      </w:pPr>
      <w:r w:rsidRPr="00AA1F5E">
        <w:rPr>
          <w:sz w:val="32"/>
          <w:szCs w:val="32"/>
          <w:lang w:val="en-GB"/>
        </w:rPr>
        <w:t>Enes ULU</w:t>
      </w:r>
    </w:p>
    <w:p w:rsidR="001F1F0C" w:rsidRPr="00AA1F5E" w:rsidRDefault="001F1F0C" w:rsidP="00084892">
      <w:pPr>
        <w:jc w:val="center"/>
        <w:rPr>
          <w:sz w:val="32"/>
          <w:szCs w:val="32"/>
          <w:lang w:val="en-GB"/>
        </w:rPr>
      </w:pPr>
      <w:r w:rsidRPr="00AA1F5E">
        <w:rPr>
          <w:sz w:val="32"/>
          <w:szCs w:val="32"/>
          <w:lang w:val="en-GB"/>
        </w:rPr>
        <w:t>OKUL MÜDÜRÜ</w:t>
      </w:r>
    </w:p>
    <w:p w:rsidR="001F1F0C" w:rsidRDefault="001F1F0C" w:rsidP="00F11F9E">
      <w:pPr>
        <w:jc w:val="right"/>
      </w:pPr>
      <w:bookmarkStart w:id="0" w:name="_GoBack"/>
      <w:bookmarkEnd w:id="0"/>
      <w:r>
        <w:t xml:space="preserve"> </w:t>
      </w:r>
      <w:hyperlink r:id="rId5" w:history="1">
        <w:r w:rsidRPr="00D73AF0">
          <w:rPr>
            <w:rStyle w:val="Hyperlink"/>
          </w:rPr>
          <w:t>www.sorubak.com</w:t>
        </w:r>
      </w:hyperlink>
      <w:r>
        <w:t xml:space="preserve"> </w:t>
      </w:r>
    </w:p>
    <w:sectPr w:rsidR="001F1F0C" w:rsidSect="00FE442E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A68A7"/>
    <w:multiLevelType w:val="hybridMultilevel"/>
    <w:tmpl w:val="FBF0C1F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DD104EE"/>
    <w:multiLevelType w:val="hybridMultilevel"/>
    <w:tmpl w:val="9D007E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760D"/>
    <w:rsid w:val="0002739A"/>
    <w:rsid w:val="000571BC"/>
    <w:rsid w:val="00084892"/>
    <w:rsid w:val="0009690A"/>
    <w:rsid w:val="000F659E"/>
    <w:rsid w:val="000F69E9"/>
    <w:rsid w:val="00163755"/>
    <w:rsid w:val="001711AF"/>
    <w:rsid w:val="00175F00"/>
    <w:rsid w:val="0018760D"/>
    <w:rsid w:val="001F1F0C"/>
    <w:rsid w:val="002E48C8"/>
    <w:rsid w:val="002E71CC"/>
    <w:rsid w:val="00300DC3"/>
    <w:rsid w:val="00390F79"/>
    <w:rsid w:val="003A7FC8"/>
    <w:rsid w:val="003B1EE0"/>
    <w:rsid w:val="003D20AF"/>
    <w:rsid w:val="00470E95"/>
    <w:rsid w:val="00495248"/>
    <w:rsid w:val="004E1EF2"/>
    <w:rsid w:val="004F1B3A"/>
    <w:rsid w:val="005A01D8"/>
    <w:rsid w:val="005A1625"/>
    <w:rsid w:val="005F275D"/>
    <w:rsid w:val="006A2864"/>
    <w:rsid w:val="007C273C"/>
    <w:rsid w:val="007E6A3A"/>
    <w:rsid w:val="008503E7"/>
    <w:rsid w:val="0089039E"/>
    <w:rsid w:val="00995CCE"/>
    <w:rsid w:val="009B6A54"/>
    <w:rsid w:val="00A64830"/>
    <w:rsid w:val="00A7499A"/>
    <w:rsid w:val="00A8267B"/>
    <w:rsid w:val="00AA1F5E"/>
    <w:rsid w:val="00AC56B4"/>
    <w:rsid w:val="00B0195E"/>
    <w:rsid w:val="00B324F1"/>
    <w:rsid w:val="00B62B57"/>
    <w:rsid w:val="00B943B7"/>
    <w:rsid w:val="00D044A2"/>
    <w:rsid w:val="00D47C79"/>
    <w:rsid w:val="00D73AF0"/>
    <w:rsid w:val="00D76E46"/>
    <w:rsid w:val="00E25DAF"/>
    <w:rsid w:val="00E621DB"/>
    <w:rsid w:val="00F11F9E"/>
    <w:rsid w:val="00FE4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60D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8760D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hAnsi="Arial"/>
      <w:b/>
      <w:bCs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18760D"/>
    <w:rPr>
      <w:rFonts w:ascii="Arial" w:hAnsi="Arial" w:cs="Times New Roman"/>
      <w:b/>
      <w:bCs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18760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8760D"/>
    <w:pPr>
      <w:ind w:left="720"/>
      <w:contextualSpacing/>
    </w:pPr>
  </w:style>
  <w:style w:type="paragraph" w:styleId="NoSpacing">
    <w:name w:val="No Spacing"/>
    <w:uiPriority w:val="99"/>
    <w:qFormat/>
    <w:rsid w:val="0018760D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18760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20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12</Pages>
  <Words>2511</Words>
  <Characters>14314</Characters>
  <Application>Microsoft Office Outlook</Application>
  <DocSecurity>0</DocSecurity>
  <Lines>0</Lines>
  <Paragraphs>0</Paragraphs>
  <ScaleCrop>false</ScaleCrop>
  <Company>Gazi İlkögretim Okulu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BİRSEN</cp:lastModifiedBy>
  <cp:revision>8</cp:revision>
  <dcterms:created xsi:type="dcterms:W3CDTF">2016-07-30T13:13:00Z</dcterms:created>
  <dcterms:modified xsi:type="dcterms:W3CDTF">2016-07-30T20:30:00Z</dcterms:modified>
</cp:coreProperties>
</file>