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7CD" w:rsidRDefault="003257CD" w:rsidP="00CF1021">
      <w:pPr>
        <w:spacing w:line="360" w:lineRule="auto"/>
        <w:rPr>
          <w:rFonts w:ascii="Arial" w:hAnsi="Arial" w:cs="Arial"/>
          <w:b/>
          <w:bCs/>
          <w:sz w:val="6"/>
          <w:szCs w:val="6"/>
        </w:rPr>
      </w:pPr>
    </w:p>
    <w:p w:rsidR="003257CD" w:rsidRPr="00A93A6C" w:rsidRDefault="003257CD" w:rsidP="00CF1021">
      <w:pPr>
        <w:spacing w:line="360" w:lineRule="auto"/>
        <w:rPr>
          <w:rFonts w:ascii="Arial" w:hAnsi="Arial" w:cs="Arial"/>
          <w:b/>
          <w:bCs/>
          <w:sz w:val="6"/>
          <w:szCs w:val="6"/>
        </w:rPr>
      </w:pPr>
      <w:r w:rsidRPr="00A93A6C">
        <w:rPr>
          <w:rFonts w:ascii="Arial" w:hAnsi="Arial" w:cs="Arial"/>
          <w:b/>
          <w:bCs/>
          <w:sz w:val="6"/>
          <w:szCs w:val="6"/>
        </w:rPr>
        <w:t xml:space="preserve">   </w:t>
      </w:r>
    </w:p>
    <w:p w:rsidR="003257CD" w:rsidRDefault="003257CD" w:rsidP="00CF1021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667F80">
        <w:rPr>
          <w:rFonts w:ascii="Arial" w:hAnsi="Arial" w:cs="Arial"/>
          <w:b/>
          <w:bCs/>
          <w:sz w:val="20"/>
          <w:szCs w:val="20"/>
        </w:rPr>
        <w:t>Adı soyadı: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</w:t>
      </w:r>
      <w:r w:rsidRPr="00756C0D">
        <w:rPr>
          <w:rFonts w:ascii="Arial" w:hAnsi="Arial" w:cs="Arial"/>
          <w:b/>
          <w:bCs/>
          <w:sz w:val="20"/>
          <w:szCs w:val="20"/>
        </w:rPr>
        <w:t>Sınıfı:</w:t>
      </w:r>
      <w:r>
        <w:rPr>
          <w:rFonts w:ascii="Arial" w:hAnsi="Arial" w:cs="Arial"/>
          <w:b/>
          <w:bCs/>
          <w:sz w:val="20"/>
          <w:szCs w:val="20"/>
        </w:rPr>
        <w:t xml:space="preserve"> 5- E                       </w:t>
      </w:r>
      <w:r w:rsidRPr="00756C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756C0D">
        <w:rPr>
          <w:rFonts w:ascii="Arial" w:hAnsi="Arial" w:cs="Arial"/>
          <w:b/>
          <w:bCs/>
          <w:sz w:val="18"/>
          <w:szCs w:val="18"/>
        </w:rPr>
        <w:t>No</w:t>
      </w:r>
      <w:r>
        <w:rPr>
          <w:rFonts w:ascii="Arial" w:hAnsi="Arial" w:cs="Arial"/>
          <w:b/>
          <w:bCs/>
          <w:sz w:val="18"/>
          <w:szCs w:val="18"/>
        </w:rPr>
        <w:t xml:space="preserve"> :                                             08.12.2017</w:t>
      </w:r>
    </w:p>
    <w:p w:rsidR="003257CD" w:rsidRDefault="003257CD" w:rsidP="00CF1021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26" type="#_x0000_t32" style="position:absolute;margin-left:278.7pt;margin-top:17.55pt;width:0;height:741.75pt;z-index:251642880;visibility:visible" wrapcoords="0 1 0 989 2 989 2 1 0 1">
            <v:stroke dashstyle="1 1" endcap="round"/>
            <w10:wrap type="tight"/>
          </v:shape>
        </w:pict>
      </w:r>
      <w:r>
        <w:rPr>
          <w:rFonts w:ascii="Arial" w:hAnsi="Arial" w:cs="Arial"/>
          <w:b/>
          <w:bCs/>
          <w:sz w:val="20"/>
          <w:szCs w:val="20"/>
        </w:rPr>
        <w:t xml:space="preserve">      2017 </w:t>
      </w:r>
      <w:r w:rsidRPr="007D745D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2018 </w:t>
      </w:r>
      <w:r w:rsidRPr="007D745D">
        <w:rPr>
          <w:rFonts w:ascii="Arial" w:hAnsi="Arial" w:cs="Arial"/>
          <w:b/>
          <w:bCs/>
          <w:sz w:val="20"/>
          <w:szCs w:val="20"/>
        </w:rPr>
        <w:t>Eğitim</w:t>
      </w:r>
      <w:r>
        <w:rPr>
          <w:rFonts w:ascii="Arial" w:hAnsi="Arial" w:cs="Arial"/>
          <w:b/>
          <w:bCs/>
          <w:sz w:val="20"/>
          <w:szCs w:val="20"/>
        </w:rPr>
        <w:t xml:space="preserve"> Öğretim Yılı     ………Ortaokulu </w:t>
      </w:r>
      <w:r w:rsidRPr="007D745D">
        <w:rPr>
          <w:rFonts w:ascii="Arial" w:hAnsi="Arial" w:cs="Arial"/>
          <w:b/>
          <w:bCs/>
          <w:sz w:val="20"/>
          <w:szCs w:val="20"/>
        </w:rPr>
        <w:t>Matematik Dersi</w:t>
      </w:r>
      <w:r>
        <w:rPr>
          <w:rFonts w:ascii="Arial" w:hAnsi="Arial" w:cs="Arial"/>
          <w:b/>
          <w:bCs/>
          <w:sz w:val="20"/>
          <w:szCs w:val="20"/>
        </w:rPr>
        <w:t xml:space="preserve"> 5.sınıflar</w:t>
      </w:r>
      <w:r w:rsidRPr="007D745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7D745D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Dönem 2.Sınav </w:t>
      </w:r>
      <w:r w:rsidRPr="007D745D">
        <w:rPr>
          <w:rFonts w:ascii="Arial" w:hAnsi="Arial" w:cs="Arial"/>
          <w:b/>
          <w:bCs/>
          <w:sz w:val="20"/>
          <w:szCs w:val="20"/>
        </w:rPr>
        <w:t>Sorular</w:t>
      </w:r>
      <w:r>
        <w:rPr>
          <w:rFonts w:ascii="Arial" w:hAnsi="Arial" w:cs="Arial"/>
          <w:b/>
          <w:bCs/>
          <w:sz w:val="20"/>
          <w:szCs w:val="20"/>
        </w:rPr>
        <w:t>ı</w:t>
      </w:r>
    </w:p>
    <w:p w:rsidR="003257CD" w:rsidRDefault="003257CD" w:rsidP="00ED43F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4" o:spid="_x0000_s1027" type="#_x0000_t202" style="position:absolute;margin-left:282.8pt;margin-top:8.2pt;width:25.5pt;height:24pt;z-index:251671552;visibility:visible" stroked="f" strokeweight=".5pt">
            <v:textbox>
              <w:txbxContent>
                <w:p w:rsidR="003257CD" w:rsidRPr="00C80B2A" w:rsidRDefault="003257CD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80B2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5" o:spid="_x0000_s1028" type="#_x0000_t202" style="position:absolute;margin-left:351.8pt;margin-top:9.7pt;width:201.75pt;height:81pt;z-index:251672576;visibility:visible" stroked="f" strokeweight=".5pt">
            <v:textbox>
              <w:txbxContent>
                <w:p w:rsidR="003257CD" w:rsidRPr="00C80B2A" w:rsidRDefault="003257C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0B2A">
                    <w:rPr>
                      <w:rFonts w:ascii="Arial" w:hAnsi="Arial" w:cs="Arial"/>
                      <w:sz w:val="18"/>
                      <w:szCs w:val="18"/>
                    </w:rPr>
                    <w:t xml:space="preserve">Yandaki çarpma işlemine göre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 w:rsidRPr="00C80B2A">
                    <w:rPr>
                      <w:rFonts w:ascii="Arial" w:hAnsi="Arial" w:cs="Arial"/>
                      <w:sz w:val="18"/>
                      <w:szCs w:val="18"/>
                    </w:rPr>
                    <w:t xml:space="preserve"> A + B =?</w:t>
                  </w:r>
                </w:p>
                <w:p w:rsidR="003257CD" w:rsidRPr="00C80B2A" w:rsidRDefault="003257C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C80B2A" w:rsidRDefault="003257CD" w:rsidP="00C80B2A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0B2A">
                    <w:rPr>
                      <w:rFonts w:ascii="Arial" w:hAnsi="Arial" w:cs="Arial"/>
                      <w:sz w:val="18"/>
                      <w:szCs w:val="18"/>
                    </w:rPr>
                    <w:t xml:space="preserve">  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 3</w:t>
                  </w:r>
                  <w:r w:rsidRPr="00C80B2A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C80B2A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B) 4                C) 5 </w:t>
                  </w:r>
                  <w:r w:rsidRPr="00C80B2A"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D) 6</w:t>
                  </w:r>
                </w:p>
                <w:p w:rsidR="003257CD" w:rsidRDefault="003257CD"/>
              </w:txbxContent>
            </v:textbox>
          </v:shape>
        </w:pict>
      </w:r>
      <w:r>
        <w:rPr>
          <w:noProof/>
        </w:rPr>
        <w:pict>
          <v:shape id="Text Box 353" o:spid="_x0000_s1029" type="#_x0000_t202" style="position:absolute;margin-left:282.8pt;margin-top:5.95pt;width:278.65pt;height:110.15pt;z-index:251648000;visibility:visible" stroked="f">
            <v:textbox>
              <w:txbxContent>
                <w:p w:rsidR="003257CD" w:rsidRPr="00064528" w:rsidRDefault="003257CD" w:rsidP="00331B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BD66FC">
                    <w:rPr>
                      <w:rFonts w:ascii="Arial" w:hAnsi="Arial" w:cs="Arial"/>
                      <w:b/>
                      <w:bCs/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63" o:spid="_x0000_i1026" type="#_x0000_t75" style="width:49.5pt;height:75pt;visibility:visible">
                        <v:imagedata r:id="rId5" o:title=""/>
                      </v:shape>
                    </w:pict>
                  </w:r>
                </w:p>
                <w:p w:rsidR="003257CD" w:rsidRPr="00064528" w:rsidRDefault="003257CD" w:rsidP="00211B23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45" o:spid="_x0000_s1030" type="#_x0000_t202" style="position:absolute;margin-left:8.15pt;margin-top:6.05pt;width:271.15pt;height:110.15pt;z-index:251643904;visibility:visible" stroked="f">
            <v:textbox>
              <w:txbxContent>
                <w:p w:rsidR="003257CD" w:rsidRPr="008F002E" w:rsidRDefault="003257CD" w:rsidP="00331BC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ED43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hAnsi="Calibri" w:cs="Calibri"/>
                      <w:sz w:val="22"/>
                      <w:szCs w:val="22"/>
                    </w:rPr>
                    <w:t xml:space="preserve">        </w:t>
                  </w:r>
                  <w:r w:rsidRPr="00331BC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“Yirmi yedi milyon dört bin seksen beş”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br/>
                    <w:t>Yukarıda okunuşu verilen sayıyı rakamla yazarken kaç tane 0 kullanılır?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A) 1                       B) 2                         C) 3                      D) 4 </w:t>
                  </w:r>
                  <w:r w:rsidRPr="008F002E">
                    <w:rPr>
                      <w:rFonts w:ascii="Calibri" w:hAnsi="Calibri" w:cs="Calibri"/>
                      <w:sz w:val="22"/>
                      <w:szCs w:val="22"/>
                    </w:rPr>
                    <w:br/>
                  </w:r>
                </w:p>
                <w:p w:rsidR="003257CD" w:rsidRPr="00064528" w:rsidRDefault="003257CD" w:rsidP="00331B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t xml:space="preserve"> </w: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57" o:spid="_x0000_s1031" type="#_x0000_t202" style="position:absolute;margin-left:283.05pt;margin-top:590.65pt;width:278.65pt;height:110.15pt;z-index:251650048;visibility:visible" stroked="f">
            <v:textbox>
              <w:txbxContent>
                <w:p w:rsidR="003257CD" w:rsidRDefault="003257CD" w:rsidP="00242824">
                  <w:pPr>
                    <w:ind w:left="11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10.  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>Aşağıdaki işlemlerden hangisinin sonucu yanlıştır?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br/>
                    <w:t>A) 2100 ÷ 700 = 3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ab/>
                    <w:t>B) 180 ÷ 20 = 9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</w:t>
                  </w:r>
                </w:p>
                <w:p w:rsidR="003257CD" w:rsidRPr="008F002E" w:rsidRDefault="003257CD" w:rsidP="00242824">
                  <w:pPr>
                    <w:ind w:left="113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br/>
                    <w:t>C) 400 x 500 = 20 000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            D) 30 x 60 = 1800</w:t>
                  </w:r>
                </w:p>
                <w:p w:rsidR="003257CD" w:rsidRPr="00A40E67" w:rsidRDefault="003257CD" w:rsidP="0024282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group id="Grup 52" o:spid="_x0000_s1032" style="position:absolute;margin-left:282.8pt;margin-top:7.15pt;width:276.4pt;height:75.25pt;z-index:251668480" coordorigin="262,9718" coordsize="5528,1505">
            <v:shape id="Text Box 7" o:spid="_x0000_s1033" type="#_x0000_t202" style="position:absolute;left:367;top:10713;width:5423;height:510;visibility:visible" stroked="f">
              <v:textbox>
                <w:txbxContent>
                  <w:p w:rsidR="003257CD" w:rsidRPr="007E351D" w:rsidRDefault="003257CD" w:rsidP="007E351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E351D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A) 0                 B) 1                     C) 15                 D) 19</w:t>
                    </w:r>
                  </w:p>
                  <w:p w:rsidR="003257CD" w:rsidRPr="00064528" w:rsidRDefault="003257CD" w:rsidP="007E351D">
                    <w:pPr>
                      <w:spacing w:line="36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8" o:spid="_x0000_s1034" type="#_x0000_t202" style="position:absolute;left:2152;top:9718;width:3638;height:960;visibility:visible" stroked="f">
              <v:textbox>
                <w:txbxContent>
                  <w:p w:rsidR="003257CD" w:rsidRPr="007E351D" w:rsidRDefault="003257CD" w:rsidP="007E351D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7E351D">
                      <w:rPr>
                        <w:rFonts w:ascii="Arial" w:hAnsi="Arial" w:cs="Arial"/>
                        <w:sz w:val="18"/>
                        <w:szCs w:val="18"/>
                      </w:rPr>
                      <w:t>Yandaki bölme işleminde kalan aşağıdakilerden hangisi olamaz</w:t>
                    </w:r>
                  </w:p>
                </w:txbxContent>
              </v:textbox>
            </v:shape>
            <v:shape id="Text Box 9" o:spid="_x0000_s1035" type="#_x0000_t202" style="position:absolute;left:262;top:9720;width:668;height:465;visibility:visible" stroked="f">
              <v:textbox>
                <w:txbxContent>
                  <w:p w:rsidR="003257CD" w:rsidRPr="000D03A4" w:rsidRDefault="003257CD" w:rsidP="007E351D">
                    <w:p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7.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Resim 26" o:spid="_x0000_s1036" type="#_x0000_t75" style="position:absolute;margin-left:312.75pt;margin-top:7.05pt;width:27pt;height:40.5pt;z-index:251669504;visibility:visible">
            <v:imagedata r:id="rId6" o:title=""/>
            <w10:wrap type="square"/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46" o:spid="_x0000_s1037" type="#_x0000_t202" style="position:absolute;margin-left:7.55pt;margin-top:3.65pt;width:260.25pt;height:85.5pt;z-index:251644928;visibility:visible" stroked="f">
            <v:textbox>
              <w:txbxContent>
                <w:p w:rsidR="003257CD" w:rsidRPr="00331BC1" w:rsidRDefault="003257CD" w:rsidP="00331BC1">
                  <w:pPr>
                    <w:ind w:left="113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1BC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2.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31BC1">
                    <w:rPr>
                      <w:rFonts w:ascii="Arial" w:hAnsi="Arial" w:cs="Arial"/>
                    </w:rPr>
                    <w:sym w:font="Symbol" w:char="F044"/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 xml:space="preserve"> + 195 = 726 eşitliğinin doğru olması için </w:t>
                  </w:r>
                  <w:r w:rsidRPr="00331BC1">
                    <w:rPr>
                      <w:rFonts w:ascii="Arial" w:hAnsi="Arial" w:cs="Arial"/>
                    </w:rPr>
                    <w:sym w:font="Symbol" w:char="F044"/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 xml:space="preserve"> kaç olmalıdır?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br/>
                    <w:t>A) 531                 B) 671                 C) 851                 D) 921</w:t>
                  </w:r>
                </w:p>
                <w:p w:rsidR="003257CD" w:rsidRPr="00064528" w:rsidRDefault="003257CD" w:rsidP="00331B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64528" w:rsidRDefault="003257CD" w:rsidP="0078377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Metin Kutusu 33" o:spid="_x0000_s1038" type="#_x0000_t202" style="position:absolute;margin-left:370.55pt;margin-top:8.95pt;width:195pt;height:64.5pt;z-index:251665408;visibility:visible" stroked="f" strokeweight=".5pt">
            <v:textbox>
              <w:txbxContent>
                <w:p w:rsidR="003257CD" w:rsidRPr="00C96307" w:rsidRDefault="003257CD" w:rsidP="00331BC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>Yandaki bölme işleminin sonucu kaçtır?</w:t>
                  </w:r>
                </w:p>
                <w:p w:rsidR="003257CD" w:rsidRPr="00331BC1" w:rsidRDefault="003257CD" w:rsidP="00331BC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C96307" w:rsidRDefault="003257CD" w:rsidP="00494D2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96307">
                    <w:rPr>
                      <w:rFonts w:ascii="Arial" w:hAnsi="Arial" w:cs="Arial"/>
                      <w:sz w:val="18"/>
                      <w:szCs w:val="18"/>
                    </w:rPr>
                    <w:t xml:space="preserve"> A) 401                                      B) 400</w:t>
                  </w:r>
                </w:p>
                <w:p w:rsidR="003257CD" w:rsidRPr="00C96307" w:rsidRDefault="003257CD" w:rsidP="00494D2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C96307" w:rsidRDefault="003257CD" w:rsidP="00494D2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96307">
                    <w:rPr>
                      <w:rFonts w:ascii="Arial" w:hAnsi="Arial" w:cs="Arial"/>
                      <w:sz w:val="18"/>
                      <w:szCs w:val="18"/>
                    </w:rPr>
                    <w:t xml:space="preserve"> C) 301                                      D) 41</w:t>
                  </w:r>
                </w:p>
                <w:p w:rsidR="003257CD" w:rsidRDefault="003257CD"/>
              </w:txbxContent>
            </v:textbox>
          </v:shape>
        </w:pict>
      </w:r>
      <w:r>
        <w:rPr>
          <w:noProof/>
        </w:rPr>
        <w:pict>
          <v:shape id="Metin Kutusu 32" o:spid="_x0000_s1039" type="#_x0000_t202" style="position:absolute;margin-left:305.3pt;margin-top:8.95pt;width:65.25pt;height:43.5pt;z-index:251664384;visibility:visible" stroked="f" strokeweight=".5pt">
            <v:textbox>
              <w:txbxContent>
                <w:p w:rsidR="003257CD" w:rsidRDefault="003257CD">
                  <w:r w:rsidRPr="00B17387">
                    <w:rPr>
                      <w:noProof/>
                    </w:rPr>
                    <w:pict>
                      <v:shape id="Resim 46" o:spid="_x0000_i1028" type="#_x0000_t75" style="width:57.75pt;height:39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Text Box 355" o:spid="_x0000_s1040" type="#_x0000_t202" style="position:absolute;margin-left:286.55pt;margin-top:8.95pt;width:26.25pt;height:20.25pt;z-index:251649024;visibility:visible" stroked="f">
            <v:textbox>
              <w:txbxContent>
                <w:p w:rsidR="003257CD" w:rsidRPr="00064528" w:rsidRDefault="003257CD" w:rsidP="00331B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8. </w:t>
                  </w:r>
                </w:p>
                <w:p w:rsidR="003257CD" w:rsidRPr="00064528" w:rsidRDefault="003257CD" w:rsidP="0069429F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47" o:spid="_x0000_s1041" type="#_x0000_t202" style="position:absolute;margin-left:6.8pt;margin-top:8.95pt;width:271.15pt;height:73.5pt;z-index:251645952;visibility:visible" stroked="f">
            <v:textbox>
              <w:txbxContent>
                <w:p w:rsidR="003257CD" w:rsidRPr="00331BC1" w:rsidRDefault="003257CD" w:rsidP="00331BC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</w:t>
                  </w:r>
                  <w:r w:rsidRPr="00ED43F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31BC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>A &lt; 2007 – 169</w:t>
                  </w:r>
                  <w:r w:rsidRPr="00331BC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>Olduğuna göre A yerin yazılabilecek en büyük doğal sayı kaçtır?</w:t>
                  </w:r>
                </w:p>
                <w:p w:rsidR="003257CD" w:rsidRPr="00331BC1" w:rsidRDefault="003257CD" w:rsidP="00331BC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331BC1" w:rsidRDefault="003257CD" w:rsidP="00331BC1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 xml:space="preserve">A) 1842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 xml:space="preserve">  B) 1839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 xml:space="preserve">         C)  1838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Pr="00331BC1">
                    <w:rPr>
                      <w:rFonts w:ascii="Arial" w:hAnsi="Arial" w:cs="Arial"/>
                      <w:sz w:val="18"/>
                      <w:szCs w:val="18"/>
                    </w:rPr>
                    <w:t xml:space="preserve">     D) 1837</w:t>
                  </w:r>
                </w:p>
                <w:p w:rsidR="003257CD" w:rsidRPr="00064528" w:rsidRDefault="003257CD" w:rsidP="00331BC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64528" w:rsidRDefault="003257CD" w:rsidP="0078377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group id="Grup 59" o:spid="_x0000_s1042" style="position:absolute;margin-left:11.3pt;margin-top:2.95pt;width:256.5pt;height:156.15pt;z-index:251670528" coordorigin="5977,1183" coordsize="5853,2629">
            <v:shape id="Text Box 11" o:spid="_x0000_s1043" type="#_x0000_t202" style="position:absolute;left:6315;top:1183;width:5290;height:1832;visibility:visible" stroked="f">
              <v:textbox>
                <w:txbxContent>
                  <w:p w:rsidR="003257CD" w:rsidRPr="00B61EDE" w:rsidRDefault="003257CD" w:rsidP="00D72EF4">
                    <w:r w:rsidRPr="00B17387">
                      <w:rPr>
                        <w:noProof/>
                      </w:rPr>
                      <w:pict>
                        <v:shape id="Resim 58" o:spid="_x0000_i1030" type="#_x0000_t75" style="width:227.25pt;height:79.5pt;visibility:visible">
                          <v:imagedata r:id="rId8" o:title="" gain="58982f" blacklevel="1966f"/>
                        </v:shape>
                      </w:pict>
                    </w:r>
                  </w:p>
                </w:txbxContent>
              </v:textbox>
            </v:shape>
            <v:shape id="Text Box 12" o:spid="_x0000_s1044" type="#_x0000_t202" style="position:absolute;left:5977;top:1317;width:575;height:360;visibility:visible" stroked="f">
              <v:textbox>
                <w:txbxContent>
                  <w:p w:rsidR="003257CD" w:rsidRPr="00B61EDE" w:rsidRDefault="003257CD" w:rsidP="00D72EF4">
                    <w:p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4</w:t>
                    </w:r>
                    <w:r w:rsidRPr="00B61EDE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Text Box 13" o:spid="_x0000_s1045" type="#_x0000_t202" style="position:absolute;left:6082;top:2762;width:5748;height:1050;visibility:visible" stroked="f">
              <v:textbox>
                <w:txbxContent>
                  <w:p w:rsidR="003257CD" w:rsidRPr="00C96307" w:rsidRDefault="003257CD" w:rsidP="00D72EF4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C96307">
                      <w:rPr>
                        <w:rFonts w:ascii="Arial" w:hAnsi="Arial" w:cs="Arial"/>
                        <w:sz w:val="18"/>
                        <w:szCs w:val="18"/>
                      </w:rPr>
                      <w:t>Yukarıdaki papatyanın yapraklarıyla oluşturulan şekil örüntüsünün 5. şeklinde kaç tane yaprak bulunur?</w:t>
                    </w:r>
                  </w:p>
                  <w:p w:rsidR="003257CD" w:rsidRPr="00C96307" w:rsidRDefault="003257CD" w:rsidP="00D72EF4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:rsidR="003257CD" w:rsidRPr="00C96307" w:rsidRDefault="003257CD" w:rsidP="00D72EF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C9630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A) 12           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</w:t>
                    </w:r>
                    <w:r w:rsidRPr="00C9630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B) 15   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 w:rsidRPr="00C9630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C)  18  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 w:rsidRPr="00C9630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D) 20</w:t>
                    </w:r>
                  </w:p>
                  <w:p w:rsidR="003257CD" w:rsidRPr="00B61EDE" w:rsidRDefault="003257CD" w:rsidP="00D72EF4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group id="Grup 41" o:spid="_x0000_s1046" style="position:absolute;margin-left:291.75pt;margin-top:7.7pt;width:273.75pt;height:66pt;z-index:251667456" coordsize="32385,8382" wrapcoords="-59 0 -59 7118 7456 7855 7456 21355 21600 21355 21600 1227 2426 0 -59 0">
            <v:shape id="Text Box 4" o:spid="_x0000_s1047" type="#_x0000_t202" style="position:absolute;width:3543;height:2762;visibility:visible" stroked="f">
              <v:textbox>
                <w:txbxContent>
                  <w:p w:rsidR="003257CD" w:rsidRDefault="003257CD" w:rsidP="00494D27">
                    <w: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9</w:t>
                    </w:r>
                    <w:r>
                      <w:t>.</w:t>
                    </w:r>
                  </w:p>
                </w:txbxContent>
              </v:textbox>
            </v:shape>
            <v:shape id="Text Box 5" o:spid="_x0000_s1048" type="#_x0000_t202" style="position:absolute;left:11347;top:571;width:21038;height:7811;visibility:visible" stroked="f">
              <v:textbox>
                <w:txbxContent>
                  <w:p w:rsidR="003257CD" w:rsidRDefault="003257CD" w:rsidP="00494D2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76EBE">
                      <w:rPr>
                        <w:rFonts w:ascii="Arial" w:hAnsi="Arial" w:cs="Arial"/>
                        <w:sz w:val="18"/>
                        <w:szCs w:val="18"/>
                      </w:rPr>
                      <w:t>Yandaki bölme işleminde A kaçtır?</w:t>
                    </w:r>
                  </w:p>
                  <w:p w:rsidR="003257CD" w:rsidRDefault="003257CD" w:rsidP="00494D2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:rsidR="003257CD" w:rsidRDefault="003257CD" w:rsidP="00494D2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494D2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A) 306   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</w:t>
                    </w:r>
                    <w:r w:rsidRPr="00494D2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</w:t>
                    </w:r>
                    <w:r w:rsidRPr="00494D2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B) 309  </w:t>
                    </w:r>
                  </w:p>
                  <w:p w:rsidR="003257CD" w:rsidRDefault="003257CD" w:rsidP="00494D2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494D2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</w:t>
                    </w:r>
                    <w:r w:rsidRPr="00494D2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</w:t>
                    </w:r>
                  </w:p>
                  <w:p w:rsidR="003257CD" w:rsidRPr="00494D27" w:rsidRDefault="003257CD" w:rsidP="00494D2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</w:t>
                    </w:r>
                    <w:r w:rsidRPr="00494D2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C)  310       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</w:t>
                    </w:r>
                    <w:r w:rsidRPr="00494D2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D)312</w:t>
                    </w:r>
                  </w:p>
                  <w:p w:rsidR="003257CD" w:rsidRPr="00A76EBE" w:rsidRDefault="003257CD" w:rsidP="00494D2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type="tight"/>
          </v:group>
        </w:pict>
      </w:r>
      <w:r>
        <w:rPr>
          <w:noProof/>
        </w:rPr>
        <w:pict>
          <v:shape id="Text Box 3" o:spid="_x0000_s1049" type="#_x0000_t202" style="position:absolute;margin-left:291.8pt;margin-top:7.7pt;width:255pt;height:108.75pt;z-index:251666432;visibility:visible" wrapcoords="-64 0 -64 21451 21600 21451 21600 0 -64 0" stroked="f">
            <v:textbox>
              <w:txbxContent>
                <w:p w:rsidR="003257CD" w:rsidRPr="00494D27" w:rsidRDefault="003257CD" w:rsidP="00494D27">
                  <w:pPr>
                    <w:pStyle w:val="NoSpacing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BD66FC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 id="Resim 123" o:spid="_x0000_i1032" type="#_x0000_t75" style="width:55.5pt;height:51.75pt;visibility:visible">
                        <v:imagedata r:id="rId9" o:title=""/>
                      </v:shape>
                    </w:pict>
                  </w:r>
                </w:p>
                <w:p w:rsidR="003257CD" w:rsidRPr="00494D27" w:rsidRDefault="003257CD" w:rsidP="00494D27">
                  <w:pPr>
                    <w:pStyle w:val="NoSpacing"/>
                    <w:ind w:left="426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  <w:p w:rsidR="003257CD" w:rsidRDefault="003257CD" w:rsidP="00494D2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30717E" w:rsidRDefault="003257CD" w:rsidP="00494D2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  <w10:wrap type="tight"/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48" o:spid="_x0000_s1050" type="#_x0000_t202" style="position:absolute;margin-left:7.55pt;margin-top:7.7pt;width:264.75pt;height:124.5pt;z-index:251646976;visibility:visible" stroked="f">
            <v:textbox>
              <w:txbxContent>
                <w:p w:rsidR="003257CD" w:rsidRDefault="003257CD" w:rsidP="007E351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5.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 4 2   Yandaki çarpma işleminin  sonucu kaçtır?</w:t>
                  </w:r>
                </w:p>
                <w:p w:rsidR="003257CD" w:rsidRDefault="003257CD" w:rsidP="007E351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 w:rsidRPr="00515376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x    1 6</w:t>
                  </w:r>
                  <w:r w:rsidRPr="000B6AB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3257CD" w:rsidRPr="00515376" w:rsidRDefault="003257CD" w:rsidP="007E351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                              </w:t>
                  </w:r>
                  <w:r w:rsidRPr="00843408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) 3542            B) 3766             </w:t>
                  </w:r>
                </w:p>
                <w:p w:rsidR="003257CD" w:rsidRPr="00064528" w:rsidRDefault="003257CD" w:rsidP="007E351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         C) 3772           D) 3872</w:t>
                  </w:r>
                </w:p>
                <w:p w:rsidR="003257CD" w:rsidRPr="00064528" w:rsidRDefault="003257CD" w:rsidP="007E351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64528" w:rsidRDefault="003257CD" w:rsidP="000D176E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59" o:spid="_x0000_s1051" type="#_x0000_t202" style="position:absolute;margin-left:9.05pt;margin-top:6.3pt;width:264.75pt;height:106.5pt;z-index:251652096;visibility:visible" stroked="f">
            <v:textbox>
              <w:txbxContent>
                <w:p w:rsidR="003257CD" w:rsidRPr="00BD66FC" w:rsidRDefault="003257CD" w:rsidP="00242824">
                  <w:pPr>
                    <w:shd w:val="clear" w:color="auto" w:fill="FFFFFF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11. 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Aşağıdakilerden hangisi yanlıştır?</w:t>
                  </w:r>
                </w:p>
                <w:p w:rsidR="003257CD" w:rsidRPr="00BD66FC" w:rsidRDefault="003257CD" w:rsidP="00242824">
                  <w:pPr>
                    <w:shd w:val="clear" w:color="auto" w:fill="FFFFFF"/>
                    <w:rPr>
                      <w:rFonts w:ascii="Comic Sans MS" w:hAnsi="Comic Sans MS" w:cs="Comic Sans MS"/>
                      <w:b/>
                      <w:bCs/>
                      <w:color w:val="000000"/>
                      <w:sz w:val="12"/>
                      <w:szCs w:val="12"/>
                    </w:rPr>
                  </w:pPr>
                </w:p>
                <w:p w:rsidR="003257CD" w:rsidRPr="00BD66FC" w:rsidRDefault="003257CD" w:rsidP="00242824">
                  <w:pPr>
                    <w:shd w:val="clear" w:color="auto" w:fill="FFFFFF"/>
                    <w:spacing w:line="48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</w:pP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 ) 5 x 5 =  5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>2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ab/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ab/>
                  </w:r>
                </w:p>
                <w:p w:rsidR="003257CD" w:rsidRPr="00BD66FC" w:rsidRDefault="003257CD" w:rsidP="00242824">
                  <w:pPr>
                    <w:shd w:val="clear" w:color="auto" w:fill="FFFFFF"/>
                    <w:spacing w:line="48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</w:pP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 ) 9 x  9 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> 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=  9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>2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ab/>
                  </w:r>
                </w:p>
                <w:p w:rsidR="003257CD" w:rsidRPr="00BD66FC" w:rsidRDefault="003257CD" w:rsidP="00242824">
                  <w:pPr>
                    <w:shd w:val="clear" w:color="auto" w:fill="FFFFFF"/>
                    <w:spacing w:line="48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</w:pP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C) 17 x 17 = 17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>3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ab/>
                  </w:r>
                </w:p>
                <w:p w:rsidR="003257CD" w:rsidRPr="00BD66FC" w:rsidRDefault="003257CD" w:rsidP="00242824">
                  <w:pPr>
                    <w:shd w:val="clear" w:color="auto" w:fill="FFFFFF"/>
                    <w:spacing w:line="48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D) 2 x 2 x 2=  2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  <w:vertAlign w:val="superscript"/>
                    </w:rPr>
                    <w:t>3</w:t>
                  </w:r>
                  <w:r w:rsidRPr="00BD66F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          </w:t>
                  </w:r>
                </w:p>
                <w:p w:rsidR="003257CD" w:rsidRPr="00515376" w:rsidRDefault="003257CD" w:rsidP="0024282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64528" w:rsidRDefault="003257CD" w:rsidP="00A40E67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79" o:spid="_x0000_s1052" type="#_x0000_t202" style="position:absolute;margin-left:283.55pt;margin-top:2.3pt;width:284.25pt;height:124.5pt;z-index:251655168;visibility:visible" stroked="f">
            <v:textbox>
              <w:txbxContent>
                <w:p w:rsidR="003257CD" w:rsidRPr="00D44609" w:rsidRDefault="003257CD" w:rsidP="000A5D2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4460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16.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37</w:t>
                  </w: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>5 öğrencisi bulanan bir okuldaki tüm öğrenciler 30 kişilik otobüslerle pikniğe götürülecektir.</w:t>
                  </w:r>
                </w:p>
                <w:p w:rsidR="003257CD" w:rsidRPr="00D44609" w:rsidRDefault="003257CD" w:rsidP="000A5D2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 xml:space="preserve">     Buna göre okul idaresi piknik için en az kaç otobüs ayarlamalıdır?</w:t>
                  </w:r>
                </w:p>
                <w:p w:rsidR="003257CD" w:rsidRPr="00D44609" w:rsidRDefault="003257CD" w:rsidP="000A5D2E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</w:p>
                <w:p w:rsidR="003257CD" w:rsidRPr="00D44609" w:rsidRDefault="003257CD" w:rsidP="00D44609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 11</w:t>
                  </w: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B) 12</w:t>
                  </w: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C)  13</w:t>
                  </w: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D) 14</w:t>
                  </w:r>
                </w:p>
                <w:p w:rsidR="003257CD" w:rsidRPr="00D44609" w:rsidRDefault="003257CD" w:rsidP="00D4460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358" o:spid="_x0000_s1053" type="#_x0000_t32" style="position:absolute;margin-left:279.8pt;margin-top:3.15pt;width:0;height:741.75pt;z-index:251651072;visibility:visible" wrapcoords="0 1 0 989 2 989 2 1 0 1">
            <v:stroke dashstyle="1 1" endcap="round"/>
            <w10:wrap type="tight"/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60" o:spid="_x0000_s1054" type="#_x0000_t202" style="position:absolute;margin-left:15.85pt;margin-top:12.05pt;width:257.95pt;height:109.5pt;z-index:251653120;visibility:visible" stroked="f">
            <v:textbox>
              <w:txbxContent>
                <w:p w:rsidR="003257CD" w:rsidRPr="00242824" w:rsidRDefault="003257CD" w:rsidP="00242824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12. 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>Aşağıdaki verilen ifadelerden hangisi yanlıştır?</w:t>
                  </w:r>
                </w:p>
                <w:p w:rsidR="003257CD" w:rsidRPr="00242824" w:rsidRDefault="003257CD" w:rsidP="00242824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242824" w:rsidRDefault="003257CD" w:rsidP="00242824">
                  <w:pPr>
                    <w:spacing w:line="480" w:lineRule="auto"/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A) 4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&lt; 2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4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 </w:t>
                  </w:r>
                </w:p>
                <w:p w:rsidR="003257CD" w:rsidRPr="00242824" w:rsidRDefault="003257CD" w:rsidP="00242824">
                  <w:pPr>
                    <w:spacing w:line="480" w:lineRule="auto"/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B) 5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&lt; 3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3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     </w:t>
                  </w:r>
                </w:p>
                <w:p w:rsidR="003257CD" w:rsidRPr="00242824" w:rsidRDefault="003257CD" w:rsidP="00242824">
                  <w:pPr>
                    <w:spacing w:line="480" w:lineRule="auto"/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C) 3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&lt; 2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4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</w:t>
                  </w:r>
                </w:p>
                <w:p w:rsidR="003257CD" w:rsidRPr="00242824" w:rsidRDefault="003257CD" w:rsidP="00242824">
                  <w:pPr>
                    <w:spacing w:line="480" w:lineRule="auto"/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D) 2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&gt; 1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5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     </w:t>
                  </w:r>
                </w:p>
                <w:p w:rsidR="003257CD" w:rsidRPr="00515376" w:rsidRDefault="003257CD" w:rsidP="0024282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64528" w:rsidRDefault="003257CD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87" o:spid="_x0000_s1055" type="#_x0000_t202" style="position:absolute;margin-left:283.55pt;margin-top:9.3pt;width:271.15pt;height:66pt;z-index:251663360;visibility:visible" stroked="f">
            <v:textbox>
              <w:txbxContent>
                <w:p w:rsidR="003257CD" w:rsidRPr="00BD66FC" w:rsidRDefault="003257CD" w:rsidP="00611E0B">
                  <w:pPr>
                    <w:pStyle w:val="NoSpacing"/>
                    <w:rPr>
                      <w:rFonts w:ascii="Arial" w:hAnsi="Arial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17.</w:t>
                  </w:r>
                  <w:r w:rsidRPr="0048379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BD66FC">
                    <w:rPr>
                      <w:rFonts w:ascii="Arial" w:hAnsi="Arial"/>
                      <w:sz w:val="18"/>
                      <w:szCs w:val="18"/>
                      <w:lang w:eastAsia="en-US"/>
                    </w:rPr>
                    <w:t>Bir salondaki 100 masanın 30 tanesi 5 kişilik diğerleri ise 4 kişiliktir buna göre bu salon kaç kişiliktir?</w:t>
                  </w:r>
                </w:p>
                <w:p w:rsidR="003257CD" w:rsidRPr="00BD66FC" w:rsidRDefault="003257CD" w:rsidP="00611E0B">
                  <w:pPr>
                    <w:pStyle w:val="NoSpacing"/>
                    <w:rPr>
                      <w:rFonts w:ascii="Arial" w:hAnsi="Arial"/>
                      <w:sz w:val="18"/>
                      <w:szCs w:val="18"/>
                      <w:lang w:eastAsia="en-US"/>
                    </w:rPr>
                  </w:pPr>
                </w:p>
                <w:p w:rsidR="003257CD" w:rsidRPr="00D44609" w:rsidRDefault="003257CD" w:rsidP="00611E0B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44609">
                    <w:rPr>
                      <w:rFonts w:ascii="Arial" w:hAnsi="Arial" w:cs="Arial"/>
                      <w:sz w:val="18"/>
                      <w:szCs w:val="18"/>
                    </w:rPr>
                    <w:t xml:space="preserve">  A) 400          B) 430             C)  470          D) 500 </w:t>
                  </w:r>
                </w:p>
                <w:p w:rsidR="003257CD" w:rsidRPr="00BD66FC" w:rsidRDefault="003257CD" w:rsidP="00611E0B">
                  <w:pPr>
                    <w:pStyle w:val="NoSpacing"/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  <w:p w:rsidR="003257CD" w:rsidRDefault="003257CD" w:rsidP="0048379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D03A4" w:rsidRDefault="003257CD" w:rsidP="00483798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</w:p>
    <w:p w:rsidR="003257CD" w:rsidRDefault="003257CD" w:rsidP="00ED43F8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Text Box 362" o:spid="_x0000_s1056" type="#_x0000_t202" style="position:absolute;margin-left:2.3pt;margin-top:227.3pt;width:271.5pt;height:111.75pt;z-index:251661312;visibility:visible" stroked="f">
            <v:textbox>
              <w:txbxContent>
                <w:p w:rsidR="003257CD" w:rsidRPr="00242824" w:rsidRDefault="003257CD" w:rsidP="00331BC1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24282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>(17 – 8 ) : 3 + 7 =?</w:t>
                  </w:r>
                </w:p>
                <w:p w:rsidR="003257CD" w:rsidRPr="00242824" w:rsidRDefault="003257CD" w:rsidP="00331BC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242824" w:rsidRDefault="003257CD" w:rsidP="00331BC1">
                  <w:pPr>
                    <w:rPr>
                      <w:rFonts w:ascii="Arial" w:hAnsi="Arial" w:cs="Arial"/>
                      <w:sz w:val="4"/>
                      <w:szCs w:val="4"/>
                    </w:rPr>
                  </w:pPr>
                </w:p>
                <w:p w:rsidR="003257CD" w:rsidRPr="00DD02D5" w:rsidRDefault="003257CD" w:rsidP="00331BC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A) 8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B) 10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     C)  11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242824">
                    <w:rPr>
                      <w:rFonts w:ascii="Arial" w:hAnsi="Arial" w:cs="Arial"/>
                      <w:sz w:val="18"/>
                      <w:szCs w:val="18"/>
                    </w:rPr>
                    <w:t xml:space="preserve">         D) 12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</w:p>
                <w:p w:rsidR="003257CD" w:rsidRPr="00064528" w:rsidRDefault="003257CD" w:rsidP="00515376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72" o:spid="_x0000_s1057" type="#_x0000_t202" style="position:absolute;margin-left:2.3pt;margin-top:421.05pt;width:271.5pt;height:108.75pt;z-index:251662336;visibility:visible" stroked="f">
            <v:textbox>
              <w:txbxContent>
                <w:p w:rsidR="003257CD" w:rsidRDefault="003257CD" w:rsidP="00331BC1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24282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24282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15. </w:t>
                  </w: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t>Aşağıdaki işlemlerden hangisinin sonucu diğerlerinden farklıdır?</w:t>
                  </w:r>
                </w:p>
                <w:p w:rsidR="003257CD" w:rsidRPr="00B05990" w:rsidRDefault="003257CD" w:rsidP="00331BC1">
                  <w:pPr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  <w:p w:rsidR="003257CD" w:rsidRDefault="003257CD" w:rsidP="00331BC1">
                  <w:pPr>
                    <w:pStyle w:val="NoSpacing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t>A) (36 ÷ 9) + 5</w:t>
                  </w: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              </w:t>
                  </w: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     B) (3 x 8) – 15</w:t>
                  </w:r>
                </w:p>
                <w:p w:rsidR="003257CD" w:rsidRPr="00B05990" w:rsidRDefault="003257CD" w:rsidP="00331BC1">
                  <w:pPr>
                    <w:pStyle w:val="NoSpacing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t>C) 70 ÷ (2 x 5)</w:t>
                  </w: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B05990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                   D) 12 – (15 ÷ 5)</w:t>
                  </w:r>
                </w:p>
                <w:p w:rsidR="003257CD" w:rsidRDefault="003257CD" w:rsidP="000D03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30717E" w:rsidRDefault="003257CD" w:rsidP="000D03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61" o:spid="_x0000_s1058" type="#_x0000_t202" style="position:absolute;margin-left:9.05pt;margin-top:102.3pt;width:264.75pt;height:124.5pt;z-index:251654144;visibility:visible" stroked="f">
            <v:textbox>
              <w:txbxContent>
                <w:p w:rsidR="003257CD" w:rsidRPr="008F002E" w:rsidRDefault="003257CD" w:rsidP="00877B1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13.  </w:t>
                  </w:r>
                  <w:r w:rsidRPr="00877B12">
                    <w:rPr>
                      <w:rFonts w:ascii="Arial" w:hAnsi="Arial" w:cs="Arial"/>
                      <w:position w:val="-6"/>
                      <w:sz w:val="18"/>
                      <w:szCs w:val="18"/>
                    </w:rPr>
                    <w:object w:dxaOrig="4320" w:dyaOrig="4320">
                      <v:shape id="_x0000_i1034" type="#_x0000_t75" style="width:43.5pt;height:17.25pt" o:ole="">
                        <v:imagedata r:id="rId10" o:title=""/>
                      </v:shape>
                      <o:OLEObject Type="Embed" ProgID="Msxml2.SAXXMLReader.5.0" ShapeID="_x0000_i1034" DrawAspect="Content" ObjectID="_1574362612" r:id="rId11"/>
                    </w:objec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işleminin sonucu kaçtır?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A)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2                    B) 4           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        C) 10                      D) 17</w:t>
                  </w:r>
                </w:p>
                <w:p w:rsidR="003257CD" w:rsidRDefault="003257CD" w:rsidP="00877B1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Default="003257CD" w:rsidP="00E6736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3257CD" w:rsidRPr="00064528" w:rsidRDefault="003257CD" w:rsidP="00E6736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88" o:spid="_x0000_s1059" type="#_x0000_t202" style="position:absolute;margin-left:284.1pt;margin-top:128.55pt;width:275.1pt;height:65.25pt;z-index:251656192;visibility:visible" stroked="f">
            <v:textbox>
              <w:txbxContent>
                <w:p w:rsidR="003257CD" w:rsidRPr="00877B12" w:rsidRDefault="003257CD" w:rsidP="0048379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18.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>Bir bakkal her pakette 36 sakız bulunan 12 paket sakızın 118 tanesini satmıştır.</w:t>
                  </w:r>
                </w:p>
                <w:p w:rsidR="003257CD" w:rsidRPr="00877B12" w:rsidRDefault="003257CD" w:rsidP="0048379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  Geriye kaç sakız kalmıştır? </w:t>
                  </w:r>
                </w:p>
                <w:p w:rsidR="003257CD" w:rsidRPr="00C96307" w:rsidRDefault="003257CD" w:rsidP="00483798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3257CD" w:rsidRPr="00877B12" w:rsidRDefault="003257CD" w:rsidP="00483798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A) 288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B) 304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C)  314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D) 318</w:t>
                  </w:r>
                </w:p>
                <w:p w:rsidR="003257CD" w:rsidRPr="00064528" w:rsidRDefault="003257CD" w:rsidP="0028381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92" o:spid="_x0000_s1060" type="#_x0000_t202" style="position:absolute;margin-left:170.3pt;margin-top:572.55pt;width:231.75pt;height:52.5pt;z-index:251659264;visibility:visible" stroked="f">
            <v:textbox>
              <w:txbxContent>
                <w:p w:rsidR="003257CD" w:rsidRPr="00064528" w:rsidRDefault="003257CD" w:rsidP="00AC214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                 BAŞARILAR </w:t>
                  </w:r>
                  <w:r w:rsidRPr="00AC214D">
                    <w:rPr>
                      <w:rFonts w:ascii="Arial" w:hAnsi="Arial" w:cs="Arial"/>
                      <w:b/>
                      <w:bCs/>
                      <w:sz w:val="56"/>
                      <w:szCs w:val="56"/>
                    </w:rPr>
                    <w:t>☺</w:t>
                  </w:r>
                </w:p>
                <w:p w:rsidR="003257CD" w:rsidRPr="00064528" w:rsidRDefault="003257CD" w:rsidP="00AC214D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93" o:spid="_x0000_s1061" type="#_x0000_t202" style="position:absolute;margin-left:465.75pt;margin-top:562.05pt;width:98.4pt;height:37.5pt;z-index:251660288;visibility:visible" stroked="f">
            <v:textbox>
              <w:txbxContent>
                <w:p w:rsidR="003257CD" w:rsidRPr="00C96307" w:rsidRDefault="003257CD" w:rsidP="00C96307">
                  <w:pPr>
                    <w:spacing w:line="36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96307">
                    <w:rPr>
                      <w:rFonts w:ascii="Arial" w:hAnsi="Arial" w:cs="Arial"/>
                      <w:sz w:val="18"/>
                      <w:szCs w:val="18"/>
                    </w:rPr>
                    <w:t>Uğur KARCI</w:t>
                  </w:r>
                </w:p>
                <w:p w:rsidR="003257CD" w:rsidRPr="00C96307" w:rsidRDefault="003257CD" w:rsidP="00C96307">
                  <w:pPr>
                    <w:spacing w:line="36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96307">
                    <w:rPr>
                      <w:rFonts w:ascii="Arial" w:hAnsi="Arial" w:cs="Arial"/>
                      <w:sz w:val="18"/>
                      <w:szCs w:val="18"/>
                    </w:rPr>
                    <w:t>Matematik Öğrt.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90" o:spid="_x0000_s1062" type="#_x0000_t202" style="position:absolute;margin-left:283.75pt;margin-top:423.05pt;width:271.15pt;height:71.25pt;z-index:251658240;visibility:visible" stroked="f">
            <v:textbox>
              <w:txbxContent>
                <w:p w:rsidR="003257CD" w:rsidRPr="00877B12" w:rsidRDefault="003257CD" w:rsidP="0048379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20.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24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kişilik bir sınıfta öğrenciler sıralara üçer üçer oturduklarında 6 kişi ayakta kalıyor buna göre sınıfta kaç sıra vardır?</w:t>
                  </w:r>
                </w:p>
                <w:p w:rsidR="003257CD" w:rsidRPr="00877B12" w:rsidRDefault="003257CD" w:rsidP="0048379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877B12" w:rsidRDefault="003257CD" w:rsidP="00483798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 5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B)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6                         C) 7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 xml:space="preserve">      D)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  <w:p w:rsidR="003257CD" w:rsidRDefault="003257CD" w:rsidP="0048379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64528" w:rsidRDefault="003257CD" w:rsidP="0048379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89" o:spid="_x0000_s1063" type="#_x0000_t202" style="position:absolute;margin-left:283.55pt;margin-top:263.55pt;width:280.35pt;height:124.5pt;z-index:251657216;visibility:visible" stroked="f">
            <v:textbox>
              <w:txbxContent>
                <w:p w:rsidR="003257CD" w:rsidRPr="00877B12" w:rsidRDefault="003257CD" w:rsidP="00D44609">
                  <w:pPr>
                    <w:pStyle w:val="NoSpacing"/>
                    <w:rPr>
                      <w:sz w:val="18"/>
                      <w:szCs w:val="18"/>
                    </w:rPr>
                  </w:pPr>
                  <w:r w:rsidRPr="002859D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19.</w:t>
                  </w:r>
                  <w:r w:rsidRPr="002859D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>Ahmet Bey 32640 tl değerinde bir otomobilin 3360 tl sini peşin olarak verip geri kalanını da 24 ayda eşit taksitlerle ödeyecektir. Buna göre aylık taksit miktarı ne olur?</w:t>
                  </w:r>
                  <w:r w:rsidRPr="00877B12">
                    <w:rPr>
                      <w:sz w:val="18"/>
                      <w:szCs w:val="18"/>
                    </w:rPr>
                    <w:t xml:space="preserve"> </w:t>
                  </w:r>
                </w:p>
                <w:p w:rsidR="003257CD" w:rsidRPr="00877B12" w:rsidRDefault="003257CD" w:rsidP="00D4460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3257CD" w:rsidRPr="00877B12" w:rsidRDefault="003257CD" w:rsidP="00D44609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77B12">
                    <w:rPr>
                      <w:rFonts w:ascii="Arial" w:hAnsi="Arial" w:cs="Arial"/>
                      <w:sz w:val="18"/>
                      <w:szCs w:val="18"/>
                    </w:rPr>
                    <w:t>A) 1202           B) 1220             C) 1224          D) 1310</w:t>
                  </w:r>
                </w:p>
                <w:p w:rsidR="003257CD" w:rsidRPr="002859DB" w:rsidRDefault="003257CD" w:rsidP="00611E0B">
                  <w:pPr>
                    <w:spacing w:after="20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Default="003257CD" w:rsidP="002859DB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Default="003257CD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Default="003257CD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257CD" w:rsidRPr="00064528" w:rsidRDefault="003257CD" w:rsidP="00283811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p w:rsidR="003257CD" w:rsidRPr="002F445F" w:rsidRDefault="003257CD" w:rsidP="002F445F">
      <w:pPr>
        <w:tabs>
          <w:tab w:val="left" w:pos="175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3257CD" w:rsidRPr="002F445F" w:rsidRDefault="003257CD" w:rsidP="002F445F">
      <w:pPr>
        <w:rPr>
          <w:rFonts w:ascii="Arial" w:hAnsi="Arial" w:cs="Arial"/>
          <w:sz w:val="20"/>
          <w:szCs w:val="20"/>
        </w:rPr>
      </w:pPr>
    </w:p>
    <w:sectPr w:rsidR="003257CD" w:rsidRPr="002F445F" w:rsidSect="00B04A77">
      <w:pgSz w:w="11906" w:h="16838"/>
      <w:pgMar w:top="284" w:right="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334C"/>
    <w:multiLevelType w:val="hybridMultilevel"/>
    <w:tmpl w:val="74F08B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526D0"/>
    <w:multiLevelType w:val="hybridMultilevel"/>
    <w:tmpl w:val="5E241722"/>
    <w:lvl w:ilvl="0" w:tplc="B1CED85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85F98"/>
    <w:multiLevelType w:val="hybridMultilevel"/>
    <w:tmpl w:val="57023F90"/>
    <w:lvl w:ilvl="0" w:tplc="54001A6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90" w:hanging="360"/>
      </w:pPr>
    </w:lvl>
    <w:lvl w:ilvl="2" w:tplc="041F001B">
      <w:start w:val="1"/>
      <w:numFmt w:val="lowerRoman"/>
      <w:lvlText w:val="%3."/>
      <w:lvlJc w:val="right"/>
      <w:pPr>
        <w:ind w:left="2310" w:hanging="180"/>
      </w:pPr>
    </w:lvl>
    <w:lvl w:ilvl="3" w:tplc="041F000F">
      <w:start w:val="1"/>
      <w:numFmt w:val="decimal"/>
      <w:lvlText w:val="%4."/>
      <w:lvlJc w:val="left"/>
      <w:pPr>
        <w:ind w:left="3030" w:hanging="360"/>
      </w:pPr>
    </w:lvl>
    <w:lvl w:ilvl="4" w:tplc="041F0019">
      <w:start w:val="1"/>
      <w:numFmt w:val="lowerLetter"/>
      <w:lvlText w:val="%5."/>
      <w:lvlJc w:val="left"/>
      <w:pPr>
        <w:ind w:left="3750" w:hanging="360"/>
      </w:pPr>
    </w:lvl>
    <w:lvl w:ilvl="5" w:tplc="041F001B">
      <w:start w:val="1"/>
      <w:numFmt w:val="lowerRoman"/>
      <w:lvlText w:val="%6."/>
      <w:lvlJc w:val="right"/>
      <w:pPr>
        <w:ind w:left="4470" w:hanging="180"/>
      </w:pPr>
    </w:lvl>
    <w:lvl w:ilvl="6" w:tplc="041F000F">
      <w:start w:val="1"/>
      <w:numFmt w:val="decimal"/>
      <w:lvlText w:val="%7."/>
      <w:lvlJc w:val="left"/>
      <w:pPr>
        <w:ind w:left="5190" w:hanging="360"/>
      </w:pPr>
    </w:lvl>
    <w:lvl w:ilvl="7" w:tplc="041F0019">
      <w:start w:val="1"/>
      <w:numFmt w:val="lowerLetter"/>
      <w:lvlText w:val="%8."/>
      <w:lvlJc w:val="left"/>
      <w:pPr>
        <w:ind w:left="5910" w:hanging="360"/>
      </w:pPr>
    </w:lvl>
    <w:lvl w:ilvl="8" w:tplc="041F001B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42A44ADB"/>
    <w:multiLevelType w:val="hybridMultilevel"/>
    <w:tmpl w:val="83D85D8C"/>
    <w:lvl w:ilvl="0" w:tplc="7DC671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cs="Calibri" w:hint="default"/>
        <w:b/>
        <w:bCs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cs="Symbol" w:hint="default"/>
        <w:b/>
        <w:bCs/>
        <w:sz w:val="20"/>
        <w:szCs w:val="20"/>
        <w:vertAlign w:val="baseline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C13E8"/>
    <w:multiLevelType w:val="hybridMultilevel"/>
    <w:tmpl w:val="D8749024"/>
    <w:lvl w:ilvl="0" w:tplc="B1CED85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A08DE"/>
    <w:multiLevelType w:val="hybridMultilevel"/>
    <w:tmpl w:val="9EEAE4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021"/>
    <w:rsid w:val="000123F5"/>
    <w:rsid w:val="000217A8"/>
    <w:rsid w:val="000226A4"/>
    <w:rsid w:val="0002784F"/>
    <w:rsid w:val="00043AF8"/>
    <w:rsid w:val="00047DB6"/>
    <w:rsid w:val="00054120"/>
    <w:rsid w:val="00064528"/>
    <w:rsid w:val="000769E5"/>
    <w:rsid w:val="00082E46"/>
    <w:rsid w:val="00096E72"/>
    <w:rsid w:val="000A5D2E"/>
    <w:rsid w:val="000B3B48"/>
    <w:rsid w:val="000B6AB2"/>
    <w:rsid w:val="000C430E"/>
    <w:rsid w:val="000D03A4"/>
    <w:rsid w:val="000D176E"/>
    <w:rsid w:val="00105FF5"/>
    <w:rsid w:val="0011743B"/>
    <w:rsid w:val="00117B90"/>
    <w:rsid w:val="0012521A"/>
    <w:rsid w:val="00125A7A"/>
    <w:rsid w:val="00144E7F"/>
    <w:rsid w:val="00153093"/>
    <w:rsid w:val="001632AF"/>
    <w:rsid w:val="00170270"/>
    <w:rsid w:val="00170767"/>
    <w:rsid w:val="001A7596"/>
    <w:rsid w:val="001C4B4F"/>
    <w:rsid w:val="001C5E63"/>
    <w:rsid w:val="001E7821"/>
    <w:rsid w:val="001F1E82"/>
    <w:rsid w:val="001F7CFF"/>
    <w:rsid w:val="0020317B"/>
    <w:rsid w:val="00211B23"/>
    <w:rsid w:val="002335A9"/>
    <w:rsid w:val="002405B9"/>
    <w:rsid w:val="00242824"/>
    <w:rsid w:val="0025410B"/>
    <w:rsid w:val="00254226"/>
    <w:rsid w:val="00256171"/>
    <w:rsid w:val="0026599B"/>
    <w:rsid w:val="00280C8A"/>
    <w:rsid w:val="00282E1F"/>
    <w:rsid w:val="00283811"/>
    <w:rsid w:val="002859DB"/>
    <w:rsid w:val="00294B6C"/>
    <w:rsid w:val="002A62A0"/>
    <w:rsid w:val="002C1E8E"/>
    <w:rsid w:val="002F445F"/>
    <w:rsid w:val="003068A0"/>
    <w:rsid w:val="0030717E"/>
    <w:rsid w:val="00310272"/>
    <w:rsid w:val="0031715F"/>
    <w:rsid w:val="003205DE"/>
    <w:rsid w:val="0032221F"/>
    <w:rsid w:val="00323D7C"/>
    <w:rsid w:val="003257CD"/>
    <w:rsid w:val="00331BC1"/>
    <w:rsid w:val="00365558"/>
    <w:rsid w:val="0037489D"/>
    <w:rsid w:val="00375FC0"/>
    <w:rsid w:val="003838BC"/>
    <w:rsid w:val="003A21FF"/>
    <w:rsid w:val="003A4C90"/>
    <w:rsid w:val="003A561A"/>
    <w:rsid w:val="003C4D85"/>
    <w:rsid w:val="003D79D7"/>
    <w:rsid w:val="003F24A4"/>
    <w:rsid w:val="003F30BA"/>
    <w:rsid w:val="00401861"/>
    <w:rsid w:val="00411A9C"/>
    <w:rsid w:val="004128D7"/>
    <w:rsid w:val="00425830"/>
    <w:rsid w:val="004640DD"/>
    <w:rsid w:val="00483798"/>
    <w:rsid w:val="004925B6"/>
    <w:rsid w:val="00494D27"/>
    <w:rsid w:val="004C3DDB"/>
    <w:rsid w:val="004D0E78"/>
    <w:rsid w:val="004F2788"/>
    <w:rsid w:val="004F3030"/>
    <w:rsid w:val="00515376"/>
    <w:rsid w:val="0051594C"/>
    <w:rsid w:val="00516C31"/>
    <w:rsid w:val="00534859"/>
    <w:rsid w:val="00541D31"/>
    <w:rsid w:val="00556760"/>
    <w:rsid w:val="005723F8"/>
    <w:rsid w:val="005750AA"/>
    <w:rsid w:val="005852E8"/>
    <w:rsid w:val="005B632B"/>
    <w:rsid w:val="005B7861"/>
    <w:rsid w:val="005F348C"/>
    <w:rsid w:val="005F7691"/>
    <w:rsid w:val="005F79E0"/>
    <w:rsid w:val="00611E0B"/>
    <w:rsid w:val="0061286D"/>
    <w:rsid w:val="00636A55"/>
    <w:rsid w:val="00642389"/>
    <w:rsid w:val="006515E3"/>
    <w:rsid w:val="00655F70"/>
    <w:rsid w:val="006637F5"/>
    <w:rsid w:val="00667F80"/>
    <w:rsid w:val="006910CE"/>
    <w:rsid w:val="0069429F"/>
    <w:rsid w:val="00694645"/>
    <w:rsid w:val="006C249E"/>
    <w:rsid w:val="006F1BF5"/>
    <w:rsid w:val="006F2497"/>
    <w:rsid w:val="00701056"/>
    <w:rsid w:val="00730054"/>
    <w:rsid w:val="0075223C"/>
    <w:rsid w:val="00752D7C"/>
    <w:rsid w:val="0075436F"/>
    <w:rsid w:val="00756C0D"/>
    <w:rsid w:val="00762E90"/>
    <w:rsid w:val="007722F9"/>
    <w:rsid w:val="0078377D"/>
    <w:rsid w:val="00793880"/>
    <w:rsid w:val="007B51E6"/>
    <w:rsid w:val="007C73DC"/>
    <w:rsid w:val="007D097A"/>
    <w:rsid w:val="007D3F2D"/>
    <w:rsid w:val="007D745D"/>
    <w:rsid w:val="007E27A2"/>
    <w:rsid w:val="007E351D"/>
    <w:rsid w:val="007F5942"/>
    <w:rsid w:val="00811FED"/>
    <w:rsid w:val="00820375"/>
    <w:rsid w:val="00820967"/>
    <w:rsid w:val="008260F2"/>
    <w:rsid w:val="00843408"/>
    <w:rsid w:val="00847538"/>
    <w:rsid w:val="00856684"/>
    <w:rsid w:val="008770EA"/>
    <w:rsid w:val="00877378"/>
    <w:rsid w:val="00877B12"/>
    <w:rsid w:val="008A1E38"/>
    <w:rsid w:val="008A24A9"/>
    <w:rsid w:val="008B5A39"/>
    <w:rsid w:val="008C2573"/>
    <w:rsid w:val="008C5577"/>
    <w:rsid w:val="008D4D89"/>
    <w:rsid w:val="008D4E22"/>
    <w:rsid w:val="008D7886"/>
    <w:rsid w:val="008E141A"/>
    <w:rsid w:val="008F002E"/>
    <w:rsid w:val="008F18EE"/>
    <w:rsid w:val="009048A9"/>
    <w:rsid w:val="0090525D"/>
    <w:rsid w:val="009069F9"/>
    <w:rsid w:val="009134E3"/>
    <w:rsid w:val="00915E88"/>
    <w:rsid w:val="00934810"/>
    <w:rsid w:val="00944C78"/>
    <w:rsid w:val="00946317"/>
    <w:rsid w:val="0095219F"/>
    <w:rsid w:val="00957A97"/>
    <w:rsid w:val="00971219"/>
    <w:rsid w:val="00976DC1"/>
    <w:rsid w:val="009A0898"/>
    <w:rsid w:val="009C2645"/>
    <w:rsid w:val="009C5847"/>
    <w:rsid w:val="009D45EA"/>
    <w:rsid w:val="00A11025"/>
    <w:rsid w:val="00A141D9"/>
    <w:rsid w:val="00A15170"/>
    <w:rsid w:val="00A40E67"/>
    <w:rsid w:val="00A52042"/>
    <w:rsid w:val="00A66A4F"/>
    <w:rsid w:val="00A76EBE"/>
    <w:rsid w:val="00A93A6C"/>
    <w:rsid w:val="00A957FC"/>
    <w:rsid w:val="00A978F3"/>
    <w:rsid w:val="00AA7124"/>
    <w:rsid w:val="00AC214D"/>
    <w:rsid w:val="00AC2C9C"/>
    <w:rsid w:val="00AD6055"/>
    <w:rsid w:val="00B04A77"/>
    <w:rsid w:val="00B05158"/>
    <w:rsid w:val="00B05990"/>
    <w:rsid w:val="00B11EB4"/>
    <w:rsid w:val="00B17387"/>
    <w:rsid w:val="00B20A02"/>
    <w:rsid w:val="00B36EAC"/>
    <w:rsid w:val="00B529DB"/>
    <w:rsid w:val="00B61EDE"/>
    <w:rsid w:val="00B63462"/>
    <w:rsid w:val="00B6762D"/>
    <w:rsid w:val="00BB502E"/>
    <w:rsid w:val="00BB73E1"/>
    <w:rsid w:val="00BC079E"/>
    <w:rsid w:val="00BC1528"/>
    <w:rsid w:val="00BD66FC"/>
    <w:rsid w:val="00BE2A2C"/>
    <w:rsid w:val="00BF03C8"/>
    <w:rsid w:val="00BF1684"/>
    <w:rsid w:val="00C0655C"/>
    <w:rsid w:val="00C11066"/>
    <w:rsid w:val="00C258AA"/>
    <w:rsid w:val="00C52745"/>
    <w:rsid w:val="00C530BB"/>
    <w:rsid w:val="00C54B43"/>
    <w:rsid w:val="00C700A2"/>
    <w:rsid w:val="00C772D1"/>
    <w:rsid w:val="00C80B2A"/>
    <w:rsid w:val="00C91814"/>
    <w:rsid w:val="00C96307"/>
    <w:rsid w:val="00CA060E"/>
    <w:rsid w:val="00CB2CC2"/>
    <w:rsid w:val="00CC0082"/>
    <w:rsid w:val="00CC5768"/>
    <w:rsid w:val="00CD4A6A"/>
    <w:rsid w:val="00CD6A86"/>
    <w:rsid w:val="00CE4C48"/>
    <w:rsid w:val="00CF1021"/>
    <w:rsid w:val="00D11B71"/>
    <w:rsid w:val="00D25D20"/>
    <w:rsid w:val="00D31067"/>
    <w:rsid w:val="00D44052"/>
    <w:rsid w:val="00D44609"/>
    <w:rsid w:val="00D53529"/>
    <w:rsid w:val="00D55A4D"/>
    <w:rsid w:val="00D614E9"/>
    <w:rsid w:val="00D70F2D"/>
    <w:rsid w:val="00D71E71"/>
    <w:rsid w:val="00D72EF4"/>
    <w:rsid w:val="00D8336D"/>
    <w:rsid w:val="00D9487C"/>
    <w:rsid w:val="00DC0DD4"/>
    <w:rsid w:val="00DD02D5"/>
    <w:rsid w:val="00DE72B9"/>
    <w:rsid w:val="00E0302F"/>
    <w:rsid w:val="00E12C7D"/>
    <w:rsid w:val="00E301B0"/>
    <w:rsid w:val="00E506AE"/>
    <w:rsid w:val="00E51480"/>
    <w:rsid w:val="00E62612"/>
    <w:rsid w:val="00E662B2"/>
    <w:rsid w:val="00E67367"/>
    <w:rsid w:val="00E74C32"/>
    <w:rsid w:val="00E74E59"/>
    <w:rsid w:val="00E926EC"/>
    <w:rsid w:val="00ED43F8"/>
    <w:rsid w:val="00EE0822"/>
    <w:rsid w:val="00EE437A"/>
    <w:rsid w:val="00EF113D"/>
    <w:rsid w:val="00EF35B7"/>
    <w:rsid w:val="00EF7377"/>
    <w:rsid w:val="00F11517"/>
    <w:rsid w:val="00F24F97"/>
    <w:rsid w:val="00F37DB2"/>
    <w:rsid w:val="00F73994"/>
    <w:rsid w:val="00F9325F"/>
    <w:rsid w:val="00F97022"/>
    <w:rsid w:val="00FA12D3"/>
    <w:rsid w:val="00FA3449"/>
    <w:rsid w:val="00FC3F7A"/>
    <w:rsid w:val="00FD07E7"/>
    <w:rsid w:val="00FD386D"/>
    <w:rsid w:val="00FE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02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335A9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335A9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335A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335A9"/>
    <w:rPr>
      <w:rFonts w:ascii="Cambria" w:hAnsi="Cambria" w:cs="Cambria"/>
      <w:b/>
      <w:bCs/>
      <w:color w:val="365F91"/>
      <w:sz w:val="28"/>
      <w:szCs w:val="28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335A9"/>
    <w:rPr>
      <w:rFonts w:ascii="Cambria" w:hAnsi="Cambria" w:cs="Cambria"/>
      <w:b/>
      <w:bCs/>
      <w:color w:val="4F81BD"/>
      <w:sz w:val="26"/>
      <w:szCs w:val="26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335A9"/>
    <w:rPr>
      <w:rFonts w:ascii="Cambria" w:hAnsi="Cambria" w:cs="Cambria"/>
      <w:b/>
      <w:bCs/>
      <w:color w:val="4F81BD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3D7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9D7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2335A9"/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2335A9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335A9"/>
    <w:rPr>
      <w:rFonts w:ascii="Cambria" w:hAnsi="Cambria" w:cs="Cambria"/>
      <w:color w:val="17365D"/>
      <w:spacing w:val="5"/>
      <w:kern w:val="28"/>
      <w:sz w:val="52"/>
      <w:szCs w:val="52"/>
      <w:lang w:eastAsia="tr-TR"/>
    </w:rPr>
  </w:style>
  <w:style w:type="table" w:styleId="TableGrid">
    <w:name w:val="Table Grid"/>
    <w:basedOn w:val="TableNormal"/>
    <w:uiPriority w:val="99"/>
    <w:rsid w:val="00BC07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D43F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89</Words>
  <Characters>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KARCI</dc:creator>
  <cp:keywords/>
  <dc:description/>
  <cp:lastModifiedBy>Edanur</cp:lastModifiedBy>
  <cp:revision>2</cp:revision>
  <cp:lastPrinted>2014-11-05T20:52:00Z</cp:lastPrinted>
  <dcterms:created xsi:type="dcterms:W3CDTF">2017-12-09T20:10:00Z</dcterms:created>
  <dcterms:modified xsi:type="dcterms:W3CDTF">2017-12-09T20:10:00Z</dcterms:modified>
</cp:coreProperties>
</file>