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090" w:rsidRDefault="00386090" w:rsidP="00100AA7">
      <w:pPr>
        <w:pStyle w:val="ListParagraph"/>
        <w:numPr>
          <w:ilvl w:val="0"/>
          <w:numId w:val="3"/>
        </w:numPr>
        <w:rPr>
          <w:rFonts w:ascii="Comic Sans MS" w:hAnsi="Comic Sans MS" w:cs="Comic Sans MS"/>
          <w:i/>
          <w:iCs/>
        </w:rPr>
      </w:pPr>
      <w:r w:rsidRPr="00100AA7">
        <w:rPr>
          <w:rFonts w:ascii="Comic Sans MS" w:hAnsi="Comic Sans MS" w:cs="Comic Sans MS"/>
          <w:i/>
          <w:iCs/>
        </w:rPr>
        <w:t>Aşağıdaki ifadelerden doğru olanların başına D , yanlış olanların yanına başına Y harfi yazınız.</w:t>
      </w: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  Reklamı yapılan ürünlerin hepsi kalitelidir.</w:t>
      </w: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 Televizyon, temel ihtiyaçlarımızdan birisidir.</w:t>
      </w: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 Bütçe hazırlarken gelir ve giderler arasında denge kurmalıyız.</w:t>
      </w: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(……)Tüketicinin haklarından birisi de hatalı malı değiştirmek yada geri vermektir.</w:t>
      </w: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 Tır şoförü üretim işini yapar.</w:t>
      </w: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(……)Bir ürün standartlara  uygunluğu TSE belirler</w:t>
      </w: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(……)Bütün meslekler toplum için önemlidir.</w:t>
      </w: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 Sosyal ihtiyaçlarımızın karşılanması yaşamımızı kolaylaştırır.</w:t>
      </w: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(……)</w:t>
      </w:r>
      <w:r w:rsidRPr="003F4EA6">
        <w:rPr>
          <w:rFonts w:ascii="Comic Sans MS" w:hAnsi="Comic Sans MS" w:cs="Comic Sans MS"/>
          <w:i/>
          <w:iCs/>
        </w:rPr>
        <w:t xml:space="preserve">İnsanların çalışmalarının karşılığında aldığı paraya aile bütçesi denir. </w:t>
      </w:r>
      <w:r>
        <w:rPr>
          <w:rFonts w:ascii="Comic Sans MS" w:hAnsi="Comic Sans MS" w:cs="Comic Sans MS"/>
          <w:i/>
          <w:iCs/>
        </w:rPr>
        <w:t>(……)İnsanların geçimlerini sağlamak için çalıştıkları iş kollarına meslek diyoruz.</w:t>
      </w: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</w:pPr>
    </w:p>
    <w:p w:rsidR="00386090" w:rsidRDefault="00386090" w:rsidP="00036434">
      <w:pPr>
        <w:pStyle w:val="ListParagraph"/>
        <w:numPr>
          <w:ilvl w:val="0"/>
          <w:numId w:val="3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 Aşağıdaki boşlukları verilen kelimelerden uygun olanlarıyla doldurunuz.</w:t>
      </w: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</w:pP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08.4pt;margin-top:.3pt;width:80pt;height:23.3pt;z-index:251646464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faturamızı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118.45pt;margin-top:.35pt;width:80pt;height:23.3pt;z-index:251647488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sağlık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383.1pt;margin-top:-.35pt;width:80pt;height:23.3pt;z-index:251649536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TÜKODER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297.8pt;margin-top:-.35pt;width:80pt;height:23.3pt;z-index:251648512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yiyecekler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33.8pt;margin-top:.35pt;width:80pt;height:23.35pt;z-index:251645440;visibility:visib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>
                  <w:pPr>
                    <w:rPr>
                      <w:rFonts w:ascii="Comic Sans MS" w:hAnsi="Comic Sans MS" w:cs="Comic Sans MS"/>
                    </w:rPr>
                  </w:pPr>
                  <w:r w:rsidRPr="00A34E3E">
                    <w:rPr>
                      <w:rFonts w:ascii="Comic Sans MS" w:hAnsi="Comic Sans MS" w:cs="Comic Sans MS"/>
                    </w:rPr>
                    <w:t>ham madde</w:t>
                  </w:r>
                </w:p>
              </w:txbxContent>
            </v:textbox>
          </v:shape>
        </w:pict>
      </w: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31" type="#_x0000_t202" style="position:absolute;left:0;text-align:left;margin-left:383.1pt;margin-top:9.3pt;width:80pt;height:23.3pt;z-index:251654656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fiyatı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297.8pt;margin-top:9.3pt;width:80pt;height:23.3pt;z-index:251653632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fişi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3" type="#_x0000_t202" style="position:absolute;left:0;text-align:left;margin-left:118.45pt;margin-top:10pt;width:80pt;height:23.3pt;z-index:251652608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tüketiciler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208.4pt;margin-top:9.95pt;width:80pt;height:23.3pt;z-index:251651584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taze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33.8pt;margin-top:10pt;width:80pt;height:23.3pt;z-index:251650560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A34E3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dayanıklı</w:t>
                  </w:r>
                </w:p>
              </w:txbxContent>
            </v:textbox>
          </v:shape>
        </w:pict>
      </w: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</w:pP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36" type="#_x0000_t202" style="position:absolute;left:0;text-align:left;margin-left:383.1pt;margin-top:2.05pt;width:80pt;height:23.3pt;z-index:251659776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FF04F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ekmek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297.8pt;margin-top:2.05pt;width:80pt;height:23.3pt;z-index:251658752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FF04F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yasal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8" type="#_x0000_t202" style="position:absolute;left:0;text-align:left;margin-left:118.45pt;margin-top:2.75pt;width:80pt;height:23.3pt;z-index:251657728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FF04F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buzdolabı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208.4pt;margin-top:2.7pt;width:80pt;height:23.3pt;z-index:251656704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FF04F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ihtiyaçlara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left:0;text-align:left;margin-left:33.8pt;margin-top:2.75pt;width:80pt;height:23.3pt;z-index:251655680;visibility:visib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6090" w:rsidRPr="00A34E3E" w:rsidRDefault="00386090" w:rsidP="00FF04FE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yapay</w:t>
                  </w:r>
                </w:p>
              </w:txbxContent>
            </v:textbox>
          </v:shape>
        </w:pict>
      </w: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</w:pP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Alışveriş sonunda satış fişi ya da ……………….alırsak devletimize vergi ödenmesini sağlamış oluruz.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Doktor, hemşire ,eczacı …………….alanında çalışır.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Tüketicilerin haklarını koruyan derneğe ………………….denir.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Açıkta satılan ………………..sağlığa zararlıdır.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Bir ürünün elde edilmesini kullanılan asıl maddeye ………………….denir.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Kullanım süresi bir yıldan fazla olan ürünlere ………………..tüketim ürünleri denir.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Sebze alışverişlerinde sebzelerin ……………..olmasına dikkat etmeliyiz.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Alışveriş sonrası mutlaka ………………..almalıyız.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Hem kaliteli hem de …………..uygun olan ürünleri almalıyız.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Ürünlerin son kullanma tarihini kontrol etme sorumluluğu………………………dedir.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Buğday önce un sonra da ……………olur.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Tahta ve naylon gibi maddeler ………………maddelere örnektirler.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Fırın,……………………., çamaşır makinesi dayanıklı tüketim mallarıdır.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Alışverişlerimizde önceliği …………………..vermeliyiz.</w:t>
      </w:r>
    </w:p>
    <w:p w:rsidR="00386090" w:rsidRDefault="00386090" w:rsidP="00A34E3E">
      <w:pPr>
        <w:pStyle w:val="ListParagraph"/>
        <w:numPr>
          <w:ilvl w:val="0"/>
          <w:numId w:val="4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Alışverişlerde sorun yaşarsak ……………….yollara başvurabiliriz.</w:t>
      </w:r>
    </w:p>
    <w:p w:rsidR="00386090" w:rsidRDefault="00386090" w:rsidP="00036434">
      <w:pPr>
        <w:rPr>
          <w:rFonts w:ascii="Comic Sans MS" w:hAnsi="Comic Sans MS" w:cs="Comic Sans MS"/>
          <w:i/>
          <w:iCs/>
        </w:rPr>
      </w:pPr>
    </w:p>
    <w:p w:rsidR="00386090" w:rsidRDefault="00386090" w:rsidP="007E395C">
      <w:pPr>
        <w:pStyle w:val="ListParagraph"/>
        <w:rPr>
          <w:rFonts w:ascii="Comic Sans MS" w:hAnsi="Comic Sans MS" w:cs="Comic Sans MS"/>
          <w:i/>
          <w:iCs/>
        </w:rPr>
        <w:sectPr w:rsidR="00386090" w:rsidSect="00882E6E">
          <w:headerReference w:type="default" r:id="rId7"/>
          <w:pgSz w:w="11906" w:h="16838"/>
          <w:pgMar w:top="1417" w:right="1417" w:bottom="1417" w:left="1417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386090" w:rsidRDefault="00386090" w:rsidP="00100AA7">
      <w:pPr>
        <w:pStyle w:val="ListParagraph"/>
        <w:rPr>
          <w:rFonts w:ascii="Comic Sans MS" w:hAnsi="Comic Sans MS" w:cs="Comic Sans MS"/>
          <w:i/>
          <w:iCs/>
        </w:rPr>
      </w:pPr>
      <w:bookmarkStart w:id="0" w:name="_GoBack"/>
      <w:bookmarkEnd w:id="0"/>
    </w:p>
    <w:p w:rsidR="00386090" w:rsidRDefault="00386090" w:rsidP="00036434">
      <w:pPr>
        <w:pStyle w:val="ListParagraph"/>
        <w:numPr>
          <w:ilvl w:val="0"/>
          <w:numId w:val="3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Aşağıdaki çoktan seçmeli soruları cevaplayınız.</w:t>
      </w:r>
    </w:p>
    <w:p w:rsidR="00386090" w:rsidRDefault="00386090" w:rsidP="00036434">
      <w:pPr>
        <w:pStyle w:val="ListParagraph"/>
        <w:numPr>
          <w:ilvl w:val="0"/>
          <w:numId w:val="5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Aşağıdakilerden hangisi yanlıştır?</w:t>
      </w:r>
    </w:p>
    <w:p w:rsidR="00386090" w:rsidRDefault="00386090" w:rsidP="00036434">
      <w:pPr>
        <w:pStyle w:val="ListParagraph"/>
        <w:numPr>
          <w:ilvl w:val="0"/>
          <w:numId w:val="6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Gıdaları alırken üretim ve son kullanma tarihlerine bakmalıyız.</w:t>
      </w:r>
    </w:p>
    <w:p w:rsidR="00386090" w:rsidRDefault="00386090" w:rsidP="00036434">
      <w:pPr>
        <w:pStyle w:val="ListParagraph"/>
        <w:numPr>
          <w:ilvl w:val="0"/>
          <w:numId w:val="6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Aynı ürünler farklı yerlerde farklı fiyata satılıyor olabilir.</w:t>
      </w:r>
    </w:p>
    <w:p w:rsidR="00386090" w:rsidRDefault="00386090" w:rsidP="00036434">
      <w:pPr>
        <w:pStyle w:val="ListParagraph"/>
        <w:numPr>
          <w:ilvl w:val="0"/>
          <w:numId w:val="6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Beslenme,giyinme ve barınma sosyal ihtiyaçlarımızdandır.</w:t>
      </w:r>
    </w:p>
    <w:p w:rsidR="00386090" w:rsidRDefault="00386090" w:rsidP="00036434">
      <w:pPr>
        <w:pStyle w:val="ListParagraph"/>
        <w:numPr>
          <w:ilvl w:val="0"/>
          <w:numId w:val="6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Dayanıklı tüketim malları alırken garanti belgesini almalıyız.</w:t>
      </w:r>
    </w:p>
    <w:p w:rsidR="00386090" w:rsidRDefault="00386090" w:rsidP="00036434">
      <w:pPr>
        <w:pStyle w:val="ListParagraph"/>
        <w:ind w:left="1440"/>
        <w:rPr>
          <w:rFonts w:ascii="Comic Sans MS" w:hAnsi="Comic Sans MS" w:cs="Comic Sans MS"/>
          <w:i/>
          <w:iCs/>
        </w:rPr>
      </w:pPr>
    </w:p>
    <w:p w:rsidR="00386090" w:rsidRDefault="00386090" w:rsidP="00036434">
      <w:pPr>
        <w:pStyle w:val="ListParagraph"/>
        <w:numPr>
          <w:ilvl w:val="0"/>
          <w:numId w:val="5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İnsanlar alışverişlerde karşılaştıkları sorunları bazı kurumlar veya dernekler aracılığıyla çözerler.</w:t>
      </w:r>
    </w:p>
    <w:p w:rsidR="00386090" w:rsidRDefault="00386090" w:rsidP="00036434">
      <w:pPr>
        <w:pStyle w:val="ListParagraph"/>
        <w:ind w:left="1080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   Aşağıdakilerden hangisi bu kurum veya derneklerden birisi değildir?</w:t>
      </w:r>
    </w:p>
    <w:p w:rsidR="00386090" w:rsidRDefault="00386090" w:rsidP="00036434">
      <w:pPr>
        <w:pStyle w:val="ListParagraph"/>
        <w:numPr>
          <w:ilvl w:val="0"/>
          <w:numId w:val="7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Belediyeler</w:t>
      </w:r>
    </w:p>
    <w:p w:rsidR="00386090" w:rsidRDefault="00386090" w:rsidP="00036434">
      <w:pPr>
        <w:pStyle w:val="ListParagraph"/>
        <w:numPr>
          <w:ilvl w:val="0"/>
          <w:numId w:val="7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Hakem heyetleri</w:t>
      </w:r>
    </w:p>
    <w:p w:rsidR="00386090" w:rsidRDefault="00386090" w:rsidP="00036434">
      <w:pPr>
        <w:pStyle w:val="ListParagraph"/>
        <w:numPr>
          <w:ilvl w:val="0"/>
          <w:numId w:val="7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İtfaiye</w:t>
      </w:r>
    </w:p>
    <w:p w:rsidR="00386090" w:rsidRDefault="00386090" w:rsidP="00036434">
      <w:pPr>
        <w:pStyle w:val="ListParagraph"/>
        <w:numPr>
          <w:ilvl w:val="0"/>
          <w:numId w:val="7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Tüketici koruma derneği</w:t>
      </w:r>
    </w:p>
    <w:p w:rsidR="00386090" w:rsidRDefault="00386090" w:rsidP="00036434">
      <w:pPr>
        <w:pStyle w:val="ListParagraph"/>
        <w:ind w:left="1440"/>
        <w:rPr>
          <w:rFonts w:ascii="Comic Sans MS" w:hAnsi="Comic Sans MS" w:cs="Comic Sans MS"/>
          <w:i/>
          <w:iCs/>
        </w:rPr>
      </w:pPr>
    </w:p>
    <w:p w:rsidR="00386090" w:rsidRDefault="00386090" w:rsidP="00036434">
      <w:pPr>
        <w:pStyle w:val="ListParagraph"/>
        <w:ind w:left="1440"/>
        <w:rPr>
          <w:rFonts w:ascii="Comic Sans MS" w:hAnsi="Comic Sans MS" w:cs="Comic Sans MS"/>
          <w:i/>
          <w:iCs/>
        </w:rPr>
      </w:pPr>
    </w:p>
    <w:p w:rsidR="00386090" w:rsidRDefault="00386090" w:rsidP="00036434">
      <w:pPr>
        <w:pStyle w:val="ListParagraph"/>
        <w:numPr>
          <w:ilvl w:val="0"/>
          <w:numId w:val="5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Aşağıdakilerden hangisi dayanıklı tüketim mallarından birisi değildir?</w:t>
      </w:r>
    </w:p>
    <w:p w:rsidR="00386090" w:rsidRDefault="00386090" w:rsidP="00036434">
      <w:pPr>
        <w:pStyle w:val="ListParagraph"/>
        <w:numPr>
          <w:ilvl w:val="0"/>
          <w:numId w:val="8"/>
        </w:numPr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41" type="#_x0000_t202" style="position:absolute;left:0;text-align:left;margin-left:162pt;margin-top:4.55pt;width:79.95pt;height:74.65pt;z-index:251663872;visibility:visible" stroked="f">
            <v:textbox>
              <w:txbxContent>
                <w:p w:rsidR="00386090" w:rsidRDefault="00386090" w:rsidP="00036434">
                  <w:r w:rsidRPr="00315818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5" o:spid="_x0000_i1026" type="#_x0000_t75" style="width:63pt;height:49.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60.65pt;margin-top:-.1pt;width:74pt;height:96.65pt;z-index:251660800;visibility:visible" stroked="f">
            <v:textbox>
              <w:txbxContent>
                <w:p w:rsidR="00386090" w:rsidRDefault="00386090">
                  <w:r w:rsidRPr="00315818">
                    <w:rPr>
                      <w:noProof/>
                      <w:lang w:eastAsia="tr-TR"/>
                    </w:rPr>
                    <w:pict>
                      <v:shape id="Resim 17" o:spid="_x0000_i1028" type="#_x0000_t75" style="width:60pt;height:81.7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</w:rPr>
        <w:t xml:space="preserve">                  B) </w:t>
      </w:r>
    </w:p>
    <w:p w:rsidR="00386090" w:rsidRDefault="00386090" w:rsidP="00036434">
      <w:pPr>
        <w:rPr>
          <w:rFonts w:ascii="Comic Sans MS" w:hAnsi="Comic Sans MS" w:cs="Comic Sans MS"/>
          <w:i/>
          <w:iCs/>
        </w:rPr>
      </w:pPr>
    </w:p>
    <w:p w:rsidR="00386090" w:rsidRDefault="00386090" w:rsidP="00036434">
      <w:pPr>
        <w:rPr>
          <w:rFonts w:ascii="Comic Sans MS" w:hAnsi="Comic Sans MS" w:cs="Comic Sans MS"/>
          <w:i/>
          <w:iCs/>
        </w:rPr>
      </w:pPr>
    </w:p>
    <w:p w:rsidR="00386090" w:rsidRDefault="00386090" w:rsidP="00036434">
      <w:pPr>
        <w:rPr>
          <w:rFonts w:ascii="Comic Sans MS" w:hAnsi="Comic Sans MS" w:cs="Comic Sans MS"/>
          <w:i/>
          <w:iCs/>
        </w:rPr>
      </w:pPr>
    </w:p>
    <w:p w:rsidR="00386090" w:rsidRDefault="00386090" w:rsidP="00036434">
      <w:pPr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43" type="#_x0000_t202" style="position:absolute;margin-left:179.3pt;margin-top:15.4pt;width:68.65pt;height:69.3pt;z-index:251662848;visibility:visible" stroked="f">
            <v:textbox>
              <w:txbxContent>
                <w:p w:rsidR="00386090" w:rsidRDefault="00386090" w:rsidP="00036434">
                  <w:r w:rsidRPr="00315818">
                    <w:rPr>
                      <w:noProof/>
                      <w:lang w:eastAsia="tr-TR"/>
                    </w:rPr>
                    <w:pict>
                      <v:shape id="Resim 26" o:spid="_x0000_i1030" type="#_x0000_t75" style="width:43.5pt;height:54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60.65pt;margin-top:11.45pt;width:88pt;height:100pt;z-index:251661824;visibility:visible" stroked="f">
            <v:textbox>
              <w:txbxContent>
                <w:p w:rsidR="00386090" w:rsidRDefault="00386090" w:rsidP="00036434">
                  <w:r w:rsidRPr="00315818">
                    <w:rPr>
                      <w:noProof/>
                      <w:lang w:eastAsia="tr-TR"/>
                    </w:rPr>
                    <w:pict>
                      <v:shape id="Resim 24" o:spid="_x0000_i1032" type="#_x0000_t75" style="width:58.5pt;height:98.2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</w:p>
    <w:p w:rsidR="00386090" w:rsidRPr="00C41AA7" w:rsidRDefault="00386090" w:rsidP="00C41AA7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              C)                        D)</w:t>
      </w:r>
    </w:p>
    <w:p w:rsidR="00386090" w:rsidRDefault="00386090" w:rsidP="00C41AA7">
      <w:pPr>
        <w:rPr>
          <w:rFonts w:ascii="Comic Sans MS" w:hAnsi="Comic Sans MS" w:cs="Comic Sans MS"/>
          <w:i/>
          <w:iCs/>
        </w:rPr>
      </w:pPr>
    </w:p>
    <w:p w:rsidR="00386090" w:rsidRDefault="00386090" w:rsidP="00C41AA7">
      <w:pPr>
        <w:rPr>
          <w:rFonts w:ascii="Comic Sans MS" w:hAnsi="Comic Sans MS" w:cs="Comic Sans MS"/>
          <w:i/>
          <w:iCs/>
        </w:rPr>
      </w:pPr>
    </w:p>
    <w:p w:rsidR="00386090" w:rsidRDefault="00386090" w:rsidP="00C41AA7">
      <w:pPr>
        <w:pStyle w:val="ListParagraph"/>
        <w:ind w:left="1440"/>
        <w:rPr>
          <w:rFonts w:ascii="Comic Sans MS" w:hAnsi="Comic Sans MS" w:cs="Comic Sans MS"/>
          <w:i/>
          <w:iCs/>
        </w:rPr>
      </w:pPr>
    </w:p>
    <w:p w:rsidR="00386090" w:rsidRDefault="00386090" w:rsidP="00C41AA7">
      <w:pPr>
        <w:rPr>
          <w:rFonts w:ascii="Comic Sans MS" w:hAnsi="Comic Sans MS" w:cs="Comic Sans MS"/>
          <w:i/>
          <w:iCs/>
        </w:rPr>
      </w:pPr>
    </w:p>
    <w:p w:rsidR="00386090" w:rsidRPr="00C41AA7" w:rsidRDefault="00386090" w:rsidP="00C41AA7">
      <w:pPr>
        <w:rPr>
          <w:rFonts w:ascii="Comic Sans MS" w:hAnsi="Comic Sans MS" w:cs="Comic Sans MS"/>
          <w:i/>
          <w:iCs/>
        </w:rPr>
      </w:pPr>
    </w:p>
    <w:p w:rsidR="00386090" w:rsidRDefault="00386090" w:rsidP="00C41AA7">
      <w:pPr>
        <w:pStyle w:val="ListParagraph"/>
        <w:numPr>
          <w:ilvl w:val="0"/>
          <w:numId w:val="5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I. Gelir giderler arasında denge kurarak bütçe hazırlamalıyız.</w:t>
      </w:r>
    </w:p>
    <w:p w:rsidR="00386090" w:rsidRDefault="00386090" w:rsidP="00C41AA7">
      <w:pPr>
        <w:pStyle w:val="ListParagraph"/>
        <w:ind w:left="360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II. İsteklerimize öncelik vermeliyiz.</w:t>
      </w:r>
    </w:p>
    <w:p w:rsidR="00386090" w:rsidRDefault="00386090" w:rsidP="00C41AA7">
      <w:pPr>
        <w:pStyle w:val="ListParagraph"/>
        <w:ind w:left="360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III. İhtiyaçlarımıza öncelik vermeliyiz.</w:t>
      </w:r>
    </w:p>
    <w:p w:rsidR="00386090" w:rsidRDefault="00386090" w:rsidP="00C41AA7">
      <w:pPr>
        <w:pStyle w:val="ListParagraph"/>
        <w:ind w:left="360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IV. Ucuz olan ürünleri fazlasıyla almalıyız.</w:t>
      </w:r>
    </w:p>
    <w:p w:rsidR="00386090" w:rsidRDefault="00386090" w:rsidP="00C41AA7">
      <w:pPr>
        <w:pStyle w:val="ListParagraph"/>
        <w:ind w:left="360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    Aile bütçesi yapılırken yukarıdakilerden hangilerine dikkat etmemiz gerekir ?</w:t>
      </w:r>
    </w:p>
    <w:p w:rsidR="00386090" w:rsidRDefault="00386090" w:rsidP="00C41AA7">
      <w:pPr>
        <w:pStyle w:val="ListParagraph"/>
        <w:numPr>
          <w:ilvl w:val="0"/>
          <w:numId w:val="9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I-IV                   B) I-II-III</w:t>
      </w:r>
    </w:p>
    <w:p w:rsidR="00386090" w:rsidRDefault="00386090" w:rsidP="00C41AA7">
      <w:pPr>
        <w:ind w:left="360"/>
        <w:rPr>
          <w:rFonts w:ascii="Comic Sans MS" w:hAnsi="Comic Sans MS" w:cs="Comic Sans MS"/>
          <w:i/>
          <w:iCs/>
        </w:rPr>
      </w:pPr>
      <w:r w:rsidRPr="00C41AA7">
        <w:rPr>
          <w:rFonts w:ascii="Comic Sans MS" w:hAnsi="Comic Sans MS" w:cs="Comic Sans MS"/>
          <w:i/>
          <w:iCs/>
        </w:rPr>
        <w:t xml:space="preserve">C)I </w:t>
      </w:r>
      <w:r>
        <w:rPr>
          <w:rFonts w:ascii="Comic Sans MS" w:hAnsi="Comic Sans MS" w:cs="Comic Sans MS"/>
          <w:i/>
          <w:iCs/>
        </w:rPr>
        <w:t>–</w:t>
      </w:r>
      <w:r w:rsidRPr="00C41AA7">
        <w:rPr>
          <w:rFonts w:ascii="Comic Sans MS" w:hAnsi="Comic Sans MS" w:cs="Comic Sans MS"/>
          <w:i/>
          <w:iCs/>
        </w:rPr>
        <w:t xml:space="preserve"> III</w:t>
      </w:r>
      <w:r>
        <w:rPr>
          <w:rFonts w:ascii="Comic Sans MS" w:hAnsi="Comic Sans MS" w:cs="Comic Sans MS"/>
          <w:i/>
          <w:iCs/>
        </w:rPr>
        <w:t xml:space="preserve">                D) II-IV </w:t>
      </w:r>
    </w:p>
    <w:p w:rsidR="00386090" w:rsidRDefault="00386090" w:rsidP="00C41AA7">
      <w:pPr>
        <w:ind w:left="360"/>
        <w:rPr>
          <w:rFonts w:ascii="Comic Sans MS" w:hAnsi="Comic Sans MS" w:cs="Comic Sans MS"/>
          <w:i/>
          <w:iCs/>
        </w:rPr>
      </w:pPr>
    </w:p>
    <w:p w:rsidR="00386090" w:rsidRDefault="00386090" w:rsidP="00C41AA7">
      <w:pPr>
        <w:pStyle w:val="ListParagraph"/>
        <w:numPr>
          <w:ilvl w:val="0"/>
          <w:numId w:val="5"/>
        </w:numPr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45" type="#_x0000_t202" style="position:absolute;left:0;text-align:left;margin-left:151.95pt;margin-top:33.7pt;width:48pt;height:67.3pt;z-index:251665920;visibility:visible" stroked="f">
            <v:textbox>
              <w:txbxContent>
                <w:p w:rsidR="00386090" w:rsidRDefault="00386090">
                  <w:r w:rsidRPr="00315818">
                    <w:rPr>
                      <w:noProof/>
                      <w:lang w:eastAsia="tr-TR"/>
                    </w:rPr>
                    <w:pict>
                      <v:shape id="Resim 30" o:spid="_x0000_i1034" type="#_x0000_t75" style="width:31.5pt;height:59.2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</w:rPr>
        <w:t>Aşağıdakilerden hangisinin garanti belgesi olmaz?</w:t>
      </w:r>
    </w:p>
    <w:p w:rsidR="00386090" w:rsidRDefault="00386090" w:rsidP="00C41AA7">
      <w:pPr>
        <w:pStyle w:val="ListParagraph"/>
        <w:numPr>
          <w:ilvl w:val="0"/>
          <w:numId w:val="10"/>
        </w:numPr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46" type="#_x0000_t202" style="position:absolute;left:0;text-align:left;margin-left:34.6pt;margin-top:2.3pt;width:79.95pt;height:74.65pt;z-index:251664896;visibility:visible" stroked="f">
            <v:textbox>
              <w:txbxContent>
                <w:p w:rsidR="00386090" w:rsidRDefault="00386090" w:rsidP="00C41AA7">
                  <w:r w:rsidRPr="00315818">
                    <w:rPr>
                      <w:noProof/>
                      <w:lang w:eastAsia="tr-TR"/>
                    </w:rPr>
                    <w:pict>
                      <v:shape id="Resim 28" o:spid="_x0000_i1036" type="#_x0000_t75" style="width:63pt;height:49.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</w:rPr>
        <w:t xml:space="preserve">                              B)       </w:t>
      </w:r>
    </w:p>
    <w:p w:rsidR="00386090" w:rsidRDefault="00386090" w:rsidP="00CA6E02">
      <w:pPr>
        <w:rPr>
          <w:rFonts w:ascii="Comic Sans MS" w:hAnsi="Comic Sans MS" w:cs="Comic Sans MS"/>
          <w:i/>
          <w:iCs/>
        </w:rPr>
      </w:pPr>
    </w:p>
    <w:p w:rsidR="00386090" w:rsidRDefault="00386090" w:rsidP="00CA6E02">
      <w:pPr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47" type="#_x0000_t202" style="position:absolute;margin-left:148.5pt;margin-top:21.65pt;width:79.95pt;height:74.65pt;z-index:251666944;visibility:visible" stroked="f">
            <v:textbox>
              <w:txbxContent>
                <w:p w:rsidR="00386090" w:rsidRDefault="00386090" w:rsidP="00CA6E02">
                  <w:r w:rsidRPr="00315818">
                    <w:rPr>
                      <w:noProof/>
                      <w:lang w:eastAsia="tr-TR"/>
                    </w:rPr>
                    <w:pict>
                      <v:shape id="Resim 292" o:spid="_x0000_i1038" type="#_x0000_t75" style="width:41.25pt;height:49.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41.85pt;margin-top:27.05pt;width:79.95pt;height:74.65pt;z-index:251667968;visibility:visible" stroked="f">
            <v:textbox>
              <w:txbxContent>
                <w:p w:rsidR="00386090" w:rsidRDefault="00386090" w:rsidP="00CA6E02">
                  <w:r w:rsidRPr="00315818">
                    <w:rPr>
                      <w:noProof/>
                      <w:lang w:eastAsia="tr-TR"/>
                    </w:rPr>
                    <w:pict>
                      <v:shape id="Resim 291" o:spid="_x0000_i1040" type="#_x0000_t75" style="width:63.75pt;height:44.25pt;visibility:visible">
                        <v:imagedata r:id="rId14" o:title=""/>
                      </v:shape>
                    </w:pict>
                  </w:r>
                </w:p>
              </w:txbxContent>
            </v:textbox>
          </v:shape>
        </w:pict>
      </w:r>
    </w:p>
    <w:p w:rsidR="00386090" w:rsidRPr="00CA6E02" w:rsidRDefault="00386090" w:rsidP="00CA6E02">
      <w:pPr>
        <w:rPr>
          <w:rFonts w:ascii="Comic Sans MS" w:hAnsi="Comic Sans MS" w:cs="Comic Sans MS"/>
          <w:i/>
          <w:iCs/>
        </w:rPr>
      </w:pPr>
      <w:r w:rsidRPr="00CA6E02">
        <w:rPr>
          <w:rFonts w:ascii="Comic Sans MS" w:hAnsi="Comic Sans MS" w:cs="Comic Sans MS"/>
          <w:i/>
          <w:iCs/>
        </w:rPr>
        <w:t>C)</w:t>
      </w:r>
      <w:r>
        <w:rPr>
          <w:rFonts w:ascii="Comic Sans MS" w:hAnsi="Comic Sans MS" w:cs="Comic Sans MS"/>
          <w:i/>
          <w:iCs/>
        </w:rPr>
        <w:t xml:space="preserve">                            D)</w:t>
      </w:r>
    </w:p>
    <w:p w:rsidR="00386090" w:rsidRPr="00CA6E02" w:rsidRDefault="00386090" w:rsidP="00CA6E02">
      <w:pPr>
        <w:rPr>
          <w:rFonts w:ascii="Comic Sans MS" w:hAnsi="Comic Sans MS" w:cs="Comic Sans MS"/>
          <w:i/>
          <w:iCs/>
        </w:rPr>
      </w:pPr>
    </w:p>
    <w:p w:rsidR="00386090" w:rsidRDefault="00386090" w:rsidP="00C41AA7">
      <w:pPr>
        <w:pStyle w:val="ListParagraph"/>
        <w:rPr>
          <w:rFonts w:ascii="Comic Sans MS" w:hAnsi="Comic Sans MS" w:cs="Comic Sans MS"/>
          <w:i/>
          <w:iCs/>
        </w:rPr>
      </w:pPr>
    </w:p>
    <w:p w:rsidR="00386090" w:rsidRDefault="00386090" w:rsidP="00C41AA7">
      <w:pPr>
        <w:pStyle w:val="ListParagraph"/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49" type="#_x0000_t202" style="position:absolute;left:0;text-align:left;margin-left:12.7pt;margin-top:9.7pt;width:82.65pt;height:87.3pt;z-index:251668992;visibility:visible" stroked="f">
            <v:textbox>
              <w:txbxContent>
                <w:p w:rsidR="00386090" w:rsidRDefault="00386090">
                  <w:r w:rsidRPr="00315818">
                    <w:rPr>
                      <w:noProof/>
                      <w:lang w:eastAsia="tr-TR"/>
                    </w:rPr>
                    <w:pict>
                      <v:shape id="Resim 297" o:spid="_x0000_i1042" type="#_x0000_t75" style="width:69.75pt;height:66.75pt;visibility:visible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</w:p>
    <w:p w:rsidR="00386090" w:rsidRDefault="00386090" w:rsidP="00CA6E02">
      <w:pPr>
        <w:pStyle w:val="ListParagraph"/>
        <w:numPr>
          <w:ilvl w:val="0"/>
          <w:numId w:val="5"/>
        </w:numPr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95" o:spid="_x0000_s1050" type="#_x0000_t62" style="position:absolute;left:0;text-align:left;margin-left:95.3pt;margin-top:4.4pt;width:151.25pt;height:64pt;z-index:251670016;visibility:visible;v-text-anchor:middle" adj="-3755,9778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86090" w:rsidRPr="00CA6E02" w:rsidRDefault="00386090" w:rsidP="00CA6E02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A6E02">
                    <w:rPr>
                      <w:rFonts w:ascii="Comic Sans MS" w:hAnsi="Comic Sans MS" w:cs="Comic Sans MS"/>
                      <w:sz w:val="20"/>
                      <w:szCs w:val="20"/>
                    </w:rPr>
                    <w:t>Bir ürün alırken öncelikle aşağıdakilerden hangisine bakmalıyız?</w:t>
                  </w:r>
                </w:p>
              </w:txbxContent>
            </v:textbox>
          </v:shape>
        </w:pict>
      </w:r>
    </w:p>
    <w:p w:rsidR="00386090" w:rsidRDefault="00386090" w:rsidP="00CA6E02">
      <w:pPr>
        <w:rPr>
          <w:rFonts w:ascii="Comic Sans MS" w:hAnsi="Comic Sans MS" w:cs="Comic Sans MS"/>
          <w:i/>
          <w:iCs/>
        </w:rPr>
      </w:pPr>
    </w:p>
    <w:p w:rsidR="00386090" w:rsidRDefault="00386090" w:rsidP="00CA6E02">
      <w:pPr>
        <w:rPr>
          <w:rFonts w:ascii="Comic Sans MS" w:hAnsi="Comic Sans MS" w:cs="Comic Sans MS"/>
          <w:i/>
          <w:iCs/>
        </w:rPr>
      </w:pPr>
    </w:p>
    <w:p w:rsidR="00386090" w:rsidRDefault="00386090" w:rsidP="00CA6E02">
      <w:pPr>
        <w:pStyle w:val="ListParagraph"/>
        <w:numPr>
          <w:ilvl w:val="0"/>
          <w:numId w:val="11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Ambalajına                 B) Reklamına</w:t>
      </w:r>
    </w:p>
    <w:p w:rsidR="00386090" w:rsidRDefault="00386090" w:rsidP="00CA6E02">
      <w:pPr>
        <w:ind w:left="360"/>
        <w:rPr>
          <w:rFonts w:ascii="Comic Sans MS" w:hAnsi="Comic Sans MS" w:cs="Comic Sans MS"/>
          <w:i/>
          <w:iCs/>
        </w:rPr>
      </w:pPr>
      <w:r w:rsidRPr="00CA6E02">
        <w:rPr>
          <w:rFonts w:ascii="Comic Sans MS" w:hAnsi="Comic Sans MS" w:cs="Comic Sans MS"/>
          <w:i/>
          <w:iCs/>
        </w:rPr>
        <w:t>C)</w:t>
      </w:r>
      <w:r>
        <w:rPr>
          <w:rFonts w:ascii="Comic Sans MS" w:hAnsi="Comic Sans MS" w:cs="Comic Sans MS"/>
          <w:i/>
          <w:iCs/>
        </w:rPr>
        <w:t xml:space="preserve"> TSE damgasına           D) Fiyatına</w:t>
      </w:r>
    </w:p>
    <w:p w:rsidR="00386090" w:rsidRDefault="00386090" w:rsidP="00CA6E02">
      <w:pPr>
        <w:ind w:left="360"/>
        <w:rPr>
          <w:rFonts w:ascii="Comic Sans MS" w:hAnsi="Comic Sans MS" w:cs="Comic Sans MS"/>
          <w:i/>
          <w:iCs/>
        </w:rPr>
      </w:pPr>
    </w:p>
    <w:p w:rsidR="00386090" w:rsidRDefault="00386090" w:rsidP="00CA6E02">
      <w:pPr>
        <w:pStyle w:val="ListParagraph"/>
        <w:numPr>
          <w:ilvl w:val="0"/>
          <w:numId w:val="5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Kullanım süreleri bir yıldan fazla olan ürünlere ne denir?</w:t>
      </w:r>
    </w:p>
    <w:p w:rsidR="00386090" w:rsidRDefault="00386090" w:rsidP="00CA6E02">
      <w:pPr>
        <w:pStyle w:val="ListParagraph"/>
        <w:numPr>
          <w:ilvl w:val="0"/>
          <w:numId w:val="12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Market ürünleri</w:t>
      </w:r>
    </w:p>
    <w:p w:rsidR="00386090" w:rsidRDefault="00386090" w:rsidP="00CA6E02">
      <w:pPr>
        <w:pStyle w:val="ListParagraph"/>
        <w:numPr>
          <w:ilvl w:val="0"/>
          <w:numId w:val="12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Dayanıklı tüketim malları</w:t>
      </w:r>
    </w:p>
    <w:p w:rsidR="00386090" w:rsidRDefault="00386090" w:rsidP="00CA6E02">
      <w:pPr>
        <w:pStyle w:val="ListParagraph"/>
        <w:numPr>
          <w:ilvl w:val="0"/>
          <w:numId w:val="12"/>
        </w:num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Kozmetik ürünleri</w:t>
      </w:r>
    </w:p>
    <w:p w:rsidR="00386090" w:rsidRDefault="00386090" w:rsidP="0080011A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Comic Sans MS" w:hAnsi="Comic Sans MS" w:cs="Comic Sans MS"/>
          <w:i/>
          <w:iCs/>
        </w:rPr>
        <w:t xml:space="preserve">Temel ürünler </w:t>
      </w:r>
      <w:hyperlink r:id="rId16" w:history="1">
        <w:r>
          <w:rPr>
            <w:rStyle w:val="Hyperlink"/>
          </w:rPr>
          <w:t>www.sorubak.com</w:t>
        </w:r>
      </w:hyperlink>
      <w:r>
        <w:rPr>
          <w:rFonts w:ascii="Times New Roman" w:hAnsi="Times New Roman" w:cs="Times New Roman"/>
          <w:color w:val="000000"/>
        </w:rPr>
        <w:t xml:space="preserve"> </w:t>
      </w:r>
    </w:p>
    <w:p w:rsidR="00386090" w:rsidRPr="00CA6E02" w:rsidRDefault="00386090" w:rsidP="00CA6E02">
      <w:pPr>
        <w:pStyle w:val="ListParagraph"/>
        <w:numPr>
          <w:ilvl w:val="0"/>
          <w:numId w:val="12"/>
        </w:numPr>
        <w:rPr>
          <w:rFonts w:ascii="Comic Sans MS" w:hAnsi="Comic Sans MS" w:cs="Comic Sans MS"/>
          <w:i/>
          <w:iCs/>
        </w:rPr>
      </w:pPr>
    </w:p>
    <w:sectPr w:rsidR="00386090" w:rsidRPr="00CA6E02" w:rsidSect="00882E6E">
      <w:type w:val="continuous"/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090" w:rsidRDefault="00386090" w:rsidP="00100AA7">
      <w:pPr>
        <w:spacing w:after="0" w:line="240" w:lineRule="auto"/>
      </w:pPr>
      <w:r>
        <w:separator/>
      </w:r>
    </w:p>
  </w:endnote>
  <w:endnote w:type="continuationSeparator" w:id="1">
    <w:p w:rsidR="00386090" w:rsidRDefault="00386090" w:rsidP="00100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090" w:rsidRDefault="00386090" w:rsidP="00100AA7">
      <w:pPr>
        <w:spacing w:after="0" w:line="240" w:lineRule="auto"/>
      </w:pPr>
      <w:r>
        <w:separator/>
      </w:r>
    </w:p>
  </w:footnote>
  <w:footnote w:type="continuationSeparator" w:id="1">
    <w:p w:rsidR="00386090" w:rsidRDefault="00386090" w:rsidP="00100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090" w:rsidRDefault="00386090" w:rsidP="00100AA7">
    <w:pPr>
      <w:pStyle w:val="Header"/>
      <w:jc w:val="center"/>
      <w:rPr>
        <w:rFonts w:ascii="Comic Sans MS" w:hAnsi="Comic Sans MS" w:cs="Comic Sans MS"/>
      </w:rPr>
    </w:pPr>
  </w:p>
  <w:p w:rsidR="00386090" w:rsidRPr="00882E6E" w:rsidRDefault="00386090" w:rsidP="00100AA7">
    <w:pPr>
      <w:pStyle w:val="Header"/>
      <w:jc w:val="center"/>
      <w:rPr>
        <w:rFonts w:ascii="Comic Sans MS" w:hAnsi="Comic Sans MS" w:cs="Comic Sans MS"/>
        <w:b/>
        <w:bCs/>
      </w:rPr>
    </w:pPr>
    <w:r w:rsidRPr="00882E6E">
      <w:rPr>
        <w:rFonts w:ascii="Comic Sans MS" w:hAnsi="Comic Sans MS" w:cs="Comic Sans MS"/>
        <w:b/>
        <w:bCs/>
      </w:rPr>
      <w:t>ÜRETİMDEN TÜKETİME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D58B1"/>
    <w:multiLevelType w:val="hybridMultilevel"/>
    <w:tmpl w:val="E66A0B38"/>
    <w:lvl w:ilvl="0" w:tplc="4AC61B9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DD7B93"/>
    <w:multiLevelType w:val="hybridMultilevel"/>
    <w:tmpl w:val="5B0C3E7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396A53A2"/>
    <w:multiLevelType w:val="hybridMultilevel"/>
    <w:tmpl w:val="683897C4"/>
    <w:lvl w:ilvl="0" w:tplc="0ECE34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E37A5"/>
    <w:multiLevelType w:val="hybridMultilevel"/>
    <w:tmpl w:val="F976D5F2"/>
    <w:lvl w:ilvl="0" w:tplc="EF7603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4935CC"/>
    <w:multiLevelType w:val="hybridMultilevel"/>
    <w:tmpl w:val="67FCBC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C7B14"/>
    <w:multiLevelType w:val="hybridMultilevel"/>
    <w:tmpl w:val="18F01358"/>
    <w:lvl w:ilvl="0" w:tplc="756E8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43FB2"/>
    <w:multiLevelType w:val="hybridMultilevel"/>
    <w:tmpl w:val="7D4E7570"/>
    <w:lvl w:ilvl="0" w:tplc="86E809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0E5954"/>
    <w:multiLevelType w:val="hybridMultilevel"/>
    <w:tmpl w:val="39000944"/>
    <w:lvl w:ilvl="0" w:tplc="1D326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27779"/>
    <w:multiLevelType w:val="hybridMultilevel"/>
    <w:tmpl w:val="63925F4A"/>
    <w:lvl w:ilvl="0" w:tplc="45B2554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9A565A4"/>
    <w:multiLevelType w:val="hybridMultilevel"/>
    <w:tmpl w:val="C3F29584"/>
    <w:lvl w:ilvl="0" w:tplc="C8BA437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87D37A2"/>
    <w:multiLevelType w:val="hybridMultilevel"/>
    <w:tmpl w:val="F490D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75846"/>
    <w:multiLevelType w:val="hybridMultilevel"/>
    <w:tmpl w:val="8B1644E8"/>
    <w:lvl w:ilvl="0" w:tplc="C492B8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AA7"/>
    <w:rsid w:val="00033487"/>
    <w:rsid w:val="00036434"/>
    <w:rsid w:val="000432E9"/>
    <w:rsid w:val="00047A5A"/>
    <w:rsid w:val="000634F7"/>
    <w:rsid w:val="00066BFE"/>
    <w:rsid w:val="00081361"/>
    <w:rsid w:val="000847A8"/>
    <w:rsid w:val="00085527"/>
    <w:rsid w:val="000C4B83"/>
    <w:rsid w:val="000C5AEE"/>
    <w:rsid w:val="000E6992"/>
    <w:rsid w:val="00100AA7"/>
    <w:rsid w:val="00193333"/>
    <w:rsid w:val="00194AC2"/>
    <w:rsid w:val="002019E1"/>
    <w:rsid w:val="00234868"/>
    <w:rsid w:val="0023494D"/>
    <w:rsid w:val="002547EE"/>
    <w:rsid w:val="002916C0"/>
    <w:rsid w:val="0029451D"/>
    <w:rsid w:val="002A4DBE"/>
    <w:rsid w:val="002C7880"/>
    <w:rsid w:val="002F68BD"/>
    <w:rsid w:val="0031003F"/>
    <w:rsid w:val="00315818"/>
    <w:rsid w:val="0032310B"/>
    <w:rsid w:val="00341C42"/>
    <w:rsid w:val="00342F7B"/>
    <w:rsid w:val="00343896"/>
    <w:rsid w:val="00352F7F"/>
    <w:rsid w:val="003804BC"/>
    <w:rsid w:val="00380EE9"/>
    <w:rsid w:val="00386090"/>
    <w:rsid w:val="00396227"/>
    <w:rsid w:val="003B059A"/>
    <w:rsid w:val="003C1171"/>
    <w:rsid w:val="003D4A96"/>
    <w:rsid w:val="003F2B1C"/>
    <w:rsid w:val="003F4EA6"/>
    <w:rsid w:val="00411DE9"/>
    <w:rsid w:val="00451839"/>
    <w:rsid w:val="00455B3E"/>
    <w:rsid w:val="00456B3C"/>
    <w:rsid w:val="00462AB7"/>
    <w:rsid w:val="004664AB"/>
    <w:rsid w:val="00482963"/>
    <w:rsid w:val="0048417C"/>
    <w:rsid w:val="00494B54"/>
    <w:rsid w:val="004A392A"/>
    <w:rsid w:val="004F3282"/>
    <w:rsid w:val="00520C13"/>
    <w:rsid w:val="00534B8A"/>
    <w:rsid w:val="00556146"/>
    <w:rsid w:val="00566B6A"/>
    <w:rsid w:val="00572A62"/>
    <w:rsid w:val="005750C3"/>
    <w:rsid w:val="00584A92"/>
    <w:rsid w:val="00596369"/>
    <w:rsid w:val="005A4FA3"/>
    <w:rsid w:val="005E6CFD"/>
    <w:rsid w:val="00625592"/>
    <w:rsid w:val="00637F49"/>
    <w:rsid w:val="006466C5"/>
    <w:rsid w:val="006560CA"/>
    <w:rsid w:val="00684245"/>
    <w:rsid w:val="00690B89"/>
    <w:rsid w:val="006A7CBF"/>
    <w:rsid w:val="006B02A7"/>
    <w:rsid w:val="006B3AE5"/>
    <w:rsid w:val="006B7E57"/>
    <w:rsid w:val="006D0860"/>
    <w:rsid w:val="006E6FCA"/>
    <w:rsid w:val="006F095C"/>
    <w:rsid w:val="00705048"/>
    <w:rsid w:val="007116BD"/>
    <w:rsid w:val="007140AD"/>
    <w:rsid w:val="00727D64"/>
    <w:rsid w:val="00753606"/>
    <w:rsid w:val="007740F3"/>
    <w:rsid w:val="00775E6C"/>
    <w:rsid w:val="00784EAB"/>
    <w:rsid w:val="00796836"/>
    <w:rsid w:val="007A64D6"/>
    <w:rsid w:val="007B5C64"/>
    <w:rsid w:val="007C7F15"/>
    <w:rsid w:val="007D33C2"/>
    <w:rsid w:val="007E395C"/>
    <w:rsid w:val="0080011A"/>
    <w:rsid w:val="00816CA8"/>
    <w:rsid w:val="008460DA"/>
    <w:rsid w:val="00882E6E"/>
    <w:rsid w:val="00882E93"/>
    <w:rsid w:val="00890671"/>
    <w:rsid w:val="008C7239"/>
    <w:rsid w:val="008F7902"/>
    <w:rsid w:val="00926BBF"/>
    <w:rsid w:val="009346CE"/>
    <w:rsid w:val="00993EFC"/>
    <w:rsid w:val="009A1246"/>
    <w:rsid w:val="009F508E"/>
    <w:rsid w:val="009F7B4F"/>
    <w:rsid w:val="00A0765D"/>
    <w:rsid w:val="00A34E3E"/>
    <w:rsid w:val="00A865D2"/>
    <w:rsid w:val="00AD68EA"/>
    <w:rsid w:val="00AE09B8"/>
    <w:rsid w:val="00AF177D"/>
    <w:rsid w:val="00AF21DF"/>
    <w:rsid w:val="00B23822"/>
    <w:rsid w:val="00B40FA5"/>
    <w:rsid w:val="00B52C33"/>
    <w:rsid w:val="00B64E26"/>
    <w:rsid w:val="00BB09CB"/>
    <w:rsid w:val="00BB7702"/>
    <w:rsid w:val="00BD4CF6"/>
    <w:rsid w:val="00C41AA7"/>
    <w:rsid w:val="00C8140C"/>
    <w:rsid w:val="00C97B74"/>
    <w:rsid w:val="00C97F8B"/>
    <w:rsid w:val="00CA25CD"/>
    <w:rsid w:val="00CA6E02"/>
    <w:rsid w:val="00CC6A3D"/>
    <w:rsid w:val="00CF4E0D"/>
    <w:rsid w:val="00CF63EC"/>
    <w:rsid w:val="00D21964"/>
    <w:rsid w:val="00D25E1F"/>
    <w:rsid w:val="00D26469"/>
    <w:rsid w:val="00D468BD"/>
    <w:rsid w:val="00D4724D"/>
    <w:rsid w:val="00D62E6D"/>
    <w:rsid w:val="00D73A05"/>
    <w:rsid w:val="00D8194C"/>
    <w:rsid w:val="00D84CBC"/>
    <w:rsid w:val="00DB0C1C"/>
    <w:rsid w:val="00DB6A9B"/>
    <w:rsid w:val="00DC0F68"/>
    <w:rsid w:val="00E44DEA"/>
    <w:rsid w:val="00E70374"/>
    <w:rsid w:val="00E861D9"/>
    <w:rsid w:val="00EC7314"/>
    <w:rsid w:val="00ED4906"/>
    <w:rsid w:val="00F03089"/>
    <w:rsid w:val="00F215DE"/>
    <w:rsid w:val="00F47B07"/>
    <w:rsid w:val="00F718CB"/>
    <w:rsid w:val="00F931B1"/>
    <w:rsid w:val="00FA085D"/>
    <w:rsid w:val="00FB22D8"/>
    <w:rsid w:val="00FC71A8"/>
    <w:rsid w:val="00FD486D"/>
    <w:rsid w:val="00FE7F0B"/>
    <w:rsid w:val="00FF04FE"/>
    <w:rsid w:val="00FF0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DB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00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00AA7"/>
  </w:style>
  <w:style w:type="paragraph" w:styleId="Footer">
    <w:name w:val="footer"/>
    <w:basedOn w:val="Normal"/>
    <w:link w:val="FooterChar"/>
    <w:uiPriority w:val="99"/>
    <w:rsid w:val="00100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00AA7"/>
  </w:style>
  <w:style w:type="paragraph" w:styleId="ListParagraph">
    <w:name w:val="List Paragraph"/>
    <w:basedOn w:val="Normal"/>
    <w:uiPriority w:val="99"/>
    <w:qFormat/>
    <w:rsid w:val="00100AA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3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4E3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80011A"/>
    <w:rPr>
      <w:rFonts w:ascii="Times New Roman" w:hAnsi="Times New Roman" w:cs="Times New Roman"/>
      <w:color w:val="0000FF"/>
      <w:u w:val="none"/>
      <w:effect w:val="none"/>
    </w:rPr>
  </w:style>
  <w:style w:type="paragraph" w:styleId="NoSpacing">
    <w:name w:val="No Spacing"/>
    <w:uiPriority w:val="99"/>
    <w:qFormat/>
    <w:rsid w:val="0080011A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07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472</Words>
  <Characters>2694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selin</dc:creator>
  <cp:keywords/>
  <dc:description/>
  <cp:lastModifiedBy>edanur</cp:lastModifiedBy>
  <cp:revision>3</cp:revision>
  <dcterms:created xsi:type="dcterms:W3CDTF">2016-04-13T21:05:00Z</dcterms:created>
  <dcterms:modified xsi:type="dcterms:W3CDTF">2016-04-16T10:35:00Z</dcterms:modified>
</cp:coreProperties>
</file>