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E44" w:rsidRPr="00681E77" w:rsidRDefault="00E44E44" w:rsidP="00F90EBF">
      <w:pPr>
        <w:spacing w:after="0"/>
        <w:jc w:val="center"/>
        <w:rPr>
          <w:rFonts w:ascii="Comic Sans MS" w:hAnsi="Comic Sans MS" w:cs="Comic Sans MS"/>
          <w:b/>
          <w:bCs/>
          <w:color w:val="FF0000"/>
          <w:sz w:val="28"/>
          <w:szCs w:val="28"/>
        </w:rPr>
      </w:pPr>
      <w:r>
        <w:rPr>
          <w:noProof/>
          <w:lang w:eastAsia="tr-TR"/>
        </w:rPr>
        <w:pict>
          <v:rect id="Dikdörtgen 228" o:spid="_x0000_s1027" style="position:absolute;left:0;text-align:left;margin-left:-55.15pt;margin-top:-46.6pt;width:586.25pt;height:46.35pt;z-index:-251660288;visibility:visible;v-text-anchor:middle" stroked="f" strokeweight="1pt">
            <v:textbox>
              <w:txbxContent>
                <w:p w:rsidR="00E44E44" w:rsidRPr="005506DD" w:rsidRDefault="00E44E44" w:rsidP="006D5DA8">
                  <w:pPr>
                    <w:spacing w:after="0"/>
                    <w:jc w:val="center"/>
                    <w:rPr>
                      <w:rFonts w:ascii="Comic Sans MS" w:hAnsi="Comic Sans MS" w:cs="Comic Sans MS"/>
                      <w:color w:val="00B0F0"/>
                      <w:sz w:val="28"/>
                      <w:szCs w:val="28"/>
                    </w:rPr>
                  </w:pPr>
                  <w:r w:rsidRPr="005506DD">
                    <w:rPr>
                      <w:rFonts w:ascii="Comic Sans MS" w:hAnsi="Comic Sans MS" w:cs="Comic Sans MS"/>
                      <w:color w:val="00B0F0"/>
                      <w:sz w:val="28"/>
                      <w:szCs w:val="28"/>
                    </w:rPr>
                    <w:t xml:space="preserve">Yusuf Köstem İlkokulu </w:t>
                  </w:r>
                  <w:r>
                    <w:rPr>
                      <w:rFonts w:ascii="Comic Sans MS" w:hAnsi="Comic Sans MS" w:cs="Comic Sans MS"/>
                      <w:color w:val="00B0F0"/>
                      <w:sz w:val="28"/>
                      <w:szCs w:val="28"/>
                    </w:rPr>
                    <w:t>4</w:t>
                  </w:r>
                  <w:r w:rsidRPr="005506DD">
                    <w:rPr>
                      <w:rFonts w:ascii="Comic Sans MS" w:hAnsi="Comic Sans MS" w:cs="Comic Sans MS"/>
                      <w:color w:val="00B0F0"/>
                      <w:sz w:val="28"/>
                      <w:szCs w:val="28"/>
                    </w:rPr>
                    <w:t>.Sınıflar Türkçe Dersi</w:t>
                  </w:r>
                  <w:r>
                    <w:rPr>
                      <w:rFonts w:ascii="Comic Sans MS" w:hAnsi="Comic Sans MS" w:cs="Comic Sans MS"/>
                      <w:color w:val="00B0F0"/>
                      <w:sz w:val="28"/>
                      <w:szCs w:val="28"/>
                    </w:rPr>
                    <w:t xml:space="preserve"> Yazılı Sınav</w:t>
                  </w:r>
                  <w:r w:rsidRPr="005506DD">
                    <w:rPr>
                      <w:rFonts w:ascii="Comic Sans MS" w:hAnsi="Comic Sans MS" w:cs="Comic Sans MS"/>
                      <w:color w:val="00B0F0"/>
                      <w:sz w:val="28"/>
                      <w:szCs w:val="28"/>
                    </w:rPr>
                    <w:t>:01</w:t>
                  </w:r>
                </w:p>
                <w:p w:rsidR="00E44E44" w:rsidRPr="005506DD" w:rsidRDefault="00E44E44" w:rsidP="00240EB2">
                  <w:pPr>
                    <w:jc w:val="both"/>
                    <w:rPr>
                      <w:rFonts w:ascii="Comic Sans MS" w:hAnsi="Comic Sans MS" w:cs="Comic Sans MS"/>
                      <w:color w:val="00B0F0"/>
                      <w:sz w:val="28"/>
                      <w:szCs w:val="28"/>
                    </w:rPr>
                  </w:pPr>
                  <w:r>
                    <w:rPr>
                      <w:rFonts w:ascii="Comic Sans MS" w:hAnsi="Comic Sans MS" w:cs="Comic Sans MS"/>
                      <w:color w:val="00B0F0"/>
                      <w:sz w:val="28"/>
                      <w:szCs w:val="28"/>
                    </w:rPr>
                    <w:t>ADI SOYADI:                                         N0:       24/10</w:t>
                  </w:r>
                  <w:r w:rsidRPr="005506DD">
                    <w:rPr>
                      <w:rFonts w:ascii="Comic Sans MS" w:hAnsi="Comic Sans MS" w:cs="Comic Sans MS"/>
                      <w:color w:val="00B0F0"/>
                      <w:sz w:val="28"/>
                      <w:szCs w:val="28"/>
                    </w:rPr>
                    <w:t>/2016</w:t>
                  </w:r>
                </w:p>
              </w:txbxContent>
            </v:textbox>
          </v:rect>
        </w:pict>
      </w:r>
      <w:r>
        <w:rPr>
          <w:noProof/>
          <w:lang w:eastAsia="tr-TR"/>
        </w:rPr>
        <w:pict>
          <v:group id="Grup 89" o:spid="_x0000_s1028" style="position:absolute;left:0;text-align:left;margin-left:-92.7pt;margin-top:-.1pt;width:639pt;height:776.65pt;z-index:-251659264" coordorigin="-3978" coordsize="81153,98640">
            <v:group id="Grup 87" o:spid="_x0000_s1029" style="position:absolute;left:-3978;width:81152;height:98481" coordorigin="-3978" coordsize="81153,98481">
              <v:group id="Grup 86" o:spid="_x0000_s1030" style="position:absolute;left:-63;width:77237;height:51823" coordorigin="-63" coordsize="77237,51823">
                <v:group id="Grup 14" o:spid="_x0000_s1031" style="position:absolute;left:-63;width:76475;height:7029" coordorigin="-63,476" coordsize="76475,7029">
                  <v:group id="Grup 4" o:spid="_x0000_s1032" style="position:absolute;left:-63;top:476;width:76358;height:2000" coordorigin="-53,255" coordsize="64061,1071">
                    <v:line id="Düz Bağlayıcı 2" o:spid="_x0000_s1033" style="position:absolute;visibility:visible" from="0,255" to="64008,255" o:connectortype="straight" strokecolor="#7030a0" strokeweight=".5pt">
                      <v:stroke joinstyle="miter"/>
                    </v:line>
                    <v:line id="Düz Bağlayıcı 3" o:spid="_x0000_s1034" style="position:absolute;visibility:visible" from="-53,1326" to="63954,1326" o:connectortype="straight" strokecolor="#7030a0" strokeweight=".5pt">
                      <v:stroke joinstyle="miter"/>
                    </v:line>
                  </v:group>
                  <v:group id="Grup 11" o:spid="_x0000_s1035" style="position:absolute;top:5016;width:76412;height:2490" coordorigin="-639,-17" coordsize="64106,1333">
                    <v:line id="Düz Bağlayıcı 12" o:spid="_x0000_s1036" style="position:absolute;visibility:visible" from="-639,-17" to="63368,-17" o:connectortype="straight" strokecolor="#7030a0" strokeweight=".5pt">
                      <v:stroke joinstyle="miter"/>
                    </v:line>
                    <v:line id="Düz Bağlayıcı 13" o:spid="_x0000_s1037" style="position:absolute;visibility:visible" from="-540,1316" to="63467,1316" o:connectortype="straight" strokecolor="#7030a0" strokeweight=".5pt">
                      <v:stroke joinstyle="miter"/>
                    </v:line>
                  </v:group>
                </v:group>
                <v:group id="Grup 15" o:spid="_x0000_s1038" style="position:absolute;left:117;top:9583;width:76969;height:2381" coordorigin="-565" coordsize="64573,1367">
                  <v:line id="Düz Bağlayıcı 16" o:spid="_x0000_s1039" style="position:absolute;visibility:visible" from="-565,0" to="63442,0" o:connectortype="straight" strokecolor="#7030a0" strokeweight=".5pt">
                    <v:stroke joinstyle="miter"/>
                  </v:line>
                  <v:line id="Düz Bağlayıcı 17" o:spid="_x0000_s1040" style="position:absolute;visibility:visible" from="0,1367" to="64008,1367" o:connectortype="straight" strokecolor="#7030a0" strokeweight=".5pt">
                    <v:stroke joinstyle="miter"/>
                  </v:line>
                </v:group>
                <v:group id="Grup 18" o:spid="_x0000_s1041" style="position:absolute;left:703;top:14617;width:76471;height:2381" coordorigin="-73,164" coordsize="64155,1367">
                  <v:line id="Düz Bağlayıcı 19" o:spid="_x0000_s1042" style="position:absolute;visibility:visible" from="-73,164" to="63934,164" o:connectortype="straight" strokecolor="#7030a0" strokeweight=".5pt">
                    <v:stroke joinstyle="miter"/>
                  </v:line>
                  <v:line id="Düz Bağlayıcı 20" o:spid="_x0000_s1043" style="position:absolute;visibility:visible" from="73,1531" to="64081,1531" o:connectortype="straight" strokecolor="#7030a0" strokeweight=".5pt">
                    <v:stroke joinstyle="miter"/>
                  </v:line>
                </v:group>
                <v:group id="Grup 21" o:spid="_x0000_s1044" style="position:absolute;left:117;top:19548;width:76881;height:2476" coordorigin="-565,218" coordsize="64499,1422">
                  <v:line id="Düz Bağlayıcı 22" o:spid="_x0000_s1045" style="position:absolute;visibility:visible" from="-73,218" to="63934,218" o:connectortype="straight" strokecolor="#7030a0" strokeweight=".5pt">
                    <v:stroke joinstyle="miter"/>
                  </v:line>
                  <v:line id="Düz Bağlayıcı 23" o:spid="_x0000_s1046" style="position:absolute;visibility:visible" from="-565,1641" to="63442,1641" o:connectortype="straight" strokecolor="#7030a0" strokeweight=".5pt">
                    <v:stroke joinstyle="miter"/>
                  </v:line>
                </v:group>
                <v:group id="Grup 24" o:spid="_x0000_s1047" style="position:absolute;left:703;top:24486;width:76295;height:2477" coordorigin=",328" coordsize="64008,1422">
                  <v:line id="Düz Bağlayıcı 25" o:spid="_x0000_s1048" style="position:absolute;visibility:visible" from="0,328" to="64008,328" o:connectortype="straight" strokecolor="#7030a0" strokeweight=".5pt">
                    <v:stroke joinstyle="miter"/>
                  </v:line>
                  <v:line id="Düz Bağlayıcı 26" o:spid="_x0000_s1049" style="position:absolute;visibility:visible" from="0,1750" to="64008,1750" o:connectortype="straight" strokecolor="#7030a0" strokeweight=".5pt">
                    <v:stroke joinstyle="miter"/>
                  </v:line>
                </v:group>
                <v:group id="Grup 27" o:spid="_x0000_s1050" style="position:absolute;left:417;top:29417;width:76669;height:2477" coordorigin="-239,382" coordsize="64321,1422">
                  <v:line id="Düz Bağlayıcı 28" o:spid="_x0000_s1051" style="position:absolute;visibility:visible" from="73,382" to="64081,382" o:connectortype="straight" strokecolor="#7030a0" strokeweight=".5pt">
                    <v:stroke joinstyle="miter"/>
                  </v:line>
                  <v:line id="Düz Bağlayıcı 29" o:spid="_x0000_s1052" style="position:absolute;visibility:visible" from="-239,1805" to="63768,1805" o:connectortype="straight" strokecolor="#7030a0" strokeweight=".5pt">
                    <v:stroke joinstyle="miter"/>
                  </v:line>
                </v:group>
                <v:group id="Grup 30" o:spid="_x0000_s1053" style="position:absolute;left:-63;top:34268;width:76775;height:2637" coordorigin="-717,647" coordsize="64411,1194">
                  <v:line id="Düz Bağlayıcı 31" o:spid="_x0000_s1054" style="position:absolute;visibility:visible" from="-313,647" to="63694,647" o:connectortype="straight" strokecolor="#7030a0" strokeweight=".5pt">
                    <v:stroke joinstyle="miter"/>
                  </v:line>
                  <v:line id="Düz Bağlayıcı 32" o:spid="_x0000_s1055" style="position:absolute;visibility:visible" from="-717,1842" to="63290,1842" o:connectortype="straight" strokecolor="#7030a0" strokeweight=".5pt">
                    <v:stroke joinstyle="miter"/>
                  </v:line>
                </v:group>
                <v:group id="Grup 36" o:spid="_x0000_s1056" style="position:absolute;top:39286;width:76896;height:2423" coordorigin="-663,547" coordsize="64512,1391">
                  <v:line id="Düz Bağlayıcı 37" o:spid="_x0000_s1057" style="position:absolute;visibility:visible" from="-159,547" to="63848,547" o:connectortype="straight" strokecolor="#7030a0" strokeweight=".5pt">
                    <v:stroke joinstyle="miter"/>
                  </v:line>
                  <v:line id="Düz Bağlayıcı 38" o:spid="_x0000_s1058" style="position:absolute;visibility:visible" from="-663,1938" to="63344,1938" o:connectortype="straight" strokecolor="#7030a0" strokeweight=".5pt">
                    <v:stroke joinstyle="miter"/>
                  </v:line>
                </v:group>
                <v:group id="Grup 42" o:spid="_x0000_s1059" style="position:absolute;left:-63;top:44217;width:76775;height:2572" coordorigin="-643,601" coordsize="64411,1476">
                  <v:line id="Düz Bağlayıcı 43" o:spid="_x0000_s1060" style="position:absolute;visibility:visible" from="-643,601" to="63364,601" o:connectortype="straight" strokecolor="#7030a0" strokeweight=".5pt">
                    <v:stroke joinstyle="miter"/>
                  </v:line>
                  <v:line id="Düz Bağlayıcı 44" o:spid="_x0000_s1061" style="position:absolute;visibility:visible" from="-239,2078" to="63768,2078" o:connectortype="straight" strokecolor="#7030a0" strokeweight=".5pt">
                    <v:stroke joinstyle="miter"/>
                  </v:line>
                </v:group>
                <v:group id="Grup 45" o:spid="_x0000_s1062" style="position:absolute;left:-63;top:49346;width:77061;height:2477" coordorigin="-717,820" coordsize="64651,1422">
                  <v:line id="Düz Bağlayıcı 46" o:spid="_x0000_s1063" style="position:absolute;visibility:visible" from="-73,820" to="63934,820" o:connectortype="straight" strokecolor="#7030a0" strokeweight=".5pt">
                    <v:stroke joinstyle="miter"/>
                  </v:line>
                  <v:line id="Düz Bağlayıcı 47" o:spid="_x0000_s1064" style="position:absolute;visibility:visible" from="-717,2242" to="63290,2242" o:connectortype="straight" strokecolor="#7030a0" strokeweight=".5pt">
                    <v:stroke joinstyle="miter"/>
                  </v:line>
                </v:group>
              </v:group>
              <v:group id="Grup 48" o:spid="_x0000_s1065" style="position:absolute;left:417;top:54270;width:76479;height:2381" coordorigin="-239,820" coordsize="64161,1367">
                <v:line id="Düz Bağlayıcı 49" o:spid="_x0000_s1066" style="position:absolute;visibility:visible" from="-86,820" to="63921,820" o:connectortype="straight" strokecolor="#7030a0" strokeweight=".5pt">
                  <v:stroke joinstyle="miter"/>
                </v:line>
                <v:line id="Düz Bağlayıcı 50" o:spid="_x0000_s1067" style="position:absolute;visibility:visible" from="-239,2188" to="63768,2188" o:connectortype="straight" strokecolor="#7030a0" strokeweight=".5pt">
                  <v:stroke joinstyle="miter"/>
                </v:line>
              </v:group>
              <v:group id="Grup 51" o:spid="_x0000_s1068" style="position:absolute;left:219;top:59106;width:76398;height:2476" coordorigin="-479,820" coordsize="64094,1422">
                <v:line id="Düz Bağlayıcı 52" o:spid="_x0000_s1069" style="position:absolute;visibility:visible" from="-479,820" to="63528,820" o:connectortype="straight" strokecolor="#7030a0" strokeweight=".5pt">
                  <v:stroke joinstyle="miter"/>
                </v:line>
                <v:line id="Düz Bağlayıcı 53" o:spid="_x0000_s1070" style="position:absolute;visibility:visible" from="-393,2242" to="63614,2242" o:connectortype="straight" strokecolor="#7030a0" strokeweight=".5pt">
                  <v:stroke joinstyle="miter"/>
                </v:line>
              </v:group>
              <v:group id="Grup 54" o:spid="_x0000_s1071" style="position:absolute;left:-3978;top:64139;width:80089;height:34341" coordorigin="-3927,984" coordsize="67191,19721">
                <v:line id="Düz Bağlayıcı 55" o:spid="_x0000_s1072" style="position:absolute;visibility:visible" from="-744,984" to="63263,984" o:connectortype="straight" strokecolor="#7030a0" strokeweight=".5pt">
                  <v:stroke joinstyle="miter"/>
                </v:line>
                <v:line id="Düz Bağlayıcı 56" o:spid="_x0000_s1073" style="position:absolute;visibility:visible" from="-3927,20706" to="60080,20706" o:connectortype="straight" strokecolor="#7030a0" strokeweight=".5pt">
                  <v:stroke joinstyle="miter"/>
                </v:line>
              </v:group>
              <v:group id="Grup 65" o:spid="_x0000_s1074" style="position:absolute;left:219;top:66696;width:76493;height:2477" coordorigin="-553,-273" coordsize="64173,1422">
                <v:line id="Düz Bağlayıcı 66" o:spid="_x0000_s1075" style="position:absolute;visibility:visible" from="-387,-273" to="63620,-273" o:connectortype="straight" strokecolor="#7030a0" strokeweight=".5pt">
                  <v:stroke joinstyle="miter"/>
                </v:line>
                <v:line id="Düz Bağlayıcı 67" o:spid="_x0000_s1076" style="position:absolute;visibility:visible" from="-553,1148" to="63454,1148" o:connectortype="straight" strokecolor="#7030a0" strokeweight=".5pt">
                  <v:stroke joinstyle="miter"/>
                </v:line>
              </v:group>
              <v:group id="Grup 68" o:spid="_x0000_s1077" style="position:absolute;left:-344;top:71628;width:76455;height:2476" coordorigin="-879,-218" coordsize="64142,1422">
                <v:line id="Düz Bağlayıcı 69" o:spid="_x0000_s1078" style="position:absolute;visibility:visible" from="-879,-218" to="63128,-218" o:connectortype="straight" strokecolor="#7030a0" strokeweight=".5pt">
                  <v:stroke joinstyle="miter"/>
                </v:line>
                <v:line id="Düz Bağlayıcı 70" o:spid="_x0000_s1079" style="position:absolute;visibility:visible" from="-744,1203" to="63263,1203" o:connectortype="straight" strokecolor="#7030a0" strokeweight=".5pt">
                  <v:stroke joinstyle="miter"/>
                </v:line>
              </v:group>
              <v:group id="Grup 71" o:spid="_x0000_s1080" style="position:absolute;left:703;top:76559;width:76295;height:2476" coordorigin=",-164" coordsize="64008,1422">
                <v:line id="Düz Bağlayıcı 72" o:spid="_x0000_s1081" style="position:absolute;visibility:visible" from="0,-164" to="64008,-164" o:connectortype="straight" strokecolor="#7030a0" strokeweight=".5pt">
                  <v:stroke joinstyle="miter"/>
                </v:line>
                <v:line id="Düz Bağlayıcı 73" o:spid="_x0000_s1082" style="position:absolute;visibility:visible" from="0,1258" to="64008,1258" o:connectortype="straight" strokecolor="#7030a0" strokeweight=".5pt">
                  <v:stroke joinstyle="miter"/>
                </v:line>
              </v:group>
              <v:group id="Grup 74" o:spid="_x0000_s1083" style="position:absolute;left:791;top:81490;width:76295;height:2571" coordorigin=",-109" coordsize="64008,1476">
                <v:line id="Düz Bağlayıcı 75" o:spid="_x0000_s1084" style="position:absolute;visibility:visible" from="0,-109" to="64008,-109" o:connectortype="straight" strokecolor="#7030a0" strokeweight=".5pt">
                  <v:stroke joinstyle="miter"/>
                </v:line>
                <v:line id="Düz Bağlayıcı 76" o:spid="_x0000_s1085" style="position:absolute;visibility:visible" from="0,1367" to="64008,1367" o:connectortype="straight" strokecolor="#7030a0" strokeweight=".5pt">
                  <v:stroke joinstyle="miter"/>
                </v:line>
              </v:group>
              <v:group id="Grup 77" o:spid="_x0000_s1086" style="position:absolute;left:-63;top:86428;width:77149;height:2476" coordorigin="-1012" coordsize="64725,1422">
                <v:line id="Düz Bağlayıcı 78" o:spid="_x0000_s1087" style="position:absolute;visibility:visible" from="-1012,0" to="62995,0" o:connectortype="straight" strokecolor="#7030a0" strokeweight=".5pt">
                  <v:stroke joinstyle="miter"/>
                </v:line>
                <v:line id="Düz Bağlayıcı 79" o:spid="_x0000_s1088" style="position:absolute;visibility:visible" from="-295,1422" to="63712,1422" o:connectortype="straight" strokecolor="#7030a0" strokeweight=".5pt">
                  <v:stroke joinstyle="miter"/>
                </v:line>
              </v:group>
              <v:group id="Grup 80" o:spid="_x0000_s1089" style="position:absolute;left:-542;top:91454;width:77254;height:2477" coordorigin="-1118,109" coordsize="64813,1422">
                <v:line id="Düz Bağlayıcı 81" o:spid="_x0000_s1090" style="position:absolute;visibility:visible" from="-1118,109" to="63514,109" o:connectortype="straight" strokecolor="#7030a0" strokeweight=".5pt">
                  <v:stroke joinstyle="miter"/>
                </v:line>
                <v:line id="Düz Bağlayıcı 82" o:spid="_x0000_s1091" style="position:absolute;visibility:visible" from="-313,1531" to="63694,1531" o:connectortype="straight" strokecolor="#7030a0" strokeweight=".5pt">
                  <v:stroke joinstyle="miter"/>
                </v:line>
              </v:group>
              <v:group id="Grup 83" o:spid="_x0000_s1092" style="position:absolute;left:791;top:96099;width:76295;height:2382" coordsize="64008,1367">
                <v:line id="Düz Bağlayıcı 84" o:spid="_x0000_s1093" style="position:absolute;visibility:visible" from="0,0" to="64008,0" o:connectortype="straight" strokecolor="#7030a0" strokeweight=".5pt">
                  <v:stroke joinstyle="miter"/>
                </v:line>
                <v:line id="Düz Bağlayıcı 85" o:spid="_x0000_s1094" style="position:absolute;visibility:visible" from="0,1367" to="64008,1367" o:connectortype="straight" strokecolor="#7030a0" strokeweight=".5pt">
                  <v:stroke joinstyle="miter"/>
                </v:line>
              </v:group>
            </v:group>
            <v:line id="Düz Bağlayıcı 88" o:spid="_x0000_s1095" style="position:absolute;visibility:visible" from="7825,0" to="7825,98640" o:connectortype="straight" strokecolor="red" strokeweight="1pt">
              <v:stroke joinstyle="miter"/>
            </v:line>
          </v:group>
        </w:pict>
      </w:r>
      <w:r w:rsidRPr="00681E77">
        <w:rPr>
          <w:rFonts w:ascii="Comic Sans MS" w:hAnsi="Comic Sans MS" w:cs="Comic Sans MS"/>
          <w:b/>
          <w:bCs/>
          <w:noProof/>
          <w:color w:val="FF0000"/>
          <w:sz w:val="28"/>
          <w:szCs w:val="28"/>
          <w:lang w:eastAsia="tr-TR"/>
        </w:rPr>
        <w:t>OKUMA ZEVKİ</w:t>
      </w:r>
    </w:p>
    <w:p w:rsidR="00E44E44" w:rsidRPr="002F61D2" w:rsidRDefault="00E44E44" w:rsidP="002F61D2">
      <w:pPr>
        <w:pStyle w:val="NoSpacing"/>
        <w:tabs>
          <w:tab w:val="right" w:pos="10206"/>
        </w:tabs>
        <w:ind w:left="142"/>
        <w:jc w:val="both"/>
        <w:rPr>
          <w:rFonts w:ascii="Comic Sans MS" w:hAnsi="Comic Sans MS" w:cs="Comic Sans MS"/>
          <w:sz w:val="28"/>
          <w:szCs w:val="28"/>
        </w:rPr>
      </w:pPr>
      <w:r w:rsidRPr="002F61D2">
        <w:rPr>
          <w:rFonts w:ascii="Comic Sans MS" w:hAnsi="Comic Sans MS" w:cs="Comic Sans MS"/>
          <w:sz w:val="28"/>
          <w:szCs w:val="28"/>
        </w:rPr>
        <w:t>Her gece dedemin odasında konuklar toplanırdı. Ben de derslerimi bitirdikten sonra ağır ağır odaya giderdim. Elimde hep bir kitap olurdu. Bana ayrılan yere otururdum. Bazen konuk sayısı çok olur, öbür odadan sandalye taşınırdı. Her gece konuklara elimdeki kitaptan öyküler, masallar, şiirler okurdum. Bu okuma bazen iki saat</w:t>
      </w:r>
      <w:r>
        <w:rPr>
          <w:rFonts w:ascii="Comic Sans MS" w:hAnsi="Comic Sans MS" w:cs="Comic Sans MS"/>
          <w:sz w:val="28"/>
          <w:szCs w:val="28"/>
        </w:rPr>
        <w:t>t</w:t>
      </w:r>
      <w:r w:rsidRPr="002F61D2">
        <w:rPr>
          <w:rFonts w:ascii="Comic Sans MS" w:hAnsi="Comic Sans MS" w:cs="Comic Sans MS"/>
          <w:sz w:val="28"/>
          <w:szCs w:val="28"/>
        </w:rPr>
        <w:t>en fazla sürerdi.</w:t>
      </w:r>
    </w:p>
    <w:p w:rsidR="00E44E44" w:rsidRDefault="00E44E44" w:rsidP="002F61D2">
      <w:pPr>
        <w:pStyle w:val="NoSpacing"/>
        <w:tabs>
          <w:tab w:val="right" w:pos="10206"/>
        </w:tabs>
        <w:ind w:left="142"/>
        <w:jc w:val="both"/>
        <w:rPr>
          <w:rFonts w:ascii="Comic Sans MS" w:hAnsi="Comic Sans MS" w:cs="Comic Sans MS"/>
          <w:b/>
          <w:bCs/>
          <w:sz w:val="28"/>
          <w:szCs w:val="28"/>
        </w:rPr>
      </w:pPr>
      <w:r w:rsidRPr="002F61D2">
        <w:rPr>
          <w:rFonts w:ascii="Comic Sans MS" w:hAnsi="Comic Sans MS" w:cs="Comic Sans MS"/>
          <w:sz w:val="28"/>
          <w:szCs w:val="28"/>
        </w:rPr>
        <w:t>Okumayı bitirip odama giderken dinleyicilerin sessiz alkışlarını duyar gibi olurdum. O zamanlarda alkışlar gözlerde idi, sessizdi.</w:t>
      </w:r>
    </w:p>
    <w:p w:rsidR="00E44E44" w:rsidRPr="00572F31" w:rsidRDefault="00E44E44" w:rsidP="001E6504">
      <w:pPr>
        <w:pStyle w:val="NoSpacing"/>
        <w:tabs>
          <w:tab w:val="right" w:pos="10206"/>
        </w:tabs>
        <w:ind w:left="142"/>
        <w:jc w:val="both"/>
        <w:rPr>
          <w:rFonts w:ascii="Comic Sans MS" w:hAnsi="Comic Sans MS" w:cs="Comic Sans MS"/>
          <w:b/>
          <w:bCs/>
          <w:color w:val="00B0F0"/>
          <w:sz w:val="28"/>
          <w:szCs w:val="28"/>
        </w:rPr>
      </w:pPr>
      <w:r w:rsidRPr="00572F31">
        <w:rPr>
          <w:rFonts w:ascii="Comic Sans MS" w:hAnsi="Comic Sans MS" w:cs="Comic Sans MS"/>
          <w:color w:val="00B0F0"/>
          <w:sz w:val="28"/>
          <w:szCs w:val="28"/>
        </w:rPr>
        <w:t>1. 2. 3. Soruları parçaya göre cevaplandırınız. (3x10=30)</w:t>
      </w:r>
    </w:p>
    <w:p w:rsidR="00E44E44" w:rsidRPr="00572F31" w:rsidRDefault="00E44E44" w:rsidP="001E6504">
      <w:pPr>
        <w:pStyle w:val="NoSpacing"/>
        <w:tabs>
          <w:tab w:val="right" w:pos="10206"/>
        </w:tabs>
        <w:ind w:left="284"/>
        <w:jc w:val="both"/>
        <w:rPr>
          <w:rFonts w:ascii="Comic Sans MS" w:hAnsi="Comic Sans MS" w:cs="Comic Sans MS"/>
          <w:color w:val="FF0000"/>
          <w:sz w:val="28"/>
          <w:szCs w:val="28"/>
        </w:rPr>
      </w:pPr>
      <w:r w:rsidRPr="00572F31">
        <w:rPr>
          <w:rFonts w:ascii="Comic Sans MS" w:hAnsi="Comic Sans MS" w:cs="Comic Sans MS"/>
          <w:color w:val="FF0000"/>
          <w:sz w:val="28"/>
          <w:szCs w:val="28"/>
        </w:rPr>
        <w:t xml:space="preserve">1.Çocuk ne zaman konuklarının yanına gelirdi? Yazınız. </w:t>
      </w:r>
    </w:p>
    <w:p w:rsidR="00E44E44" w:rsidRPr="00572F31" w:rsidRDefault="00E44E44" w:rsidP="001E6504">
      <w:pPr>
        <w:pStyle w:val="NoSpacing"/>
        <w:tabs>
          <w:tab w:val="right" w:pos="10206"/>
        </w:tabs>
        <w:ind w:left="284"/>
        <w:jc w:val="both"/>
        <w:rPr>
          <w:rFonts w:ascii="Comic Sans MS" w:hAnsi="Comic Sans MS" w:cs="Comic Sans MS"/>
          <w:b/>
          <w:bCs/>
          <w:color w:val="FF0000"/>
          <w:sz w:val="28"/>
          <w:szCs w:val="28"/>
        </w:rPr>
      </w:pPr>
    </w:p>
    <w:p w:rsidR="00E44E44" w:rsidRPr="00572F31" w:rsidRDefault="00E44E44" w:rsidP="001E6504">
      <w:pPr>
        <w:pStyle w:val="NoSpacing"/>
        <w:ind w:left="284"/>
        <w:rPr>
          <w:rFonts w:ascii="Comic Sans MS" w:hAnsi="Comic Sans MS" w:cs="Comic Sans MS"/>
          <w:color w:val="FF0000"/>
          <w:sz w:val="28"/>
          <w:szCs w:val="28"/>
        </w:rPr>
      </w:pPr>
      <w:r w:rsidRPr="00572F31">
        <w:rPr>
          <w:rFonts w:ascii="Comic Sans MS" w:hAnsi="Comic Sans MS" w:cs="Comic Sans MS"/>
          <w:color w:val="FF0000"/>
          <w:sz w:val="28"/>
          <w:szCs w:val="28"/>
        </w:rPr>
        <w:t xml:space="preserve">2. Çocuk, konuklarına neler okurdu? Yazınız.  </w:t>
      </w:r>
      <w:r w:rsidRPr="00572F31">
        <w:rPr>
          <w:rFonts w:ascii="Comic Sans MS" w:hAnsi="Comic Sans MS" w:cs="Comic Sans MS"/>
          <w:color w:val="FF0000"/>
          <w:sz w:val="28"/>
          <w:szCs w:val="28"/>
        </w:rPr>
        <w:tab/>
      </w:r>
      <w:r w:rsidRPr="00572F31">
        <w:rPr>
          <w:rFonts w:ascii="Comic Sans MS" w:hAnsi="Comic Sans MS" w:cs="Comic Sans MS"/>
          <w:color w:val="FF0000"/>
          <w:sz w:val="28"/>
          <w:szCs w:val="28"/>
        </w:rPr>
        <w:tab/>
      </w:r>
      <w:r w:rsidRPr="00572F31">
        <w:rPr>
          <w:rFonts w:ascii="Comic Sans MS" w:hAnsi="Comic Sans MS" w:cs="Comic Sans MS"/>
          <w:color w:val="FF0000"/>
          <w:sz w:val="28"/>
          <w:szCs w:val="28"/>
        </w:rPr>
        <w:tab/>
      </w:r>
      <w:r w:rsidRPr="00572F31">
        <w:rPr>
          <w:rFonts w:ascii="Comic Sans MS" w:hAnsi="Comic Sans MS" w:cs="Comic Sans MS"/>
          <w:color w:val="FF0000"/>
          <w:sz w:val="28"/>
          <w:szCs w:val="28"/>
        </w:rPr>
        <w:tab/>
      </w:r>
      <w:r w:rsidRPr="00572F31">
        <w:rPr>
          <w:rFonts w:ascii="Comic Sans MS" w:hAnsi="Comic Sans MS" w:cs="Comic Sans MS"/>
          <w:color w:val="FF0000"/>
          <w:sz w:val="28"/>
          <w:szCs w:val="28"/>
        </w:rPr>
        <w:tab/>
      </w:r>
      <w:r w:rsidRPr="00572F31">
        <w:rPr>
          <w:rFonts w:ascii="Comic Sans MS" w:hAnsi="Comic Sans MS" w:cs="Comic Sans MS"/>
          <w:color w:val="FF0000"/>
          <w:sz w:val="28"/>
          <w:szCs w:val="28"/>
        </w:rPr>
        <w:tab/>
      </w:r>
      <w:r w:rsidRPr="00572F31">
        <w:rPr>
          <w:rFonts w:ascii="Comic Sans MS" w:hAnsi="Comic Sans MS" w:cs="Comic Sans MS"/>
          <w:color w:val="FF0000"/>
          <w:sz w:val="28"/>
          <w:szCs w:val="28"/>
        </w:rPr>
        <w:tab/>
      </w:r>
    </w:p>
    <w:p w:rsidR="00E44E44" w:rsidRDefault="00E44E44" w:rsidP="001E6504">
      <w:pPr>
        <w:pStyle w:val="NoSpacing"/>
        <w:ind w:left="284"/>
        <w:rPr>
          <w:rFonts w:ascii="Comic Sans MS" w:hAnsi="Comic Sans MS" w:cs="Comic Sans MS"/>
          <w:sz w:val="28"/>
          <w:szCs w:val="28"/>
        </w:rPr>
      </w:pPr>
      <w:r w:rsidRPr="00572F31">
        <w:rPr>
          <w:rFonts w:ascii="Comic Sans MS" w:hAnsi="Comic Sans MS" w:cs="Comic Sans MS"/>
          <w:color w:val="FF0000"/>
          <w:sz w:val="28"/>
          <w:szCs w:val="28"/>
        </w:rPr>
        <w:t>3. Çocuk, okumayı bitirip odasına giderken neyi duyar gibi oluyor? Yazınız</w:t>
      </w:r>
      <w:r w:rsidRPr="001E6504">
        <w:rPr>
          <w:rFonts w:ascii="Comic Sans MS" w:hAnsi="Comic Sans MS" w:cs="Comic Sans MS"/>
          <w:sz w:val="28"/>
          <w:szCs w:val="28"/>
        </w:rPr>
        <w:t xml:space="preserve">. </w:t>
      </w:r>
    </w:p>
    <w:p w:rsidR="00E44E44" w:rsidRDefault="00E44E44" w:rsidP="001E6504">
      <w:pPr>
        <w:pStyle w:val="NoSpacing"/>
        <w:ind w:left="284"/>
        <w:rPr>
          <w:rFonts w:ascii="Comic Sans MS" w:hAnsi="Comic Sans MS" w:cs="Comic Sans MS"/>
          <w:sz w:val="28"/>
          <w:szCs w:val="28"/>
        </w:rPr>
      </w:pPr>
    </w:p>
    <w:p w:rsidR="00E44E44" w:rsidRPr="0070246F" w:rsidRDefault="00E44E44" w:rsidP="0070246F">
      <w:pPr>
        <w:pStyle w:val="NoSpacing"/>
        <w:ind w:left="284"/>
        <w:rPr>
          <w:rFonts w:ascii="Comic Sans MS" w:hAnsi="Comic Sans MS" w:cs="Comic Sans MS"/>
          <w:color w:val="7030A0"/>
          <w:sz w:val="28"/>
          <w:szCs w:val="28"/>
        </w:rPr>
      </w:pPr>
      <w:r w:rsidRPr="0070246F">
        <w:rPr>
          <w:rFonts w:ascii="Comic Sans MS" w:hAnsi="Comic Sans MS" w:cs="Comic Sans MS"/>
          <w:color w:val="7030A0"/>
          <w:sz w:val="28"/>
          <w:szCs w:val="28"/>
        </w:rPr>
        <w:t xml:space="preserve">Bugün babam bana  şöyle dedi (   ) </w:t>
      </w:r>
    </w:p>
    <w:p w:rsidR="00E44E44" w:rsidRPr="0070246F" w:rsidRDefault="00E44E44" w:rsidP="0070246F">
      <w:pPr>
        <w:pStyle w:val="NoSpacing"/>
        <w:ind w:left="284"/>
        <w:rPr>
          <w:rFonts w:ascii="Comic Sans MS" w:hAnsi="Comic Sans MS" w:cs="Comic Sans MS"/>
          <w:sz w:val="28"/>
          <w:szCs w:val="28"/>
        </w:rPr>
      </w:pPr>
      <w:r>
        <w:rPr>
          <w:rFonts w:ascii="Comic Sans MS" w:hAnsi="Comic Sans MS" w:cs="Comic Sans MS"/>
          <w:color w:val="7030A0"/>
          <w:sz w:val="28"/>
          <w:szCs w:val="28"/>
        </w:rPr>
        <w:t>(   )</w:t>
      </w:r>
      <w:r w:rsidRPr="0070246F">
        <w:rPr>
          <w:rFonts w:ascii="Comic Sans MS" w:hAnsi="Comic Sans MS" w:cs="Comic Sans MS"/>
          <w:color w:val="7030A0"/>
          <w:sz w:val="28"/>
          <w:szCs w:val="28"/>
        </w:rPr>
        <w:t xml:space="preserve"> Sakın dersini bitirmeden kalkma dedi</w:t>
      </w:r>
      <w:r w:rsidRPr="0070246F">
        <w:rPr>
          <w:rFonts w:ascii="Comic Sans MS" w:hAnsi="Comic Sans MS" w:cs="Comic Sans MS"/>
          <w:sz w:val="28"/>
          <w:szCs w:val="28"/>
        </w:rPr>
        <w:t>.</w:t>
      </w:r>
    </w:p>
    <w:p w:rsidR="00E44E44" w:rsidRPr="0070246F" w:rsidRDefault="00E44E44" w:rsidP="0070246F">
      <w:pPr>
        <w:pStyle w:val="NoSpacing"/>
        <w:ind w:left="284"/>
        <w:rPr>
          <w:rFonts w:ascii="Comic Sans MS" w:hAnsi="Comic Sans MS" w:cs="Comic Sans MS"/>
          <w:sz w:val="28"/>
          <w:szCs w:val="28"/>
        </w:rPr>
      </w:pPr>
      <w:r>
        <w:rPr>
          <w:rFonts w:ascii="Comic Sans MS" w:hAnsi="Comic Sans MS" w:cs="Comic Sans MS"/>
          <w:color w:val="FF0000"/>
          <w:sz w:val="28"/>
          <w:szCs w:val="28"/>
        </w:rPr>
        <w:t>4</w:t>
      </w:r>
      <w:r w:rsidRPr="0070246F">
        <w:rPr>
          <w:rFonts w:ascii="Comic Sans MS" w:hAnsi="Comic Sans MS" w:cs="Comic Sans MS"/>
          <w:color w:val="FF0000"/>
          <w:sz w:val="28"/>
          <w:szCs w:val="28"/>
        </w:rPr>
        <w:t>. Yukarda (  ) işareti ile gösterilen yere aşağıdaki</w:t>
      </w:r>
      <w:r>
        <w:rPr>
          <w:rFonts w:ascii="Comic Sans MS" w:hAnsi="Comic Sans MS" w:cs="Comic Sans MS"/>
          <w:color w:val="FF0000"/>
          <w:sz w:val="28"/>
          <w:szCs w:val="28"/>
        </w:rPr>
        <w:t xml:space="preserve"> noktalama işaretlerinde hangileri</w:t>
      </w:r>
      <w:r w:rsidRPr="0070246F">
        <w:rPr>
          <w:rFonts w:ascii="Comic Sans MS" w:hAnsi="Comic Sans MS" w:cs="Comic Sans MS"/>
          <w:color w:val="FF0000"/>
          <w:sz w:val="28"/>
          <w:szCs w:val="28"/>
        </w:rPr>
        <w:t xml:space="preserve"> gelmelidir. (</w:t>
      </w:r>
      <w:r>
        <w:rPr>
          <w:rFonts w:ascii="Comic Sans MS" w:hAnsi="Comic Sans MS" w:cs="Comic Sans MS"/>
          <w:color w:val="FF0000"/>
          <w:sz w:val="28"/>
          <w:szCs w:val="28"/>
        </w:rPr>
        <w:t>10</w:t>
      </w:r>
      <w:r w:rsidRPr="0070246F">
        <w:rPr>
          <w:rFonts w:ascii="Comic Sans MS" w:hAnsi="Comic Sans MS" w:cs="Comic Sans MS"/>
          <w:color w:val="FF0000"/>
          <w:sz w:val="28"/>
          <w:szCs w:val="28"/>
        </w:rPr>
        <w:t xml:space="preserve"> PUAN)</w:t>
      </w:r>
    </w:p>
    <w:p w:rsidR="00E44E44" w:rsidRDefault="00E44E44" w:rsidP="0070246F">
      <w:pPr>
        <w:pStyle w:val="NoSpacing"/>
        <w:ind w:left="284"/>
        <w:rPr>
          <w:rFonts w:ascii="Comic Sans MS" w:hAnsi="Comic Sans MS" w:cs="Comic Sans MS"/>
          <w:sz w:val="28"/>
          <w:szCs w:val="28"/>
        </w:rPr>
      </w:pPr>
      <w:r w:rsidRPr="0070246F">
        <w:rPr>
          <w:rFonts w:ascii="Comic Sans MS" w:hAnsi="Comic Sans MS" w:cs="Comic Sans MS"/>
          <w:sz w:val="28"/>
          <w:szCs w:val="28"/>
        </w:rPr>
        <w:t xml:space="preserve">        A)   : </w:t>
      </w:r>
      <w:r>
        <w:rPr>
          <w:rFonts w:ascii="Comic Sans MS" w:hAnsi="Comic Sans MS" w:cs="Comic Sans MS"/>
          <w:sz w:val="28"/>
          <w:szCs w:val="28"/>
        </w:rPr>
        <w:t xml:space="preserve">  -             </w:t>
      </w:r>
      <w:r w:rsidRPr="0070246F">
        <w:rPr>
          <w:rFonts w:ascii="Comic Sans MS" w:hAnsi="Comic Sans MS" w:cs="Comic Sans MS"/>
          <w:sz w:val="28"/>
          <w:szCs w:val="28"/>
        </w:rPr>
        <w:t xml:space="preserve">  B)  ?  </w:t>
      </w:r>
      <w:r>
        <w:rPr>
          <w:rFonts w:ascii="Comic Sans MS" w:hAnsi="Comic Sans MS" w:cs="Comic Sans MS"/>
          <w:sz w:val="28"/>
          <w:szCs w:val="28"/>
        </w:rPr>
        <w:t xml:space="preserve">.             </w:t>
      </w:r>
      <w:r w:rsidRPr="0070246F">
        <w:rPr>
          <w:rFonts w:ascii="Comic Sans MS" w:hAnsi="Comic Sans MS" w:cs="Comic Sans MS"/>
          <w:sz w:val="28"/>
          <w:szCs w:val="28"/>
        </w:rPr>
        <w:t xml:space="preserve">    C)  !   </w:t>
      </w:r>
      <w:r>
        <w:rPr>
          <w:rFonts w:ascii="Comic Sans MS" w:hAnsi="Comic Sans MS" w:cs="Comic Sans MS"/>
          <w:sz w:val="28"/>
          <w:szCs w:val="28"/>
        </w:rPr>
        <w:t>,</w:t>
      </w:r>
      <w:r w:rsidRPr="0070246F">
        <w:rPr>
          <w:rFonts w:ascii="Comic Sans MS" w:hAnsi="Comic Sans MS" w:cs="Comic Sans MS"/>
          <w:sz w:val="28"/>
          <w:szCs w:val="28"/>
        </w:rPr>
        <w:t xml:space="preserve">                      C)   ,</w:t>
      </w:r>
      <w:r>
        <w:rPr>
          <w:rFonts w:ascii="Comic Sans MS" w:hAnsi="Comic Sans MS" w:cs="Comic Sans MS"/>
          <w:sz w:val="28"/>
          <w:szCs w:val="28"/>
        </w:rPr>
        <w:t xml:space="preserve">    -</w:t>
      </w:r>
    </w:p>
    <w:p w:rsidR="00E44E44" w:rsidRDefault="00E44E44" w:rsidP="0070246F">
      <w:pPr>
        <w:pStyle w:val="NoSpacing"/>
        <w:ind w:left="284"/>
        <w:rPr>
          <w:rFonts w:ascii="Comic Sans MS" w:hAnsi="Comic Sans MS" w:cs="Comic Sans MS"/>
          <w:sz w:val="28"/>
          <w:szCs w:val="28"/>
        </w:rPr>
      </w:pPr>
    </w:p>
    <w:p w:rsidR="00E44E44" w:rsidRPr="003560DE" w:rsidRDefault="00E44E44" w:rsidP="003560DE">
      <w:pPr>
        <w:pStyle w:val="NoSpacing"/>
        <w:ind w:left="284"/>
        <w:rPr>
          <w:rFonts w:ascii="Comic Sans MS" w:hAnsi="Comic Sans MS" w:cs="Comic Sans MS"/>
          <w:color w:val="FF0000"/>
          <w:sz w:val="28"/>
          <w:szCs w:val="28"/>
        </w:rPr>
      </w:pPr>
      <w:r>
        <w:rPr>
          <w:rFonts w:ascii="Comic Sans MS" w:hAnsi="Comic Sans MS" w:cs="Comic Sans MS"/>
          <w:color w:val="FF0000"/>
          <w:sz w:val="28"/>
          <w:szCs w:val="28"/>
        </w:rPr>
        <w:t>5</w:t>
      </w:r>
      <w:r w:rsidRPr="003560DE">
        <w:rPr>
          <w:rFonts w:ascii="Comic Sans MS" w:hAnsi="Comic Sans MS" w:cs="Comic Sans MS"/>
          <w:color w:val="FF0000"/>
          <w:sz w:val="28"/>
          <w:szCs w:val="28"/>
        </w:rPr>
        <w:t>.  “</w:t>
      </w:r>
      <w:r w:rsidRPr="003560DE">
        <w:rPr>
          <w:rFonts w:ascii="Comic Sans MS" w:hAnsi="Comic Sans MS" w:cs="Comic Sans MS"/>
          <w:color w:val="000000"/>
          <w:sz w:val="28"/>
          <w:szCs w:val="28"/>
        </w:rPr>
        <w:t>Isınmak</w:t>
      </w:r>
      <w:r w:rsidRPr="003560DE">
        <w:rPr>
          <w:rFonts w:ascii="Comic Sans MS" w:hAnsi="Comic Sans MS" w:cs="Comic Sans MS"/>
          <w:color w:val="FF0000"/>
          <w:sz w:val="28"/>
          <w:szCs w:val="28"/>
        </w:rPr>
        <w:t xml:space="preserve">” kelimesi aşağıdaki cümlelerin hangisinde </w:t>
      </w:r>
      <w:r w:rsidRPr="003560DE">
        <w:rPr>
          <w:rFonts w:ascii="Comic Sans MS" w:hAnsi="Comic Sans MS" w:cs="Comic Sans MS"/>
          <w:color w:val="000000"/>
          <w:sz w:val="28"/>
          <w:szCs w:val="28"/>
          <w:u w:val="single"/>
        </w:rPr>
        <w:t>mecaz</w:t>
      </w:r>
      <w:r w:rsidRPr="003560DE">
        <w:rPr>
          <w:rFonts w:ascii="Comic Sans MS" w:hAnsi="Comic Sans MS" w:cs="Comic Sans MS"/>
          <w:color w:val="FF0000"/>
          <w:sz w:val="28"/>
          <w:szCs w:val="28"/>
        </w:rPr>
        <w:t xml:space="preserve"> anlamıyla kullanılmıştır? (</w:t>
      </w:r>
      <w:r>
        <w:rPr>
          <w:rFonts w:ascii="Comic Sans MS" w:hAnsi="Comic Sans MS" w:cs="Comic Sans MS"/>
          <w:color w:val="FF0000"/>
          <w:sz w:val="28"/>
          <w:szCs w:val="28"/>
        </w:rPr>
        <w:t>5</w:t>
      </w:r>
      <w:r w:rsidRPr="003560DE">
        <w:rPr>
          <w:rFonts w:ascii="Comic Sans MS" w:hAnsi="Comic Sans MS" w:cs="Comic Sans MS"/>
          <w:color w:val="FF0000"/>
          <w:sz w:val="28"/>
          <w:szCs w:val="28"/>
        </w:rPr>
        <w:t xml:space="preserve"> PUAN)</w:t>
      </w:r>
    </w:p>
    <w:p w:rsidR="00E44E44" w:rsidRPr="003560DE" w:rsidRDefault="00E44E44" w:rsidP="003560DE">
      <w:pPr>
        <w:pStyle w:val="NoSpacing"/>
        <w:ind w:left="284"/>
        <w:rPr>
          <w:rFonts w:ascii="Comic Sans MS" w:hAnsi="Comic Sans MS" w:cs="Comic Sans MS"/>
          <w:sz w:val="28"/>
          <w:szCs w:val="28"/>
        </w:rPr>
      </w:pPr>
      <w:r w:rsidRPr="003560DE">
        <w:rPr>
          <w:rFonts w:ascii="Comic Sans MS" w:hAnsi="Comic Sans MS" w:cs="Comic Sans MS"/>
          <w:sz w:val="28"/>
          <w:szCs w:val="28"/>
        </w:rPr>
        <w:t xml:space="preserve">A) Üşüyen çocuk sıcak çorbayı içince ısındı.                   </w:t>
      </w:r>
    </w:p>
    <w:p w:rsidR="00E44E44" w:rsidRPr="003560DE" w:rsidRDefault="00E44E44" w:rsidP="003560DE">
      <w:pPr>
        <w:pStyle w:val="NoSpacing"/>
        <w:ind w:left="284"/>
        <w:rPr>
          <w:rFonts w:ascii="Comic Sans MS" w:hAnsi="Comic Sans MS" w:cs="Comic Sans MS"/>
          <w:sz w:val="28"/>
          <w:szCs w:val="28"/>
        </w:rPr>
      </w:pPr>
      <w:r w:rsidRPr="003560DE">
        <w:rPr>
          <w:rFonts w:ascii="Comic Sans MS" w:hAnsi="Comic Sans MS" w:cs="Comic Sans MS"/>
          <w:sz w:val="28"/>
          <w:szCs w:val="28"/>
        </w:rPr>
        <w:t xml:space="preserve">B) Bahar gelince her taraf ısındı.                        </w:t>
      </w:r>
    </w:p>
    <w:p w:rsidR="00E44E44" w:rsidRPr="003560DE" w:rsidRDefault="00E44E44" w:rsidP="003560DE">
      <w:pPr>
        <w:pStyle w:val="NoSpacing"/>
        <w:ind w:left="284"/>
        <w:rPr>
          <w:rFonts w:ascii="Comic Sans MS" w:hAnsi="Comic Sans MS" w:cs="Comic Sans MS"/>
          <w:sz w:val="28"/>
          <w:szCs w:val="28"/>
        </w:rPr>
      </w:pPr>
      <w:r w:rsidRPr="003560DE">
        <w:rPr>
          <w:rFonts w:ascii="Comic Sans MS" w:hAnsi="Comic Sans MS" w:cs="Comic Sans MS"/>
          <w:sz w:val="28"/>
          <w:szCs w:val="28"/>
        </w:rPr>
        <w:t xml:space="preserve">C) Yeni başladığı işe birkaç günde ısındı.                        </w:t>
      </w:r>
    </w:p>
    <w:p w:rsidR="00E44E44" w:rsidRDefault="00E44E44" w:rsidP="003560DE">
      <w:pPr>
        <w:pStyle w:val="NoSpacing"/>
        <w:ind w:left="284"/>
        <w:rPr>
          <w:rFonts w:ascii="Comic Sans MS" w:hAnsi="Comic Sans MS" w:cs="Comic Sans MS"/>
          <w:sz w:val="28"/>
          <w:szCs w:val="28"/>
        </w:rPr>
      </w:pPr>
      <w:r w:rsidRPr="003560DE">
        <w:rPr>
          <w:rFonts w:ascii="Comic Sans MS" w:hAnsi="Comic Sans MS" w:cs="Comic Sans MS"/>
          <w:sz w:val="28"/>
          <w:szCs w:val="28"/>
        </w:rPr>
        <w:t>D) Çaydanlıktaki su ısındı.</w:t>
      </w:r>
    </w:p>
    <w:p w:rsidR="00E44E44" w:rsidRDefault="00E44E44" w:rsidP="003560DE">
      <w:pPr>
        <w:pStyle w:val="NoSpacing"/>
        <w:ind w:left="284"/>
        <w:rPr>
          <w:rFonts w:ascii="Comic Sans MS" w:hAnsi="Comic Sans MS" w:cs="Comic Sans MS"/>
          <w:sz w:val="28"/>
          <w:szCs w:val="28"/>
        </w:rPr>
      </w:pPr>
    </w:p>
    <w:p w:rsidR="00E44E44" w:rsidRPr="009A1AFE" w:rsidRDefault="00E44E44" w:rsidP="009A1AFE">
      <w:pPr>
        <w:pStyle w:val="NoSpacing"/>
        <w:ind w:left="284"/>
        <w:rPr>
          <w:rFonts w:ascii="Comic Sans MS" w:hAnsi="Comic Sans MS" w:cs="Comic Sans MS"/>
          <w:sz w:val="28"/>
          <w:szCs w:val="28"/>
        </w:rPr>
      </w:pPr>
      <w:r>
        <w:rPr>
          <w:rFonts w:ascii="Comic Sans MS" w:hAnsi="Comic Sans MS" w:cs="Comic Sans MS"/>
          <w:color w:val="FF0000"/>
          <w:sz w:val="28"/>
          <w:szCs w:val="28"/>
        </w:rPr>
        <w:t>6</w:t>
      </w:r>
      <w:r w:rsidRPr="009A1AFE">
        <w:rPr>
          <w:rFonts w:ascii="Comic Sans MS" w:hAnsi="Comic Sans MS" w:cs="Comic Sans MS"/>
          <w:color w:val="FF0000"/>
          <w:sz w:val="28"/>
          <w:szCs w:val="28"/>
        </w:rPr>
        <w:t xml:space="preserve">.  Hangi seçenekteki sözcükler anlam ilişkisi bakımından diğerlerinden farklıdır? ( </w:t>
      </w:r>
      <w:r>
        <w:rPr>
          <w:rFonts w:ascii="Comic Sans MS" w:hAnsi="Comic Sans MS" w:cs="Comic Sans MS"/>
          <w:color w:val="FF0000"/>
          <w:sz w:val="28"/>
          <w:szCs w:val="28"/>
        </w:rPr>
        <w:t>5</w:t>
      </w:r>
      <w:r w:rsidRPr="009A1AFE">
        <w:rPr>
          <w:rFonts w:ascii="Comic Sans MS" w:hAnsi="Comic Sans MS" w:cs="Comic Sans MS"/>
          <w:color w:val="FF0000"/>
          <w:sz w:val="28"/>
          <w:szCs w:val="28"/>
        </w:rPr>
        <w:t xml:space="preserve"> PUAN)</w:t>
      </w:r>
    </w:p>
    <w:p w:rsidR="00E44E44" w:rsidRPr="009A1AFE" w:rsidRDefault="00E44E44" w:rsidP="009A1AFE">
      <w:pPr>
        <w:pStyle w:val="NoSpacing"/>
        <w:ind w:left="284"/>
        <w:rPr>
          <w:rFonts w:ascii="Comic Sans MS" w:hAnsi="Comic Sans MS" w:cs="Comic Sans MS"/>
          <w:sz w:val="28"/>
          <w:szCs w:val="28"/>
        </w:rPr>
      </w:pPr>
      <w:r w:rsidRPr="009A1AFE">
        <w:rPr>
          <w:rFonts w:ascii="Comic Sans MS" w:hAnsi="Comic Sans MS" w:cs="Comic Sans MS"/>
          <w:sz w:val="28"/>
          <w:szCs w:val="28"/>
        </w:rPr>
        <w:t>A) siyah – beyaz</w:t>
      </w:r>
      <w:r w:rsidRPr="009A1AFE">
        <w:rPr>
          <w:rFonts w:ascii="Comic Sans MS" w:hAnsi="Comic Sans MS" w:cs="Comic Sans MS"/>
          <w:sz w:val="28"/>
          <w:szCs w:val="28"/>
        </w:rPr>
        <w:tab/>
      </w:r>
      <w:r w:rsidRPr="009A1AFE">
        <w:rPr>
          <w:rFonts w:ascii="Comic Sans MS" w:hAnsi="Comic Sans MS" w:cs="Comic Sans MS"/>
          <w:sz w:val="28"/>
          <w:szCs w:val="28"/>
        </w:rPr>
        <w:tab/>
      </w:r>
      <w:r w:rsidRPr="009A1AFE">
        <w:rPr>
          <w:rFonts w:ascii="Comic Sans MS" w:hAnsi="Comic Sans MS" w:cs="Comic Sans MS"/>
          <w:sz w:val="28"/>
          <w:szCs w:val="28"/>
        </w:rPr>
        <w:tab/>
      </w:r>
      <w:r w:rsidRPr="009A1AFE">
        <w:rPr>
          <w:rFonts w:ascii="Comic Sans MS" w:hAnsi="Comic Sans MS" w:cs="Comic Sans MS"/>
          <w:sz w:val="28"/>
          <w:szCs w:val="28"/>
        </w:rPr>
        <w:tab/>
        <w:t>B) alçak - yüksek.</w:t>
      </w:r>
    </w:p>
    <w:p w:rsidR="00E44E44" w:rsidRDefault="00E44E44" w:rsidP="009A1AFE">
      <w:pPr>
        <w:pStyle w:val="NoSpacing"/>
        <w:ind w:left="284"/>
        <w:rPr>
          <w:rFonts w:ascii="Comic Sans MS" w:hAnsi="Comic Sans MS" w:cs="Comic Sans MS"/>
          <w:sz w:val="28"/>
          <w:szCs w:val="28"/>
        </w:rPr>
      </w:pPr>
      <w:r w:rsidRPr="009A1AFE">
        <w:rPr>
          <w:rFonts w:ascii="Comic Sans MS" w:hAnsi="Comic Sans MS" w:cs="Comic Sans MS"/>
          <w:sz w:val="28"/>
          <w:szCs w:val="28"/>
        </w:rPr>
        <w:t>C) yaz – kış</w:t>
      </w:r>
      <w:r w:rsidRPr="009A1AFE">
        <w:rPr>
          <w:rFonts w:ascii="Comic Sans MS" w:hAnsi="Comic Sans MS" w:cs="Comic Sans MS"/>
          <w:sz w:val="28"/>
          <w:szCs w:val="28"/>
        </w:rPr>
        <w:tab/>
      </w:r>
      <w:r w:rsidRPr="009A1AFE">
        <w:rPr>
          <w:rFonts w:ascii="Comic Sans MS" w:hAnsi="Comic Sans MS" w:cs="Comic Sans MS"/>
          <w:sz w:val="28"/>
          <w:szCs w:val="28"/>
        </w:rPr>
        <w:tab/>
      </w:r>
      <w:r w:rsidRPr="009A1AFE">
        <w:rPr>
          <w:rFonts w:ascii="Comic Sans MS" w:hAnsi="Comic Sans MS" w:cs="Comic Sans MS"/>
          <w:sz w:val="28"/>
          <w:szCs w:val="28"/>
        </w:rPr>
        <w:tab/>
      </w:r>
      <w:r w:rsidRPr="009A1AFE">
        <w:rPr>
          <w:rFonts w:ascii="Comic Sans MS" w:hAnsi="Comic Sans MS" w:cs="Comic Sans MS"/>
          <w:sz w:val="28"/>
          <w:szCs w:val="28"/>
        </w:rPr>
        <w:tab/>
      </w:r>
      <w:r w:rsidRPr="009A1AFE">
        <w:rPr>
          <w:rFonts w:ascii="Comic Sans MS" w:hAnsi="Comic Sans MS" w:cs="Comic Sans MS"/>
          <w:sz w:val="28"/>
          <w:szCs w:val="28"/>
        </w:rPr>
        <w:tab/>
        <w:t xml:space="preserve">D) kırmızı </w:t>
      </w:r>
      <w:r>
        <w:rPr>
          <w:rFonts w:ascii="Comic Sans MS" w:hAnsi="Comic Sans MS" w:cs="Comic Sans MS"/>
          <w:sz w:val="28"/>
          <w:szCs w:val="28"/>
        </w:rPr>
        <w:t>–</w:t>
      </w:r>
      <w:r w:rsidRPr="009A1AFE">
        <w:rPr>
          <w:rFonts w:ascii="Comic Sans MS" w:hAnsi="Comic Sans MS" w:cs="Comic Sans MS"/>
          <w:sz w:val="28"/>
          <w:szCs w:val="28"/>
        </w:rPr>
        <w:t xml:space="preserve"> al</w:t>
      </w:r>
    </w:p>
    <w:p w:rsidR="00E44E44" w:rsidRDefault="00E44E44" w:rsidP="009A1AFE">
      <w:pPr>
        <w:pStyle w:val="NoSpacing"/>
        <w:ind w:left="284"/>
        <w:rPr>
          <w:rFonts w:ascii="Comic Sans MS" w:hAnsi="Comic Sans MS" w:cs="Comic Sans MS"/>
          <w:sz w:val="28"/>
          <w:szCs w:val="28"/>
        </w:rPr>
      </w:pPr>
    </w:p>
    <w:p w:rsidR="00E44E44" w:rsidRPr="00F733B1" w:rsidRDefault="00E44E44" w:rsidP="00F733B1">
      <w:pPr>
        <w:pStyle w:val="NoSpacing"/>
        <w:ind w:left="284"/>
        <w:rPr>
          <w:rFonts w:ascii="Comic Sans MS" w:hAnsi="Comic Sans MS" w:cs="Comic Sans MS"/>
          <w:sz w:val="28"/>
          <w:szCs w:val="28"/>
        </w:rPr>
      </w:pPr>
      <w:r>
        <w:rPr>
          <w:rFonts w:ascii="Comic Sans MS" w:hAnsi="Comic Sans MS" w:cs="Comic Sans MS"/>
          <w:color w:val="FF0000"/>
          <w:sz w:val="28"/>
          <w:szCs w:val="28"/>
        </w:rPr>
        <w:t>7</w:t>
      </w:r>
      <w:r w:rsidRPr="00F733B1">
        <w:rPr>
          <w:rFonts w:ascii="Comic Sans MS" w:hAnsi="Comic Sans MS" w:cs="Comic Sans MS"/>
          <w:color w:val="FF0000"/>
          <w:sz w:val="28"/>
          <w:szCs w:val="28"/>
        </w:rPr>
        <w:t>.  Aşağıdaki tümcelerin hangisinde sebep-sonuç ilişkisi vardır?  (</w:t>
      </w:r>
      <w:r>
        <w:rPr>
          <w:rFonts w:ascii="Comic Sans MS" w:hAnsi="Comic Sans MS" w:cs="Comic Sans MS"/>
          <w:color w:val="FF0000"/>
          <w:sz w:val="28"/>
          <w:szCs w:val="28"/>
        </w:rPr>
        <w:t>5</w:t>
      </w:r>
      <w:r w:rsidRPr="00F733B1">
        <w:rPr>
          <w:rFonts w:ascii="Comic Sans MS" w:hAnsi="Comic Sans MS" w:cs="Comic Sans MS"/>
          <w:color w:val="FF0000"/>
          <w:sz w:val="28"/>
          <w:szCs w:val="28"/>
        </w:rPr>
        <w:t xml:space="preserve"> PUAN)</w:t>
      </w:r>
    </w:p>
    <w:p w:rsidR="00E44E44" w:rsidRPr="00F733B1" w:rsidRDefault="00E44E44" w:rsidP="00F733B1">
      <w:pPr>
        <w:pStyle w:val="NoSpacing"/>
        <w:ind w:left="284"/>
        <w:rPr>
          <w:rFonts w:ascii="Comic Sans MS" w:hAnsi="Comic Sans MS" w:cs="Comic Sans MS"/>
          <w:sz w:val="28"/>
          <w:szCs w:val="28"/>
        </w:rPr>
      </w:pPr>
      <w:r w:rsidRPr="00F733B1">
        <w:rPr>
          <w:rFonts w:ascii="Comic Sans MS" w:hAnsi="Comic Sans MS" w:cs="Comic Sans MS"/>
          <w:sz w:val="28"/>
          <w:szCs w:val="28"/>
        </w:rPr>
        <w:t xml:space="preserve">A) Babamla alışverişe gittik.       </w:t>
      </w:r>
      <w:r w:rsidRPr="00F733B1">
        <w:rPr>
          <w:rFonts w:ascii="Comic Sans MS" w:hAnsi="Comic Sans MS" w:cs="Comic Sans MS"/>
          <w:sz w:val="28"/>
          <w:szCs w:val="28"/>
        </w:rPr>
        <w:tab/>
      </w:r>
    </w:p>
    <w:p w:rsidR="00E44E44" w:rsidRPr="00F733B1" w:rsidRDefault="00E44E44" w:rsidP="00F733B1">
      <w:pPr>
        <w:pStyle w:val="NoSpacing"/>
        <w:ind w:left="284"/>
        <w:rPr>
          <w:rFonts w:ascii="Comic Sans MS" w:hAnsi="Comic Sans MS" w:cs="Comic Sans MS"/>
          <w:sz w:val="28"/>
          <w:szCs w:val="28"/>
        </w:rPr>
      </w:pPr>
      <w:r w:rsidRPr="00F733B1">
        <w:rPr>
          <w:rFonts w:ascii="Comic Sans MS" w:hAnsi="Comic Sans MS" w:cs="Comic Sans MS"/>
          <w:sz w:val="28"/>
          <w:szCs w:val="28"/>
        </w:rPr>
        <w:t>B) Eve geç kaldığım için annem kızdı.</w:t>
      </w:r>
    </w:p>
    <w:p w:rsidR="00E44E44" w:rsidRPr="00F733B1" w:rsidRDefault="00E44E44" w:rsidP="00F733B1">
      <w:pPr>
        <w:pStyle w:val="NoSpacing"/>
        <w:ind w:left="284"/>
        <w:rPr>
          <w:rFonts w:ascii="Comic Sans MS" w:hAnsi="Comic Sans MS" w:cs="Comic Sans MS"/>
          <w:sz w:val="28"/>
          <w:szCs w:val="28"/>
        </w:rPr>
      </w:pPr>
      <w:r w:rsidRPr="00F733B1">
        <w:rPr>
          <w:rFonts w:ascii="Comic Sans MS" w:hAnsi="Comic Sans MS" w:cs="Comic Sans MS"/>
          <w:sz w:val="28"/>
          <w:szCs w:val="28"/>
        </w:rPr>
        <w:t xml:space="preserve">C)Ödevlerimi kolayca bitirdim.   </w:t>
      </w:r>
      <w:r w:rsidRPr="00F733B1">
        <w:rPr>
          <w:rFonts w:ascii="Comic Sans MS" w:hAnsi="Comic Sans MS" w:cs="Comic Sans MS"/>
          <w:sz w:val="28"/>
          <w:szCs w:val="28"/>
        </w:rPr>
        <w:tab/>
      </w:r>
    </w:p>
    <w:p w:rsidR="00E44E44" w:rsidRDefault="00E44E44" w:rsidP="00CA3A33">
      <w:pPr>
        <w:pStyle w:val="NoSpacing"/>
        <w:ind w:left="284"/>
        <w:rPr>
          <w:rFonts w:ascii="Comic Sans MS" w:hAnsi="Comic Sans MS" w:cs="Comic Sans MS"/>
          <w:sz w:val="28"/>
          <w:szCs w:val="28"/>
        </w:rPr>
      </w:pPr>
      <w:r w:rsidRPr="00F733B1">
        <w:rPr>
          <w:rFonts w:ascii="Comic Sans MS" w:hAnsi="Comic Sans MS" w:cs="Comic Sans MS"/>
          <w:sz w:val="28"/>
          <w:szCs w:val="28"/>
        </w:rPr>
        <w:t>D) Bahçeye çıkalım mı?</w:t>
      </w:r>
    </w:p>
    <w:p w:rsidR="00E44E44" w:rsidRDefault="00E44E44" w:rsidP="006859BB">
      <w:pPr>
        <w:pStyle w:val="NoSpacing"/>
        <w:rPr>
          <w:rFonts w:ascii="Comic Sans MS" w:hAnsi="Comic Sans MS" w:cs="Comic Sans MS"/>
          <w:sz w:val="28"/>
          <w:szCs w:val="28"/>
        </w:rPr>
      </w:pPr>
      <w:r>
        <w:rPr>
          <w:noProof/>
          <w:lang w:eastAsia="tr-TR"/>
        </w:rPr>
        <w:pict>
          <v:group id="Grup 6" o:spid="_x0000_s1096" style="position:absolute;margin-left:-98.7pt;margin-top:-21.1pt;width:639.8pt;height:776.7pt;z-index:-251661312" coordorigin="-3978" coordsize="81255,98640">
            <v:group id="Grup 7" o:spid="_x0000_s1097" style="position:absolute;left:-3978;width:81255;height:98481" coordorigin="-3978" coordsize="81255,98481">
              <v:group id="Grup 8" o:spid="_x0000_s1098" style="position:absolute;left:-63;width:77237;height:51823" coordorigin="-63" coordsize="77237,51823">
                <v:group id="Grup 10" o:spid="_x0000_s1099" style="position:absolute;left:-63;width:76475;height:7029" coordorigin="-63,476" coordsize="76475,7029">
                  <v:group id="Grup 33" o:spid="_x0000_s1100" style="position:absolute;left:-63;top:476;width:76358;height:2000" coordorigin="-53,255" coordsize="64061,1071">
                    <v:line id="Düz Bağlayıcı 34" o:spid="_x0000_s1101" style="position:absolute;visibility:visible" from="0,255" to="64008,255" o:connectortype="straight" strokecolor="#7030a0" strokeweight=".5pt">
                      <v:stroke joinstyle="miter"/>
                    </v:line>
                    <v:line id="Düz Bağlayıcı 35" o:spid="_x0000_s1102" style="position:absolute;visibility:visible" from="-53,1326" to="63954,1326" o:connectortype="straight" strokecolor="#7030a0" strokeweight=".5pt">
                      <v:stroke joinstyle="miter"/>
                    </v:line>
                  </v:group>
                  <v:group id="Grup 39" o:spid="_x0000_s1103" style="position:absolute;top:5016;width:76412;height:2490" coordorigin="-639,-17" coordsize="64106,1333">
                    <v:line id="Düz Bağlayıcı 40" o:spid="_x0000_s1104" style="position:absolute;visibility:visible" from="-639,-17" to="63368,-17" o:connectortype="straight" strokecolor="#7030a0" strokeweight=".5pt">
                      <v:stroke joinstyle="miter"/>
                    </v:line>
                    <v:line id="Düz Bağlayıcı 41" o:spid="_x0000_s1105" style="position:absolute;visibility:visible" from="-540,1316" to="63467,1316" o:connectortype="straight" strokecolor="#7030a0" strokeweight=".5pt">
                      <v:stroke joinstyle="miter"/>
                    </v:line>
                  </v:group>
                </v:group>
                <v:group id="Grup 57" o:spid="_x0000_s1106" style="position:absolute;left:117;top:9583;width:76969;height:2381" coordorigin="-565" coordsize="64573,1367">
                  <v:line id="Düz Bağlayıcı 58" o:spid="_x0000_s1107" style="position:absolute;visibility:visible" from="-565,0" to="63442,0" o:connectortype="straight" strokecolor="#7030a0" strokeweight=".5pt">
                    <v:stroke joinstyle="miter"/>
                  </v:line>
                  <v:line id="Düz Bağlayıcı 59" o:spid="_x0000_s1108" style="position:absolute;visibility:visible" from="0,1367" to="64008,1367" o:connectortype="straight" strokecolor="#7030a0" strokeweight=".5pt">
                    <v:stroke joinstyle="miter"/>
                  </v:line>
                </v:group>
                <v:group id="Grup 60" o:spid="_x0000_s1109" style="position:absolute;left:703;top:14617;width:76471;height:2381" coordorigin="-73,164" coordsize="64155,1367">
                  <v:line id="Düz Bağlayıcı 61" o:spid="_x0000_s1110" style="position:absolute;visibility:visible" from="-73,164" to="63934,164" o:connectortype="straight" strokecolor="#7030a0" strokeweight=".5pt">
                    <v:stroke joinstyle="miter"/>
                  </v:line>
                  <v:line id="Düz Bağlayıcı 62" o:spid="_x0000_s1111" style="position:absolute;visibility:visible" from="73,1531" to="64081,1531" o:connectortype="straight" strokecolor="#7030a0" strokeweight=".5pt">
                    <v:stroke joinstyle="miter"/>
                  </v:line>
                </v:group>
                <v:group id="Grup 63" o:spid="_x0000_s1112" style="position:absolute;left:117;top:19548;width:76881;height:2476" coordorigin="-565,218" coordsize="64499,1422">
                  <v:line id="Düz Bağlayıcı 64" o:spid="_x0000_s1113" style="position:absolute;visibility:visible" from="-73,218" to="63934,218" o:connectortype="straight" strokecolor="#7030a0" strokeweight=".5pt">
                    <v:stroke joinstyle="miter"/>
                  </v:line>
                  <v:line id="Düz Bağlayıcı 90" o:spid="_x0000_s1114" style="position:absolute;visibility:visible" from="-565,1641" to="63442,1641" o:connectortype="straight" strokecolor="#7030a0" strokeweight=".5pt">
                    <v:stroke joinstyle="miter"/>
                  </v:line>
                </v:group>
                <v:group id="Grup 91" o:spid="_x0000_s1115" style="position:absolute;left:703;top:24486;width:76295;height:2477" coordorigin=",328" coordsize="64008,1422">
                  <v:line id="Düz Bağlayıcı 92" o:spid="_x0000_s1116" style="position:absolute;visibility:visible" from="0,328" to="64008,328" o:connectortype="straight" strokecolor="#7030a0" strokeweight=".5pt">
                    <v:stroke joinstyle="miter"/>
                  </v:line>
                  <v:line id="Düz Bağlayıcı 93" o:spid="_x0000_s1117" style="position:absolute;visibility:visible" from="0,1750" to="64008,1750" o:connectortype="straight" strokecolor="#7030a0" strokeweight=".5pt">
                    <v:stroke joinstyle="miter"/>
                  </v:line>
                </v:group>
                <v:group id="Grup 94" o:spid="_x0000_s1118" style="position:absolute;left:417;top:29417;width:76669;height:2477" coordorigin="-239,382" coordsize="64321,1422">
                  <v:line id="Düz Bağlayıcı 95" o:spid="_x0000_s1119" style="position:absolute;visibility:visible" from="73,382" to="64081,382" o:connectortype="straight" strokecolor="#7030a0" strokeweight=".5pt">
                    <v:stroke joinstyle="miter"/>
                  </v:line>
                  <v:line id="Düz Bağlayıcı 96" o:spid="_x0000_s1120" style="position:absolute;visibility:visible" from="-239,1805" to="63768,1805" o:connectortype="straight" strokecolor="#7030a0" strokeweight=".5pt">
                    <v:stroke joinstyle="miter"/>
                  </v:line>
                </v:group>
                <v:group id="Grup 97" o:spid="_x0000_s1121" style="position:absolute;left:-63;top:34268;width:76775;height:2637" coordorigin="-717,647" coordsize="64411,1194">
                  <v:line id="Düz Bağlayıcı 98" o:spid="_x0000_s1122" style="position:absolute;visibility:visible" from="-313,647" to="63694,647" o:connectortype="straight" strokecolor="#7030a0" strokeweight=".5pt">
                    <v:stroke joinstyle="miter"/>
                  </v:line>
                  <v:line id="Düz Bağlayıcı 99" o:spid="_x0000_s1123" style="position:absolute;visibility:visible" from="-717,1842" to="63290,1842" o:connectortype="straight" strokecolor="#7030a0" strokeweight=".5pt">
                    <v:stroke joinstyle="miter"/>
                  </v:line>
                </v:group>
                <v:group id="Grup 100" o:spid="_x0000_s1124" style="position:absolute;top:39286;width:76896;height:2423" coordorigin="-663,547" coordsize="64512,1391">
                  <v:line id="Düz Bağlayıcı 101" o:spid="_x0000_s1125" style="position:absolute;visibility:visible" from="-159,547" to="63848,547" o:connectortype="straight" strokecolor="#7030a0" strokeweight=".5pt">
                    <v:stroke joinstyle="miter"/>
                  </v:line>
                  <v:line id="Düz Bağlayıcı 102" o:spid="_x0000_s1126" style="position:absolute;visibility:visible" from="-663,1938" to="63344,1938" o:connectortype="straight" strokecolor="#7030a0" strokeweight=".5pt">
                    <v:stroke joinstyle="miter"/>
                  </v:line>
                </v:group>
                <v:group id="Grup 103" o:spid="_x0000_s1127" style="position:absolute;left:-63;top:44217;width:76775;height:2572" coordorigin="-643,601" coordsize="64411,1476">
                  <v:line id="Düz Bağlayıcı 104" o:spid="_x0000_s1128" style="position:absolute;visibility:visible" from="-643,601" to="63364,601" o:connectortype="straight" strokecolor="#7030a0" strokeweight=".5pt">
                    <v:stroke joinstyle="miter"/>
                  </v:line>
                  <v:line id="Düz Bağlayıcı 105" o:spid="_x0000_s1129" style="position:absolute;visibility:visible" from="-239,2078" to="63768,2078" o:connectortype="straight" strokecolor="#7030a0" strokeweight=".5pt">
                    <v:stroke joinstyle="miter"/>
                  </v:line>
                </v:group>
                <v:group id="Grup 106" o:spid="_x0000_s1130" style="position:absolute;left:-63;top:49346;width:77061;height:2477" coordorigin="-717,820" coordsize="64651,1422">
                  <v:line id="Düz Bağlayıcı 107" o:spid="_x0000_s1131" style="position:absolute;visibility:visible" from="-73,820" to="63934,820" o:connectortype="straight" strokecolor="#7030a0" strokeweight=".5pt">
                    <v:stroke joinstyle="miter"/>
                  </v:line>
                  <v:line id="Düz Bağlayıcı 108" o:spid="_x0000_s1132" style="position:absolute;visibility:visible" from="-717,2242" to="63290,2242" o:connectortype="straight" strokecolor="#7030a0" strokeweight=".5pt">
                    <v:stroke joinstyle="miter"/>
                  </v:line>
                </v:group>
              </v:group>
              <v:group id="Grup 109" o:spid="_x0000_s1133" style="position:absolute;left:417;top:54270;width:76479;height:2381" coordorigin="-239,820" coordsize="64161,1367">
                <v:line id="Düz Bağlayıcı 110" o:spid="_x0000_s1134" style="position:absolute;visibility:visible" from="-86,820" to="63921,820" o:connectortype="straight" strokecolor="#7030a0" strokeweight=".5pt">
                  <v:stroke joinstyle="miter"/>
                </v:line>
                <v:line id="Düz Bağlayıcı 111" o:spid="_x0000_s1135" style="position:absolute;visibility:visible" from="-239,2188" to="63768,2188" o:connectortype="straight" strokecolor="#7030a0" strokeweight=".5pt">
                  <v:stroke joinstyle="miter"/>
                </v:line>
              </v:group>
              <v:group id="Grup 112" o:spid="_x0000_s1136" style="position:absolute;left:219;top:59106;width:76493;height:2572" coordorigin="-479,820" coordsize="64173,1476">
                <v:line id="Düz Bağlayıcı 113" o:spid="_x0000_s1137" style="position:absolute;visibility:visible" from="-479,820" to="63528,820" o:connectortype="straight" strokecolor="#7030a0" strokeweight=".5pt">
                  <v:stroke joinstyle="miter"/>
                </v:line>
                <v:line id="Düz Bağlayıcı 114" o:spid="_x0000_s1138" style="position:absolute;visibility:visible" from="-313,2297" to="63694,2297" o:connectortype="straight" strokecolor="#7030a0" strokeweight=".5pt">
                  <v:stroke joinstyle="miter"/>
                </v:line>
              </v:group>
              <v:group id="Grup 115" o:spid="_x0000_s1139" style="position:absolute;left:-3978;top:64139;width:80089;height:34341" coordorigin="-3927,984" coordsize="67191,19721">
                <v:line id="Düz Bağlayıcı 116" o:spid="_x0000_s1140" style="position:absolute;visibility:visible" from="-744,984" to="63263,984" o:connectortype="straight" strokecolor="#7030a0" strokeweight=".5pt">
                  <v:stroke joinstyle="miter"/>
                </v:line>
                <v:line id="Düz Bağlayıcı 117" o:spid="_x0000_s1141" style="position:absolute;visibility:visible" from="-3927,20706" to="60080,20706" o:connectortype="straight" strokecolor="#7030a0" strokeweight=".5pt">
                  <v:stroke joinstyle="miter"/>
                </v:line>
              </v:group>
              <v:group id="Grup 118" o:spid="_x0000_s1142" style="position:absolute;left:219;top:66696;width:76493;height:2477" coordorigin="-553,-273" coordsize="64173,1422">
                <v:line id="Düz Bağlayıcı 119" o:spid="_x0000_s1143" style="position:absolute;visibility:visible" from="-387,-273" to="63620,-273" o:connectortype="straight" strokecolor="#7030a0" strokeweight=".5pt">
                  <v:stroke joinstyle="miter"/>
                </v:line>
                <v:line id="Düz Bağlayıcı 120" o:spid="_x0000_s1144" style="position:absolute;visibility:visible" from="-553,1148" to="63454,1148" o:connectortype="straight" strokecolor="#7030a0" strokeweight=".5pt">
                  <v:stroke joinstyle="miter"/>
                </v:line>
              </v:group>
              <v:group id="Grup 121" o:spid="_x0000_s1145" style="position:absolute;left:-344;top:71628;width:76455;height:2476" coordorigin="-879,-218" coordsize="64142,1422">
                <v:line id="Düz Bağlayıcı 122" o:spid="_x0000_s1146" style="position:absolute;visibility:visible" from="-879,-218" to="63128,-218" o:connectortype="straight" strokecolor="#7030a0" strokeweight=".5pt">
                  <v:stroke joinstyle="miter"/>
                </v:line>
                <v:line id="Düz Bağlayıcı 123" o:spid="_x0000_s1147" style="position:absolute;visibility:visible" from="-744,1203" to="63263,1203" o:connectortype="straight" strokecolor="#7030a0" strokeweight=".5pt">
                  <v:stroke joinstyle="miter"/>
                </v:line>
              </v:group>
              <v:group id="Grup 124" o:spid="_x0000_s1148" style="position:absolute;left:703;top:76559;width:76295;height:2476" coordorigin=",-164" coordsize="64008,1422">
                <v:line id="Düz Bağlayıcı 125" o:spid="_x0000_s1149" style="position:absolute;visibility:visible" from="0,-164" to="64008,-164" o:connectortype="straight" strokecolor="#7030a0" strokeweight=".5pt">
                  <v:stroke joinstyle="miter"/>
                </v:line>
                <v:line id="Düz Bağlayıcı 126" o:spid="_x0000_s1150" style="position:absolute;visibility:visible" from="0,1258" to="64008,1258" o:connectortype="straight" strokecolor="#7030a0" strokeweight=".5pt">
                  <v:stroke joinstyle="miter"/>
                </v:line>
              </v:group>
              <v:group id="Grup 127" o:spid="_x0000_s1151" style="position:absolute;left:791;top:81490;width:76295;height:2571" coordorigin=",-109" coordsize="64008,1476">
                <v:line id="Düz Bağlayıcı 192" o:spid="_x0000_s1152" style="position:absolute;visibility:visible" from="0,-109" to="64008,-109" o:connectortype="straight" strokecolor="#7030a0" strokeweight=".5pt">
                  <v:stroke joinstyle="miter"/>
                </v:line>
                <v:line id="Düz Bağlayıcı 193" o:spid="_x0000_s1153" style="position:absolute;visibility:visible" from="0,1367" to="64008,1367" o:connectortype="straight" strokecolor="#7030a0" strokeweight=".5pt">
                  <v:stroke joinstyle="miter"/>
                </v:line>
              </v:group>
              <v:group id="Grup 194" o:spid="_x0000_s1154" style="position:absolute;left:-63;top:86428;width:77149;height:2476" coordorigin="-1012" coordsize="64725,1422">
                <v:line id="Düz Bağlayıcı 195" o:spid="_x0000_s1155" style="position:absolute;visibility:visible" from="-1012,0" to="62995,0" o:connectortype="straight" strokecolor="#7030a0" strokeweight=".5pt">
                  <v:stroke joinstyle="miter"/>
                </v:line>
                <v:line id="Düz Bağlayıcı 196" o:spid="_x0000_s1156" style="position:absolute;visibility:visible" from="-295,1422" to="63712,1422" o:connectortype="straight" strokecolor="#7030a0" strokeweight=".5pt">
                  <v:stroke joinstyle="miter"/>
                </v:line>
              </v:group>
              <v:group id="Grup 197" o:spid="_x0000_s1157" style="position:absolute;left:-542;top:91454;width:77254;height:2477" coordorigin="-1118,109" coordsize="64813,1422">
                <v:line id="Düz Bağlayıcı 198" o:spid="_x0000_s1158" style="position:absolute;visibility:visible" from="-1118,109" to="63514,109" o:connectortype="straight" strokecolor="#7030a0" strokeweight=".5pt">
                  <v:stroke joinstyle="miter"/>
                </v:line>
                <v:line id="Düz Bağlayıcı 199" o:spid="_x0000_s1159" style="position:absolute;visibility:visible" from="-313,1531" to="63694,1531" o:connectortype="straight" strokecolor="#7030a0" strokeweight=".5pt">
                  <v:stroke joinstyle="miter"/>
                </v:line>
              </v:group>
              <v:group id="Grup 200" o:spid="_x0000_s1160" style="position:absolute;left:791;top:96480;width:76486;height:2001" coordorigin=",218" coordsize="64167,1148">
                <v:line id="Düz Bağlayıcı 201" o:spid="_x0000_s1161" style="position:absolute;visibility:visible" from="159,218" to="64167,218" o:connectortype="straight" strokecolor="#7030a0" strokeweight=".5pt">
                  <v:stroke joinstyle="miter"/>
                </v:line>
                <v:line id="Düz Bağlayıcı 202" o:spid="_x0000_s1162" style="position:absolute;visibility:visible" from="0,1367" to="64008,1367" o:connectortype="straight" strokecolor="#7030a0" strokeweight=".5pt">
                  <v:stroke joinstyle="miter"/>
                </v:line>
              </v:group>
            </v:group>
            <v:line id="Düz Bağlayıcı 203" o:spid="_x0000_s1163" style="position:absolute;visibility:visible" from="7825,0" to="7825,98640" o:connectortype="straight" strokecolor="red" strokeweight="1pt">
              <v:stroke joinstyle="miter"/>
            </v:line>
          </v:group>
        </w:pict>
      </w:r>
      <w:r w:rsidRPr="003833B7">
        <w:rPr>
          <w:rFonts w:ascii="Comic Sans MS" w:hAnsi="Comic Sans MS" w:cs="Comic Sans MS"/>
          <w:color w:val="000000"/>
          <w:sz w:val="28"/>
          <w:szCs w:val="28"/>
        </w:rPr>
        <w:t>I.</w:t>
      </w:r>
      <w:r w:rsidRPr="004E563F">
        <w:rPr>
          <w:rFonts w:ascii="Comic Sans MS" w:hAnsi="Comic Sans MS" w:cs="Comic Sans MS"/>
          <w:color w:val="7030A0"/>
          <w:sz w:val="28"/>
          <w:szCs w:val="28"/>
        </w:rPr>
        <w:t xml:space="preserve">Yüzünü iyice yıkadı. </w:t>
      </w:r>
      <w:r w:rsidRPr="00CA3A33">
        <w:rPr>
          <w:rFonts w:ascii="Comic Sans MS" w:hAnsi="Comic Sans MS" w:cs="Comic Sans MS"/>
          <w:sz w:val="28"/>
          <w:szCs w:val="28"/>
        </w:rPr>
        <w:tab/>
      </w:r>
    </w:p>
    <w:p w:rsidR="00E44E44" w:rsidRPr="002D77F9" w:rsidRDefault="00E44E44" w:rsidP="004E563F">
      <w:pPr>
        <w:pStyle w:val="NoSpacing"/>
        <w:ind w:left="1004"/>
        <w:rPr>
          <w:rFonts w:ascii="Comic Sans MS" w:hAnsi="Comic Sans MS" w:cs="Comic Sans MS"/>
          <w:color w:val="7030A0"/>
          <w:sz w:val="28"/>
          <w:szCs w:val="28"/>
        </w:rPr>
      </w:pPr>
      <w:r w:rsidRPr="003833B7">
        <w:rPr>
          <w:rFonts w:ascii="Comic Sans MS" w:hAnsi="Comic Sans MS" w:cs="Comic Sans MS"/>
          <w:color w:val="000000"/>
          <w:sz w:val="28"/>
          <w:szCs w:val="28"/>
        </w:rPr>
        <w:t>II.</w:t>
      </w:r>
      <w:r w:rsidRPr="002D77F9">
        <w:rPr>
          <w:rFonts w:ascii="Comic Sans MS" w:hAnsi="Comic Sans MS" w:cs="Comic Sans MS"/>
          <w:color w:val="7030A0"/>
          <w:sz w:val="28"/>
          <w:szCs w:val="28"/>
        </w:rPr>
        <w:t xml:space="preserve"> Yüzdün yüzdün kuyruğuna geldin.</w:t>
      </w:r>
    </w:p>
    <w:p w:rsidR="00E44E44" w:rsidRPr="002D77F9" w:rsidRDefault="00E44E44" w:rsidP="00CA3A33">
      <w:pPr>
        <w:pStyle w:val="NoSpacing"/>
        <w:ind w:left="284"/>
        <w:rPr>
          <w:rFonts w:ascii="Comic Sans MS" w:hAnsi="Comic Sans MS" w:cs="Comic Sans MS"/>
          <w:color w:val="7030A0"/>
          <w:sz w:val="28"/>
          <w:szCs w:val="28"/>
        </w:rPr>
      </w:pPr>
      <w:r w:rsidRPr="003833B7">
        <w:rPr>
          <w:rFonts w:ascii="Comic Sans MS" w:hAnsi="Comic Sans MS" w:cs="Comic Sans MS"/>
          <w:color w:val="000000"/>
          <w:sz w:val="28"/>
          <w:szCs w:val="28"/>
        </w:rPr>
        <w:t>III.</w:t>
      </w:r>
      <w:r w:rsidRPr="002D77F9">
        <w:rPr>
          <w:rFonts w:ascii="Comic Sans MS" w:hAnsi="Comic Sans MS" w:cs="Comic Sans MS"/>
          <w:color w:val="7030A0"/>
          <w:sz w:val="28"/>
          <w:szCs w:val="28"/>
        </w:rPr>
        <w:t xml:space="preserve"> Küçük kız boyaları yüzüne sürmüş.     </w:t>
      </w:r>
      <w:r w:rsidRPr="002D77F9">
        <w:rPr>
          <w:rFonts w:ascii="Comic Sans MS" w:hAnsi="Comic Sans MS" w:cs="Comic Sans MS"/>
          <w:color w:val="7030A0"/>
          <w:sz w:val="28"/>
          <w:szCs w:val="28"/>
        </w:rPr>
        <w:tab/>
      </w:r>
    </w:p>
    <w:p w:rsidR="00E44E44" w:rsidRPr="00CA3A33" w:rsidRDefault="00E44E44" w:rsidP="00CA3A33">
      <w:pPr>
        <w:pStyle w:val="NoSpacing"/>
        <w:ind w:left="284"/>
        <w:rPr>
          <w:rFonts w:ascii="Comic Sans MS" w:hAnsi="Comic Sans MS" w:cs="Comic Sans MS"/>
          <w:sz w:val="28"/>
          <w:szCs w:val="28"/>
        </w:rPr>
      </w:pPr>
      <w:r w:rsidRPr="003833B7">
        <w:rPr>
          <w:rFonts w:ascii="Comic Sans MS" w:hAnsi="Comic Sans MS" w:cs="Comic Sans MS"/>
          <w:color w:val="000000"/>
          <w:sz w:val="28"/>
          <w:szCs w:val="28"/>
        </w:rPr>
        <w:t>IV.</w:t>
      </w:r>
      <w:r w:rsidRPr="002D77F9">
        <w:rPr>
          <w:rFonts w:ascii="Comic Sans MS" w:hAnsi="Comic Sans MS" w:cs="Comic Sans MS"/>
          <w:color w:val="7030A0"/>
          <w:sz w:val="28"/>
          <w:szCs w:val="28"/>
        </w:rPr>
        <w:t xml:space="preserve"> Hasan yüze kadar sayabiliyor.</w:t>
      </w:r>
    </w:p>
    <w:p w:rsidR="00E44E44" w:rsidRPr="00CA3A33" w:rsidRDefault="00E44E44" w:rsidP="00CA3A33">
      <w:pPr>
        <w:pStyle w:val="NoSpacing"/>
        <w:ind w:left="284"/>
        <w:rPr>
          <w:rFonts w:ascii="Comic Sans MS" w:hAnsi="Comic Sans MS" w:cs="Comic Sans MS"/>
          <w:sz w:val="28"/>
          <w:szCs w:val="28"/>
        </w:rPr>
      </w:pPr>
      <w:r>
        <w:rPr>
          <w:rFonts w:ascii="Comic Sans MS" w:hAnsi="Comic Sans MS" w:cs="Comic Sans MS"/>
          <w:color w:val="FF0000"/>
          <w:sz w:val="28"/>
          <w:szCs w:val="28"/>
        </w:rPr>
        <w:t>8</w:t>
      </w:r>
      <w:r w:rsidRPr="002D77F9">
        <w:rPr>
          <w:rFonts w:ascii="Comic Sans MS" w:hAnsi="Comic Sans MS" w:cs="Comic Sans MS"/>
          <w:color w:val="FF0000"/>
          <w:sz w:val="28"/>
          <w:szCs w:val="28"/>
        </w:rPr>
        <w:t>.   “</w:t>
      </w:r>
      <w:r w:rsidRPr="003D3673">
        <w:rPr>
          <w:rFonts w:ascii="Comic Sans MS" w:hAnsi="Comic Sans MS" w:cs="Comic Sans MS"/>
          <w:color w:val="000000"/>
          <w:sz w:val="28"/>
          <w:szCs w:val="28"/>
        </w:rPr>
        <w:t>yüz</w:t>
      </w:r>
      <w:r w:rsidRPr="002D77F9">
        <w:rPr>
          <w:rFonts w:ascii="Comic Sans MS" w:hAnsi="Comic Sans MS" w:cs="Comic Sans MS"/>
          <w:color w:val="FF0000"/>
          <w:sz w:val="28"/>
          <w:szCs w:val="28"/>
        </w:rPr>
        <w:t>” sözcüğü hangi cümlelerde aynı anlamda kullanılmıştır?    (</w:t>
      </w:r>
      <w:r>
        <w:rPr>
          <w:rFonts w:ascii="Comic Sans MS" w:hAnsi="Comic Sans MS" w:cs="Comic Sans MS"/>
          <w:color w:val="FF0000"/>
          <w:sz w:val="28"/>
          <w:szCs w:val="28"/>
        </w:rPr>
        <w:t>5</w:t>
      </w:r>
      <w:r w:rsidRPr="002D77F9">
        <w:rPr>
          <w:rFonts w:ascii="Comic Sans MS" w:hAnsi="Comic Sans MS" w:cs="Comic Sans MS"/>
          <w:color w:val="FF0000"/>
          <w:sz w:val="28"/>
          <w:szCs w:val="28"/>
        </w:rPr>
        <w:t>PUAN)</w:t>
      </w:r>
    </w:p>
    <w:p w:rsidR="00E44E44" w:rsidRDefault="00E44E44" w:rsidP="00CA3A33">
      <w:pPr>
        <w:pStyle w:val="NoSpacing"/>
        <w:ind w:left="284"/>
        <w:rPr>
          <w:rFonts w:ascii="Comic Sans MS" w:hAnsi="Comic Sans MS" w:cs="Comic Sans MS"/>
          <w:sz w:val="28"/>
          <w:szCs w:val="28"/>
        </w:rPr>
      </w:pPr>
      <w:r>
        <w:rPr>
          <w:rFonts w:ascii="Comic Sans MS" w:hAnsi="Comic Sans MS" w:cs="Comic Sans MS"/>
          <w:sz w:val="28"/>
          <w:szCs w:val="28"/>
        </w:rPr>
        <w:tab/>
        <w:t>A)    III - II            B)    IV – II</w:t>
      </w:r>
      <w:r>
        <w:rPr>
          <w:rFonts w:ascii="Comic Sans MS" w:hAnsi="Comic Sans MS" w:cs="Comic Sans MS"/>
          <w:sz w:val="28"/>
          <w:szCs w:val="28"/>
        </w:rPr>
        <w:tab/>
      </w:r>
      <w:r>
        <w:rPr>
          <w:rFonts w:ascii="Comic Sans MS" w:hAnsi="Comic Sans MS" w:cs="Comic Sans MS"/>
          <w:sz w:val="28"/>
          <w:szCs w:val="28"/>
        </w:rPr>
        <w:tab/>
        <w:t xml:space="preserve">C)    I - II       </w:t>
      </w:r>
      <w:r w:rsidRPr="00CA3A33">
        <w:rPr>
          <w:rFonts w:ascii="Comic Sans MS" w:hAnsi="Comic Sans MS" w:cs="Comic Sans MS"/>
          <w:sz w:val="28"/>
          <w:szCs w:val="28"/>
        </w:rPr>
        <w:t xml:space="preserve">          D)     I - III </w:t>
      </w:r>
    </w:p>
    <w:p w:rsidR="00E44E44" w:rsidRDefault="00E44E44" w:rsidP="00CA3A33">
      <w:pPr>
        <w:pStyle w:val="NoSpacing"/>
        <w:ind w:left="284"/>
        <w:rPr>
          <w:rFonts w:ascii="Comic Sans MS" w:hAnsi="Comic Sans MS" w:cs="Comic Sans MS"/>
          <w:sz w:val="28"/>
          <w:szCs w:val="28"/>
        </w:rPr>
      </w:pPr>
    </w:p>
    <w:p w:rsidR="00E44E44" w:rsidRDefault="00E44E44" w:rsidP="00377359">
      <w:pPr>
        <w:pStyle w:val="NoSpacing"/>
        <w:ind w:left="284"/>
        <w:rPr>
          <w:rFonts w:ascii="Comic Sans MS" w:hAnsi="Comic Sans MS" w:cs="Comic Sans MS"/>
          <w:color w:val="FF0000"/>
          <w:sz w:val="28"/>
          <w:szCs w:val="28"/>
        </w:rPr>
      </w:pPr>
      <w:r w:rsidRPr="004A14F7">
        <w:rPr>
          <w:rFonts w:ascii="Comic Sans MS" w:hAnsi="Comic Sans MS" w:cs="Comic Sans MS"/>
          <w:color w:val="7030A0"/>
          <w:sz w:val="28"/>
          <w:szCs w:val="28"/>
        </w:rPr>
        <w:t xml:space="preserve">Bugün oldukça </w:t>
      </w:r>
      <w:r w:rsidRPr="005042D6">
        <w:rPr>
          <w:rFonts w:ascii="Comic Sans MS" w:hAnsi="Comic Sans MS" w:cs="Comic Sans MS"/>
          <w:color w:val="000000"/>
          <w:sz w:val="28"/>
          <w:szCs w:val="28"/>
          <w:u w:val="single"/>
        </w:rPr>
        <w:t>yararlı</w:t>
      </w:r>
      <w:r w:rsidRPr="004A14F7">
        <w:rPr>
          <w:rFonts w:ascii="Comic Sans MS" w:hAnsi="Comic Sans MS" w:cs="Comic Sans MS"/>
          <w:color w:val="7030A0"/>
          <w:sz w:val="28"/>
          <w:szCs w:val="28"/>
        </w:rPr>
        <w:t>bilgiler öğrendik.</w:t>
      </w:r>
    </w:p>
    <w:p w:rsidR="00E44E44" w:rsidRPr="00377359" w:rsidRDefault="00E44E44" w:rsidP="00377359">
      <w:pPr>
        <w:pStyle w:val="NoSpacing"/>
        <w:ind w:left="284"/>
        <w:rPr>
          <w:rFonts w:ascii="Comic Sans MS" w:hAnsi="Comic Sans MS" w:cs="Comic Sans MS"/>
          <w:color w:val="FF0000"/>
          <w:sz w:val="28"/>
          <w:szCs w:val="28"/>
        </w:rPr>
      </w:pPr>
      <w:r w:rsidRPr="003D3673">
        <w:rPr>
          <w:rFonts w:ascii="Comic Sans MS" w:hAnsi="Comic Sans MS" w:cs="Comic Sans MS"/>
          <w:color w:val="FF0000"/>
          <w:sz w:val="28"/>
          <w:szCs w:val="28"/>
        </w:rPr>
        <w:t xml:space="preserve">9.  </w:t>
      </w:r>
      <w:r w:rsidRPr="00377359">
        <w:rPr>
          <w:rFonts w:ascii="Comic Sans MS" w:hAnsi="Comic Sans MS" w:cs="Comic Sans MS"/>
          <w:color w:val="FF0000"/>
          <w:sz w:val="28"/>
          <w:szCs w:val="28"/>
        </w:rPr>
        <w:t>Yukarıda</w:t>
      </w:r>
      <w:r>
        <w:rPr>
          <w:rFonts w:ascii="Comic Sans MS" w:hAnsi="Comic Sans MS" w:cs="Comic Sans MS"/>
          <w:color w:val="FF0000"/>
          <w:sz w:val="28"/>
          <w:szCs w:val="28"/>
        </w:rPr>
        <w:t xml:space="preserve">ki cümlede altı çizili sözcüğün </w:t>
      </w:r>
      <w:r w:rsidRPr="00377359">
        <w:rPr>
          <w:rFonts w:ascii="Comic Sans MS" w:hAnsi="Comic Sans MS" w:cs="Comic Sans MS"/>
          <w:color w:val="FF0000"/>
          <w:sz w:val="28"/>
          <w:szCs w:val="28"/>
        </w:rPr>
        <w:t>yerin</w:t>
      </w:r>
      <w:r>
        <w:rPr>
          <w:rFonts w:ascii="Comic Sans MS" w:hAnsi="Comic Sans MS" w:cs="Comic Sans MS"/>
          <w:color w:val="FF0000"/>
          <w:sz w:val="28"/>
          <w:szCs w:val="28"/>
        </w:rPr>
        <w:t xml:space="preserve">e hangisi gelirse cümle tamamen </w:t>
      </w:r>
      <w:r w:rsidRPr="00377359">
        <w:rPr>
          <w:rFonts w:ascii="Comic Sans MS" w:hAnsi="Comic Sans MS" w:cs="Comic Sans MS"/>
          <w:color w:val="FF0000"/>
          <w:sz w:val="28"/>
          <w:szCs w:val="28"/>
        </w:rPr>
        <w:t>karşıt bir anlam kazanır?</w:t>
      </w:r>
      <w:r>
        <w:rPr>
          <w:rFonts w:ascii="Comic Sans MS" w:hAnsi="Comic Sans MS" w:cs="Comic Sans MS"/>
          <w:color w:val="FF0000"/>
          <w:sz w:val="28"/>
          <w:szCs w:val="28"/>
        </w:rPr>
        <w:t xml:space="preserve"> (5 PUAN)</w:t>
      </w:r>
    </w:p>
    <w:p w:rsidR="00E44E44" w:rsidRDefault="00E44E44" w:rsidP="00377359">
      <w:pPr>
        <w:pStyle w:val="NoSpacing"/>
        <w:ind w:left="284"/>
        <w:rPr>
          <w:rFonts w:ascii="Comic Sans MS" w:hAnsi="Comic Sans MS" w:cs="Comic Sans MS"/>
          <w:color w:val="000000"/>
          <w:sz w:val="28"/>
          <w:szCs w:val="28"/>
        </w:rPr>
      </w:pPr>
      <w:r w:rsidRPr="00377359">
        <w:rPr>
          <w:rFonts w:ascii="Comic Sans MS" w:hAnsi="Comic Sans MS" w:cs="Comic Sans MS"/>
          <w:color w:val="000000"/>
          <w:sz w:val="28"/>
          <w:szCs w:val="28"/>
        </w:rPr>
        <w:t>A. Faydalı              B. Önemli                C. Zararlı D. İlginç</w:t>
      </w:r>
    </w:p>
    <w:p w:rsidR="00E44E44" w:rsidRDefault="00E44E44" w:rsidP="00377359">
      <w:pPr>
        <w:pStyle w:val="NoSpacing"/>
        <w:ind w:left="284"/>
        <w:rPr>
          <w:rFonts w:ascii="Comic Sans MS" w:hAnsi="Comic Sans MS" w:cs="Comic Sans MS"/>
          <w:color w:val="000000"/>
          <w:sz w:val="28"/>
          <w:szCs w:val="28"/>
        </w:rPr>
      </w:pPr>
    </w:p>
    <w:p w:rsidR="00E44E44" w:rsidRPr="00391EBA" w:rsidRDefault="00E44E44" w:rsidP="00391EBA">
      <w:pPr>
        <w:pStyle w:val="NoSpacing"/>
        <w:ind w:left="284"/>
        <w:rPr>
          <w:rFonts w:ascii="Comic Sans MS" w:hAnsi="Comic Sans MS" w:cs="Comic Sans MS"/>
          <w:color w:val="000000"/>
          <w:sz w:val="28"/>
          <w:szCs w:val="28"/>
        </w:rPr>
      </w:pPr>
      <w:r w:rsidRPr="00391EBA">
        <w:rPr>
          <w:rFonts w:ascii="Comic Sans MS" w:hAnsi="Comic Sans MS" w:cs="Comic Sans MS"/>
          <w:color w:val="FF0000"/>
          <w:sz w:val="28"/>
          <w:szCs w:val="28"/>
        </w:rPr>
        <w:t>10. Aşağıdaki altı çizili kelimelerden hangisinin eş seslisi yoktur?</w:t>
      </w:r>
      <w:r w:rsidRPr="00172DDF">
        <w:rPr>
          <w:rFonts w:ascii="Comic Sans MS" w:hAnsi="Comic Sans MS" w:cs="Comic Sans MS"/>
          <w:color w:val="FF0000"/>
          <w:sz w:val="28"/>
          <w:szCs w:val="28"/>
        </w:rPr>
        <w:t>(5 PUAN)</w:t>
      </w:r>
    </w:p>
    <w:p w:rsidR="00E44E44" w:rsidRPr="00391EBA" w:rsidRDefault="00E44E44" w:rsidP="00391EBA">
      <w:pPr>
        <w:pStyle w:val="NoSpacing"/>
        <w:ind w:left="284"/>
        <w:rPr>
          <w:rFonts w:ascii="Comic Sans MS" w:hAnsi="Comic Sans MS" w:cs="Comic Sans MS"/>
          <w:color w:val="000000"/>
          <w:sz w:val="28"/>
          <w:szCs w:val="28"/>
        </w:rPr>
      </w:pPr>
      <w:r w:rsidRPr="00391EBA">
        <w:rPr>
          <w:rFonts w:ascii="Comic Sans MS" w:hAnsi="Comic Sans MS" w:cs="Comic Sans MS"/>
          <w:color w:val="000000"/>
          <w:sz w:val="28"/>
          <w:szCs w:val="28"/>
        </w:rPr>
        <w:t>A. Gen</w:t>
      </w:r>
      <w:r>
        <w:rPr>
          <w:rFonts w:ascii="Comic Sans MS" w:hAnsi="Comic Sans MS" w:cs="Comic Sans MS"/>
          <w:color w:val="000000"/>
          <w:sz w:val="28"/>
          <w:szCs w:val="28"/>
        </w:rPr>
        <w:t xml:space="preserve">ç kız, delikanlıya </w:t>
      </w:r>
      <w:r w:rsidRPr="00391EBA">
        <w:rPr>
          <w:rFonts w:ascii="Comic Sans MS" w:hAnsi="Comic Sans MS" w:cs="Comic Sans MS"/>
          <w:color w:val="000000"/>
          <w:sz w:val="28"/>
          <w:szCs w:val="28"/>
          <w:u w:val="single"/>
        </w:rPr>
        <w:t>el</w:t>
      </w:r>
      <w:r>
        <w:rPr>
          <w:rFonts w:ascii="Comic Sans MS" w:hAnsi="Comic Sans MS" w:cs="Comic Sans MS"/>
          <w:color w:val="000000"/>
          <w:sz w:val="28"/>
          <w:szCs w:val="28"/>
        </w:rPr>
        <w:t xml:space="preserve">ini verdi.             </w:t>
      </w:r>
      <w:r w:rsidRPr="00391EBA">
        <w:rPr>
          <w:rFonts w:ascii="Comic Sans MS" w:hAnsi="Comic Sans MS" w:cs="Comic Sans MS"/>
          <w:color w:val="000000"/>
          <w:sz w:val="28"/>
          <w:szCs w:val="28"/>
        </w:rPr>
        <w:t xml:space="preserve">B. Ona </w:t>
      </w:r>
      <w:r w:rsidRPr="00391EBA">
        <w:rPr>
          <w:rFonts w:ascii="Comic Sans MS" w:hAnsi="Comic Sans MS" w:cs="Comic Sans MS"/>
          <w:color w:val="000000"/>
          <w:sz w:val="28"/>
          <w:szCs w:val="28"/>
          <w:u w:val="single"/>
        </w:rPr>
        <w:t>al</w:t>
      </w:r>
      <w:r w:rsidRPr="00391EBA">
        <w:rPr>
          <w:rFonts w:ascii="Comic Sans MS" w:hAnsi="Comic Sans MS" w:cs="Comic Sans MS"/>
          <w:color w:val="000000"/>
          <w:sz w:val="28"/>
          <w:szCs w:val="28"/>
        </w:rPr>
        <w:t xml:space="preserve"> bir mendil verdim.</w:t>
      </w:r>
    </w:p>
    <w:p w:rsidR="00E44E44" w:rsidRDefault="00E44E44" w:rsidP="00391EBA">
      <w:pPr>
        <w:pStyle w:val="NoSpacing"/>
        <w:ind w:left="284"/>
        <w:rPr>
          <w:rFonts w:ascii="Comic Sans MS" w:hAnsi="Comic Sans MS" w:cs="Comic Sans MS"/>
          <w:color w:val="000000"/>
          <w:sz w:val="28"/>
          <w:szCs w:val="28"/>
        </w:rPr>
      </w:pPr>
      <w:r>
        <w:rPr>
          <w:rFonts w:ascii="Comic Sans MS" w:hAnsi="Comic Sans MS" w:cs="Comic Sans MS"/>
          <w:color w:val="000000"/>
          <w:sz w:val="28"/>
          <w:szCs w:val="28"/>
        </w:rPr>
        <w:t xml:space="preserve">C. Bana bir kere </w:t>
      </w:r>
      <w:r w:rsidRPr="00391EBA">
        <w:rPr>
          <w:rFonts w:ascii="Comic Sans MS" w:hAnsi="Comic Sans MS" w:cs="Comic Sans MS"/>
          <w:color w:val="000000"/>
          <w:sz w:val="28"/>
          <w:szCs w:val="28"/>
          <w:u w:val="single"/>
        </w:rPr>
        <w:t>gül</w:t>
      </w:r>
      <w:r>
        <w:rPr>
          <w:rFonts w:ascii="Comic Sans MS" w:hAnsi="Comic Sans MS" w:cs="Comic Sans MS"/>
          <w:color w:val="000000"/>
          <w:sz w:val="28"/>
          <w:szCs w:val="28"/>
        </w:rPr>
        <w:t xml:space="preserve"> ne olur.                       </w:t>
      </w:r>
      <w:r w:rsidRPr="00391EBA">
        <w:rPr>
          <w:rFonts w:ascii="Comic Sans MS" w:hAnsi="Comic Sans MS" w:cs="Comic Sans MS"/>
          <w:color w:val="000000"/>
          <w:sz w:val="28"/>
          <w:szCs w:val="28"/>
        </w:rPr>
        <w:t xml:space="preserve">D. Sen de bizimle </w:t>
      </w:r>
      <w:r w:rsidRPr="00391EBA">
        <w:rPr>
          <w:rFonts w:ascii="Comic Sans MS" w:hAnsi="Comic Sans MS" w:cs="Comic Sans MS"/>
          <w:color w:val="000000"/>
          <w:sz w:val="28"/>
          <w:szCs w:val="28"/>
          <w:u w:val="single"/>
        </w:rPr>
        <w:t>gel</w:t>
      </w:r>
      <w:r w:rsidRPr="00391EBA">
        <w:rPr>
          <w:rFonts w:ascii="Comic Sans MS" w:hAnsi="Comic Sans MS" w:cs="Comic Sans MS"/>
          <w:color w:val="000000"/>
          <w:sz w:val="28"/>
          <w:szCs w:val="28"/>
        </w:rPr>
        <w:t>.</w:t>
      </w:r>
    </w:p>
    <w:p w:rsidR="00E44E44" w:rsidRDefault="00E44E44" w:rsidP="00391EBA">
      <w:pPr>
        <w:pStyle w:val="NoSpacing"/>
        <w:ind w:left="284"/>
        <w:rPr>
          <w:rFonts w:ascii="Comic Sans MS" w:hAnsi="Comic Sans MS" w:cs="Comic Sans MS"/>
          <w:color w:val="000000"/>
          <w:sz w:val="28"/>
          <w:szCs w:val="28"/>
        </w:rPr>
      </w:pPr>
    </w:p>
    <w:p w:rsidR="00E44E44" w:rsidRPr="007F4A12" w:rsidRDefault="00E44E44" w:rsidP="00391EBA">
      <w:pPr>
        <w:pStyle w:val="NoSpacing"/>
        <w:ind w:left="284"/>
        <w:rPr>
          <w:rFonts w:ascii="Comic Sans MS" w:hAnsi="Comic Sans MS" w:cs="Comic Sans MS"/>
          <w:color w:val="FF0000"/>
          <w:sz w:val="28"/>
          <w:szCs w:val="28"/>
        </w:rPr>
      </w:pPr>
      <w:r>
        <w:rPr>
          <w:noProof/>
          <w:lang w:eastAsia="tr-TR"/>
        </w:rPr>
        <w:pict>
          <v:rect id="Dikdörtgen 223" o:spid="_x0000_s1164" style="position:absolute;left:0;text-align:left;margin-left:412.05pt;margin-top:17pt;width:105.75pt;height:123pt;z-index:251658240;visibility:visible;v-text-anchor:middle" strokecolor="#70ad47" strokeweight="1pt">
            <v:textbox>
              <w:txbxContent>
                <w:p w:rsidR="00E44E44" w:rsidRPr="0037063A" w:rsidRDefault="00E44E44" w:rsidP="007F4A12">
                  <w:pPr>
                    <w:autoSpaceDE w:val="0"/>
                    <w:autoSpaceDN w:val="0"/>
                    <w:adjustRightInd w:val="0"/>
                    <w:spacing w:after="0" w:line="240" w:lineRule="auto"/>
                    <w:rPr>
                      <w:rFonts w:ascii="Comic Sans MS" w:hAnsi="Comic Sans MS" w:cs="Comic Sans MS"/>
                      <w:color w:val="7030A0"/>
                      <w:sz w:val="24"/>
                      <w:szCs w:val="24"/>
                    </w:rPr>
                  </w:pPr>
                  <w:r w:rsidRPr="0037063A">
                    <w:rPr>
                      <w:rFonts w:ascii="Comic Sans MS" w:hAnsi="Comic Sans MS" w:cs="Comic Sans MS"/>
                      <w:color w:val="7030A0"/>
                      <w:sz w:val="24"/>
                      <w:szCs w:val="24"/>
                    </w:rPr>
                    <w:t>ama</w:t>
                  </w:r>
                </w:p>
                <w:p w:rsidR="00E44E44" w:rsidRPr="0037063A" w:rsidRDefault="00E44E44" w:rsidP="007F4A12">
                  <w:pPr>
                    <w:autoSpaceDE w:val="0"/>
                    <w:autoSpaceDN w:val="0"/>
                    <w:adjustRightInd w:val="0"/>
                    <w:spacing w:after="0" w:line="240" w:lineRule="auto"/>
                    <w:rPr>
                      <w:rFonts w:ascii="Comic Sans MS" w:hAnsi="Comic Sans MS" w:cs="Comic Sans MS"/>
                      <w:color w:val="7030A0"/>
                      <w:sz w:val="24"/>
                      <w:szCs w:val="24"/>
                    </w:rPr>
                  </w:pPr>
                  <w:r w:rsidRPr="0037063A">
                    <w:rPr>
                      <w:rFonts w:ascii="Comic Sans MS" w:hAnsi="Comic Sans MS" w:cs="Comic Sans MS"/>
                      <w:color w:val="7030A0"/>
                      <w:sz w:val="24"/>
                      <w:szCs w:val="24"/>
                    </w:rPr>
                    <w:t>fakat</w:t>
                  </w:r>
                </w:p>
                <w:p w:rsidR="00E44E44" w:rsidRPr="0037063A" w:rsidRDefault="00E44E44" w:rsidP="007F4A12">
                  <w:pPr>
                    <w:autoSpaceDE w:val="0"/>
                    <w:autoSpaceDN w:val="0"/>
                    <w:adjustRightInd w:val="0"/>
                    <w:spacing w:after="0" w:line="240" w:lineRule="auto"/>
                    <w:rPr>
                      <w:rFonts w:ascii="Comic Sans MS" w:hAnsi="Comic Sans MS" w:cs="Comic Sans MS"/>
                      <w:color w:val="7030A0"/>
                      <w:sz w:val="24"/>
                      <w:szCs w:val="24"/>
                    </w:rPr>
                  </w:pPr>
                  <w:r w:rsidRPr="0037063A">
                    <w:rPr>
                      <w:rFonts w:ascii="Comic Sans MS" w:hAnsi="Comic Sans MS" w:cs="Comic Sans MS"/>
                      <w:color w:val="7030A0"/>
                      <w:sz w:val="24"/>
                      <w:szCs w:val="24"/>
                    </w:rPr>
                    <w:t xml:space="preserve">ya da </w:t>
                  </w:r>
                </w:p>
                <w:p w:rsidR="00E44E44" w:rsidRPr="0037063A" w:rsidRDefault="00E44E44" w:rsidP="007F4A12">
                  <w:pPr>
                    <w:autoSpaceDE w:val="0"/>
                    <w:autoSpaceDN w:val="0"/>
                    <w:adjustRightInd w:val="0"/>
                    <w:spacing w:after="0" w:line="240" w:lineRule="auto"/>
                    <w:rPr>
                      <w:rFonts w:ascii="Comic Sans MS" w:hAnsi="Comic Sans MS" w:cs="Comic Sans MS"/>
                      <w:color w:val="7030A0"/>
                      <w:sz w:val="24"/>
                      <w:szCs w:val="24"/>
                    </w:rPr>
                  </w:pPr>
                  <w:r w:rsidRPr="0037063A">
                    <w:rPr>
                      <w:rFonts w:ascii="Comic Sans MS" w:hAnsi="Comic Sans MS" w:cs="Comic Sans MS"/>
                      <w:color w:val="7030A0"/>
                      <w:sz w:val="24"/>
                      <w:szCs w:val="24"/>
                    </w:rPr>
                    <w:t>veya</w:t>
                  </w:r>
                </w:p>
                <w:p w:rsidR="00E44E44" w:rsidRPr="0037063A" w:rsidRDefault="00E44E44" w:rsidP="007F4A12">
                  <w:pPr>
                    <w:autoSpaceDE w:val="0"/>
                    <w:autoSpaceDN w:val="0"/>
                    <w:adjustRightInd w:val="0"/>
                    <w:spacing w:after="0" w:line="240" w:lineRule="auto"/>
                    <w:rPr>
                      <w:rFonts w:ascii="Comic Sans MS" w:hAnsi="Comic Sans MS" w:cs="Comic Sans MS"/>
                      <w:color w:val="7030A0"/>
                      <w:sz w:val="24"/>
                      <w:szCs w:val="24"/>
                    </w:rPr>
                  </w:pPr>
                  <w:r w:rsidRPr="0037063A">
                    <w:rPr>
                      <w:rFonts w:ascii="Comic Sans MS" w:hAnsi="Comic Sans MS" w:cs="Comic Sans MS"/>
                      <w:color w:val="7030A0"/>
                      <w:sz w:val="24"/>
                      <w:szCs w:val="24"/>
                    </w:rPr>
                    <w:t>yoksa</w:t>
                  </w:r>
                </w:p>
                <w:p w:rsidR="00E44E44" w:rsidRPr="0037063A" w:rsidRDefault="00E44E44" w:rsidP="007F4A12">
                  <w:pPr>
                    <w:autoSpaceDE w:val="0"/>
                    <w:autoSpaceDN w:val="0"/>
                    <w:adjustRightInd w:val="0"/>
                    <w:spacing w:after="0" w:line="240" w:lineRule="auto"/>
                    <w:rPr>
                      <w:rFonts w:ascii="Comic Sans MS" w:hAnsi="Comic Sans MS" w:cs="Comic Sans MS"/>
                      <w:color w:val="7030A0"/>
                      <w:sz w:val="24"/>
                      <w:szCs w:val="24"/>
                    </w:rPr>
                  </w:pPr>
                  <w:r w:rsidRPr="0037063A">
                    <w:rPr>
                      <w:rFonts w:ascii="Comic Sans MS" w:hAnsi="Comic Sans MS" w:cs="Comic Sans MS"/>
                      <w:color w:val="7030A0"/>
                      <w:sz w:val="24"/>
                      <w:szCs w:val="24"/>
                    </w:rPr>
                    <w:t>ancak</w:t>
                  </w:r>
                </w:p>
                <w:p w:rsidR="00E44E44" w:rsidRPr="007F4A12" w:rsidRDefault="00E44E44" w:rsidP="007F4A12">
                  <w:pPr>
                    <w:rPr>
                      <w:rFonts w:ascii="Comic Sans MS" w:hAnsi="Comic Sans MS" w:cs="Comic Sans MS"/>
                      <w:color w:val="7030A0"/>
                      <w:sz w:val="28"/>
                      <w:szCs w:val="28"/>
                    </w:rPr>
                  </w:pPr>
                  <w:r w:rsidRPr="0037063A">
                    <w:rPr>
                      <w:rFonts w:ascii="Comic Sans MS" w:hAnsi="Comic Sans MS" w:cs="Comic Sans MS"/>
                      <w:color w:val="7030A0"/>
                      <w:sz w:val="24"/>
                      <w:szCs w:val="24"/>
                    </w:rPr>
                    <w:t>buna rağmen</w:t>
                  </w:r>
                </w:p>
              </w:txbxContent>
            </v:textbox>
          </v:rect>
        </w:pict>
      </w:r>
      <w:r w:rsidRPr="007F4A12">
        <w:rPr>
          <w:rFonts w:ascii="Comic Sans MS" w:hAnsi="Comic Sans MS" w:cs="Comic Sans MS"/>
          <w:color w:val="FF0000"/>
          <w:sz w:val="28"/>
          <w:szCs w:val="28"/>
        </w:rPr>
        <w:t xml:space="preserve">11. </w:t>
      </w:r>
      <w:r>
        <w:rPr>
          <w:rFonts w:ascii="Comic Sans MS" w:hAnsi="Comic Sans MS" w:cs="Comic Sans MS"/>
          <w:color w:val="FF0000"/>
          <w:sz w:val="28"/>
          <w:szCs w:val="28"/>
        </w:rPr>
        <w:t>Cümle içindeki boşlukları</w:t>
      </w:r>
      <w:r w:rsidRPr="007F4A12">
        <w:rPr>
          <w:rFonts w:ascii="Comic Sans MS" w:hAnsi="Comic Sans MS" w:cs="Comic Sans MS"/>
          <w:color w:val="FF0000"/>
          <w:sz w:val="28"/>
          <w:szCs w:val="28"/>
        </w:rPr>
        <w:t xml:space="preserve"> uygun sözcüklerle tamamlayınız. </w:t>
      </w:r>
      <w:r>
        <w:rPr>
          <w:rFonts w:ascii="Comic Sans MS" w:hAnsi="Comic Sans MS" w:cs="Comic Sans MS"/>
          <w:color w:val="FF0000"/>
          <w:sz w:val="28"/>
          <w:szCs w:val="28"/>
        </w:rPr>
        <w:t>(10 PUAN)</w:t>
      </w:r>
    </w:p>
    <w:p w:rsidR="00E44E44" w:rsidRPr="007F4A12" w:rsidRDefault="00E44E44" w:rsidP="007F4A12">
      <w:pPr>
        <w:pStyle w:val="NoSpacing"/>
        <w:ind w:left="284"/>
        <w:rPr>
          <w:rFonts w:ascii="Comic Sans MS" w:hAnsi="Comic Sans MS" w:cs="Comic Sans MS"/>
          <w:color w:val="000000"/>
          <w:sz w:val="28"/>
          <w:szCs w:val="28"/>
        </w:rPr>
      </w:pPr>
      <w:r w:rsidRPr="007F4A12">
        <w:rPr>
          <w:rFonts w:ascii="Comic Sans MS" w:hAnsi="Comic Sans MS" w:cs="Comic Sans MS"/>
          <w:color w:val="000000"/>
          <w:sz w:val="28"/>
          <w:szCs w:val="28"/>
        </w:rPr>
        <w:t>1. Lütfen işe zamanında gel, yine azar işitirsin.</w:t>
      </w:r>
    </w:p>
    <w:p w:rsidR="00E44E44" w:rsidRPr="007F4A12" w:rsidRDefault="00E44E44" w:rsidP="007F4A12">
      <w:pPr>
        <w:pStyle w:val="NoSpacing"/>
        <w:ind w:left="284"/>
        <w:rPr>
          <w:rFonts w:ascii="Comic Sans MS" w:hAnsi="Comic Sans MS" w:cs="Comic Sans MS"/>
          <w:color w:val="000000"/>
          <w:sz w:val="28"/>
          <w:szCs w:val="28"/>
        </w:rPr>
      </w:pPr>
      <w:r w:rsidRPr="007F4A12">
        <w:rPr>
          <w:rFonts w:ascii="Comic Sans MS" w:hAnsi="Comic Sans MS" w:cs="Comic Sans MS"/>
          <w:color w:val="000000"/>
          <w:sz w:val="28"/>
          <w:szCs w:val="28"/>
        </w:rPr>
        <w:t>2. Denize girebilirsin  parka gidebilirsin.</w:t>
      </w:r>
    </w:p>
    <w:p w:rsidR="00E44E44" w:rsidRPr="007F4A12" w:rsidRDefault="00E44E44" w:rsidP="007F4A12">
      <w:pPr>
        <w:pStyle w:val="NoSpacing"/>
        <w:ind w:left="284"/>
        <w:rPr>
          <w:rFonts w:ascii="Comic Sans MS" w:hAnsi="Comic Sans MS" w:cs="Comic Sans MS"/>
          <w:color w:val="000000"/>
          <w:sz w:val="28"/>
          <w:szCs w:val="28"/>
        </w:rPr>
      </w:pPr>
      <w:r w:rsidRPr="007F4A12">
        <w:rPr>
          <w:rFonts w:ascii="Comic Sans MS" w:hAnsi="Comic Sans MS" w:cs="Comic Sans MS"/>
          <w:color w:val="000000"/>
          <w:sz w:val="28"/>
          <w:szCs w:val="28"/>
        </w:rPr>
        <w:t>3. Onu çok uyardık,  kendi bildiğini yaptı.</w:t>
      </w:r>
    </w:p>
    <w:p w:rsidR="00E44E44" w:rsidRPr="007F4A12" w:rsidRDefault="00E44E44" w:rsidP="007F4A12">
      <w:pPr>
        <w:pStyle w:val="NoSpacing"/>
        <w:ind w:left="284"/>
        <w:rPr>
          <w:rFonts w:ascii="Comic Sans MS" w:hAnsi="Comic Sans MS" w:cs="Comic Sans MS"/>
          <w:color w:val="000000"/>
          <w:sz w:val="28"/>
          <w:szCs w:val="28"/>
        </w:rPr>
      </w:pPr>
      <w:r w:rsidRPr="007F4A12">
        <w:rPr>
          <w:rFonts w:ascii="Comic Sans MS" w:hAnsi="Comic Sans MS" w:cs="Comic Sans MS"/>
          <w:color w:val="000000"/>
          <w:sz w:val="28"/>
          <w:szCs w:val="28"/>
        </w:rPr>
        <w:t>4. Tuğrul, çok çalışırdı işleri bitiremezdi.</w:t>
      </w:r>
    </w:p>
    <w:p w:rsidR="00E44E44" w:rsidRDefault="00E44E44" w:rsidP="007F4A12">
      <w:pPr>
        <w:pStyle w:val="NoSpacing"/>
        <w:ind w:left="284"/>
        <w:rPr>
          <w:rFonts w:ascii="Comic Sans MS" w:hAnsi="Comic Sans MS" w:cs="Comic Sans MS"/>
          <w:color w:val="000000"/>
          <w:sz w:val="28"/>
          <w:szCs w:val="28"/>
        </w:rPr>
      </w:pPr>
      <w:r w:rsidRPr="007F4A12">
        <w:rPr>
          <w:rFonts w:ascii="Comic Sans MS" w:hAnsi="Comic Sans MS" w:cs="Comic Sans MS"/>
          <w:color w:val="000000"/>
          <w:sz w:val="28"/>
          <w:szCs w:val="28"/>
        </w:rPr>
        <w:t>5. Sinemaya  tiyatroya gidelim.</w:t>
      </w:r>
    </w:p>
    <w:p w:rsidR="00E44E44" w:rsidRDefault="00E44E44" w:rsidP="007F4A12">
      <w:pPr>
        <w:pStyle w:val="NoSpacing"/>
        <w:ind w:left="284"/>
        <w:rPr>
          <w:rFonts w:ascii="Comic Sans MS" w:hAnsi="Comic Sans MS" w:cs="Comic Sans MS"/>
          <w:color w:val="000000"/>
          <w:sz w:val="28"/>
          <w:szCs w:val="28"/>
        </w:rPr>
      </w:pPr>
    </w:p>
    <w:p w:rsidR="00E44E44" w:rsidRPr="008C2271" w:rsidRDefault="00E44E44" w:rsidP="00CE5A04">
      <w:pPr>
        <w:pStyle w:val="NoSpacing"/>
        <w:ind w:left="284"/>
        <w:rPr>
          <w:rFonts w:ascii="Comic Sans MS" w:hAnsi="Comic Sans MS" w:cs="Comic Sans MS"/>
          <w:color w:val="FF0000"/>
          <w:sz w:val="28"/>
          <w:szCs w:val="28"/>
        </w:rPr>
      </w:pPr>
      <w:r>
        <w:rPr>
          <w:noProof/>
          <w:lang w:eastAsia="tr-TR"/>
        </w:rPr>
        <w:pict>
          <v:group id="Grup 233" o:spid="_x0000_s1165" style="position:absolute;left:0;text-align:left;margin-left:427.8pt;margin-top:35.7pt;width:36.85pt;height:97.6pt;z-index:251659264" coordsize="3238,12394">
            <v:group id="Grup 227" o:spid="_x0000_s1166" style="position:absolute;left:95;top:7429;width:3143;height:4965" coordorigin="-9525" coordsize="314325,466566">
              <v:roundrect id="Yuvarlatılmış Dikdörtgen 229" o:spid="_x0000_s1167" style="position:absolute;left:-9525;width:314325;height:236295;visibility:visible;v-text-anchor:middle" arcsize="10923f" strokecolor="#70ad47" strokeweight="1.5pt">
                <v:stroke joinstyle="miter"/>
              </v:roundrect>
              <v:roundrect id="Yuvarlatılmış Dikdörtgen 230" o:spid="_x0000_s1168" style="position:absolute;left:-9525;top:230271;width:314325;height:236295;visibility:visible;v-text-anchor:middle" arcsize="10923f" strokecolor="#70ad47" strokeweight="1.5pt">
                <v:stroke joinstyle="miter"/>
              </v:roundrect>
            </v:group>
            <v:group id="Grup 232" o:spid="_x0000_s1169" style="position:absolute;width:3238;height:7425" coordsize="3238,7125">
              <v:group id="Grup 226" o:spid="_x0000_s1170" style="position:absolute;width:3238;height:4744" coordsize="323850,474420">
                <v:roundrect id="Yuvarlatılmış Dikdörtgen 224" o:spid="_x0000_s1171" style="position:absolute;width:314325;height:236295;visibility:visible;v-text-anchor:middle" arcsize="10923f" strokecolor="#70ad47" strokeweight="1.5pt">
                  <v:stroke joinstyle="miter"/>
                </v:roundrect>
                <v:roundrect id="Yuvarlatılmış Dikdörtgen 225" o:spid="_x0000_s1172" style="position:absolute;left:9525;top:238125;width:314325;height:236295;visibility:visible;v-text-anchor:middle" arcsize="10923f" strokecolor="#70ad47" strokeweight="1.5pt">
                  <v:stroke joinstyle="miter"/>
                </v:roundrect>
              </v:group>
              <v:roundrect id="Yuvarlatılmış Dikdörtgen 231" o:spid="_x0000_s1173" style="position:absolute;left:95;top:4762;width:3143;height:2363;visibility:visible;v-text-anchor:middle" arcsize="10923f" strokecolor="#70ad47" strokeweight="1.5pt">
                <v:stroke joinstyle="miter"/>
              </v:roundrect>
            </v:group>
          </v:group>
        </w:pict>
      </w:r>
      <w:r w:rsidRPr="008C2271">
        <w:rPr>
          <w:rFonts w:ascii="Comic Sans MS" w:hAnsi="Comic Sans MS" w:cs="Comic Sans MS"/>
          <w:color w:val="FF0000"/>
          <w:sz w:val="28"/>
          <w:szCs w:val="28"/>
        </w:rPr>
        <w:t>12. Aşağıdaki cümleleri okuyunuz. Duygusal ifadelere “D”, abartılı ifadelere “A”, yazınız.</w:t>
      </w:r>
      <w:r w:rsidRPr="00CD49BF">
        <w:rPr>
          <w:rFonts w:ascii="Comic Sans MS" w:hAnsi="Comic Sans MS" w:cs="Comic Sans MS"/>
          <w:color w:val="FF0000"/>
          <w:sz w:val="28"/>
          <w:szCs w:val="28"/>
        </w:rPr>
        <w:t>(10 PUAN)</w:t>
      </w:r>
    </w:p>
    <w:p w:rsidR="00E44E44" w:rsidRPr="008C2271" w:rsidRDefault="00E44E44" w:rsidP="008C2271">
      <w:pPr>
        <w:pStyle w:val="NoSpacing"/>
        <w:ind w:left="284"/>
        <w:rPr>
          <w:rFonts w:ascii="Comic Sans MS" w:hAnsi="Comic Sans MS" w:cs="Comic Sans MS"/>
          <w:color w:val="000000"/>
          <w:sz w:val="28"/>
          <w:szCs w:val="28"/>
        </w:rPr>
      </w:pPr>
      <w:r w:rsidRPr="008C2271">
        <w:rPr>
          <w:rFonts w:ascii="Comic Sans MS" w:hAnsi="Comic Sans MS" w:cs="Comic Sans MS"/>
          <w:color w:val="000000"/>
          <w:sz w:val="28"/>
          <w:szCs w:val="28"/>
        </w:rPr>
        <w:t>Yazık! küçük yaşta annesini kaybetmiş.</w:t>
      </w:r>
    </w:p>
    <w:p w:rsidR="00E44E44" w:rsidRPr="008C2271" w:rsidRDefault="00E44E44" w:rsidP="008C2271">
      <w:pPr>
        <w:pStyle w:val="NoSpacing"/>
        <w:ind w:left="284"/>
        <w:rPr>
          <w:rFonts w:ascii="Comic Sans MS" w:hAnsi="Comic Sans MS" w:cs="Comic Sans MS"/>
          <w:color w:val="000000"/>
          <w:sz w:val="28"/>
          <w:szCs w:val="28"/>
        </w:rPr>
      </w:pPr>
      <w:r w:rsidRPr="008C2271">
        <w:rPr>
          <w:rFonts w:ascii="Comic Sans MS" w:hAnsi="Comic Sans MS" w:cs="Comic Sans MS"/>
          <w:color w:val="000000"/>
          <w:sz w:val="28"/>
          <w:szCs w:val="28"/>
        </w:rPr>
        <w:t>Sesi duyunca öyle korktum ki aklım başımdan gitti sandım.</w:t>
      </w:r>
    </w:p>
    <w:p w:rsidR="00E44E44" w:rsidRPr="008C2271" w:rsidRDefault="00E44E44" w:rsidP="008C2271">
      <w:pPr>
        <w:pStyle w:val="NoSpacing"/>
        <w:ind w:left="284"/>
        <w:rPr>
          <w:rFonts w:ascii="Comic Sans MS" w:hAnsi="Comic Sans MS" w:cs="Comic Sans MS"/>
          <w:color w:val="000000"/>
          <w:sz w:val="28"/>
          <w:szCs w:val="28"/>
        </w:rPr>
      </w:pPr>
      <w:r w:rsidRPr="008C2271">
        <w:rPr>
          <w:rFonts w:ascii="Comic Sans MS" w:hAnsi="Comic Sans MS" w:cs="Comic Sans MS"/>
          <w:color w:val="000000"/>
          <w:sz w:val="28"/>
          <w:szCs w:val="28"/>
        </w:rPr>
        <w:t>Bugün evden çıkmayınca sıkıntıdan patladım.</w:t>
      </w:r>
    </w:p>
    <w:p w:rsidR="00E44E44" w:rsidRPr="008C2271" w:rsidRDefault="00E44E44" w:rsidP="008C2271">
      <w:pPr>
        <w:pStyle w:val="NoSpacing"/>
        <w:ind w:left="284"/>
        <w:rPr>
          <w:rFonts w:ascii="Comic Sans MS" w:hAnsi="Comic Sans MS" w:cs="Comic Sans MS"/>
          <w:color w:val="000000"/>
          <w:sz w:val="28"/>
          <w:szCs w:val="28"/>
        </w:rPr>
      </w:pPr>
      <w:r w:rsidRPr="008C2271">
        <w:rPr>
          <w:rFonts w:ascii="Comic Sans MS" w:hAnsi="Comic Sans MS" w:cs="Comic Sans MS"/>
          <w:color w:val="000000"/>
          <w:sz w:val="28"/>
          <w:szCs w:val="28"/>
        </w:rPr>
        <w:t>Seni sevdiğim kadar onu da severim, bilirsin.</w:t>
      </w:r>
    </w:p>
    <w:p w:rsidR="00E44E44" w:rsidRDefault="00E44E44" w:rsidP="008C2271">
      <w:pPr>
        <w:pStyle w:val="NoSpacing"/>
        <w:ind w:left="284"/>
        <w:rPr>
          <w:rFonts w:ascii="Comic Sans MS" w:hAnsi="Comic Sans MS" w:cs="Comic Sans MS"/>
          <w:color w:val="000000"/>
          <w:sz w:val="28"/>
          <w:szCs w:val="28"/>
        </w:rPr>
      </w:pPr>
      <w:r w:rsidRPr="008C2271">
        <w:rPr>
          <w:rFonts w:ascii="Comic Sans MS" w:hAnsi="Comic Sans MS" w:cs="Comic Sans MS"/>
          <w:color w:val="000000"/>
          <w:sz w:val="28"/>
          <w:szCs w:val="28"/>
        </w:rPr>
        <w:t>Ah ah! Ne güzel günler yaşadık seninle beraber.</w:t>
      </w:r>
    </w:p>
    <w:p w:rsidR="00E44E44" w:rsidRDefault="00E44E44" w:rsidP="008C2271">
      <w:pPr>
        <w:pStyle w:val="NoSpacing"/>
        <w:ind w:left="284"/>
        <w:rPr>
          <w:rFonts w:ascii="Comic Sans MS" w:hAnsi="Comic Sans MS" w:cs="Comic Sans MS"/>
          <w:color w:val="000000"/>
          <w:sz w:val="28"/>
          <w:szCs w:val="28"/>
        </w:rPr>
      </w:pPr>
    </w:p>
    <w:p w:rsidR="00E44E44" w:rsidRPr="00BC4902" w:rsidRDefault="00E44E44" w:rsidP="00BC4902">
      <w:pPr>
        <w:pStyle w:val="NoSpacing"/>
        <w:rPr>
          <w:rFonts w:ascii="Comic Sans MS" w:hAnsi="Comic Sans MS" w:cs="Comic Sans MS"/>
          <w:sz w:val="28"/>
          <w:szCs w:val="28"/>
        </w:rPr>
      </w:pPr>
      <w:r>
        <w:rPr>
          <w:noProof/>
          <w:lang w:eastAsia="tr-TR"/>
        </w:rPr>
        <w:pict>
          <v:rect id="Dikdörtgen 240" o:spid="_x0000_s1174" style="position:absolute;margin-left:346.05pt;margin-top:17.6pt;width:46.5pt;height:130.5pt;z-index:251660288;visibility:visible;v-text-anchor:middle" strokecolor="#70ad47" strokeweight="1pt">
            <v:textbox>
              <w:txbxContent>
                <w:p w:rsidR="00E44E44" w:rsidRDefault="00E44E44" w:rsidP="005042D6">
                  <w:pPr>
                    <w:rPr>
                      <w:rFonts w:ascii="Comic Sans MS" w:hAnsi="Comic Sans MS" w:cs="Comic Sans MS"/>
                      <w:color w:val="7030A0"/>
                      <w:sz w:val="24"/>
                      <w:szCs w:val="24"/>
                    </w:rPr>
                  </w:pPr>
                  <w:r>
                    <w:rPr>
                      <w:rFonts w:ascii="Comic Sans MS" w:hAnsi="Comic Sans MS" w:cs="Comic Sans MS"/>
                      <w:color w:val="7030A0"/>
                      <w:sz w:val="24"/>
                      <w:szCs w:val="24"/>
                    </w:rPr>
                    <w:t>-siz</w:t>
                  </w:r>
                </w:p>
                <w:p w:rsidR="00E44E44" w:rsidRDefault="00E44E44" w:rsidP="005042D6">
                  <w:pPr>
                    <w:rPr>
                      <w:rFonts w:ascii="Comic Sans MS" w:hAnsi="Comic Sans MS" w:cs="Comic Sans MS"/>
                      <w:color w:val="7030A0"/>
                      <w:sz w:val="24"/>
                      <w:szCs w:val="24"/>
                    </w:rPr>
                  </w:pPr>
                  <w:r>
                    <w:rPr>
                      <w:rFonts w:ascii="Comic Sans MS" w:hAnsi="Comic Sans MS" w:cs="Comic Sans MS"/>
                      <w:color w:val="7030A0"/>
                      <w:sz w:val="24"/>
                      <w:szCs w:val="24"/>
                    </w:rPr>
                    <w:t>-lik</w:t>
                  </w:r>
                </w:p>
                <w:p w:rsidR="00E44E44" w:rsidRDefault="00E44E44" w:rsidP="005042D6">
                  <w:pPr>
                    <w:rPr>
                      <w:rFonts w:ascii="Comic Sans MS" w:hAnsi="Comic Sans MS" w:cs="Comic Sans MS"/>
                      <w:color w:val="7030A0"/>
                      <w:sz w:val="24"/>
                      <w:szCs w:val="24"/>
                    </w:rPr>
                  </w:pPr>
                  <w:r>
                    <w:rPr>
                      <w:rFonts w:ascii="Comic Sans MS" w:hAnsi="Comic Sans MS" w:cs="Comic Sans MS"/>
                      <w:color w:val="7030A0"/>
                      <w:sz w:val="24"/>
                      <w:szCs w:val="24"/>
                    </w:rPr>
                    <w:t>-ci</w:t>
                  </w:r>
                </w:p>
                <w:p w:rsidR="00E44E44" w:rsidRDefault="00E44E44" w:rsidP="005042D6">
                  <w:pPr>
                    <w:rPr>
                      <w:rFonts w:ascii="Comic Sans MS" w:hAnsi="Comic Sans MS" w:cs="Comic Sans MS"/>
                      <w:color w:val="7030A0"/>
                      <w:sz w:val="24"/>
                      <w:szCs w:val="24"/>
                    </w:rPr>
                  </w:pPr>
                  <w:r>
                    <w:rPr>
                      <w:rFonts w:ascii="Comic Sans MS" w:hAnsi="Comic Sans MS" w:cs="Comic Sans MS"/>
                      <w:color w:val="7030A0"/>
                      <w:sz w:val="24"/>
                      <w:szCs w:val="24"/>
                    </w:rPr>
                    <w:t>-li</w:t>
                  </w:r>
                </w:p>
                <w:p w:rsidR="00E44E44" w:rsidRPr="007F4A12" w:rsidRDefault="00E44E44" w:rsidP="005042D6">
                  <w:pPr>
                    <w:rPr>
                      <w:rFonts w:ascii="Comic Sans MS" w:hAnsi="Comic Sans MS" w:cs="Comic Sans MS"/>
                      <w:color w:val="7030A0"/>
                      <w:sz w:val="28"/>
                      <w:szCs w:val="28"/>
                    </w:rPr>
                  </w:pPr>
                  <w:r>
                    <w:rPr>
                      <w:rFonts w:ascii="Comic Sans MS" w:hAnsi="Comic Sans MS" w:cs="Comic Sans MS"/>
                      <w:color w:val="7030A0"/>
                      <w:sz w:val="24"/>
                      <w:szCs w:val="24"/>
                    </w:rPr>
                    <w:t>-çı</w:t>
                  </w:r>
                </w:p>
              </w:txbxContent>
            </v:textbox>
          </v:rect>
        </w:pict>
      </w:r>
      <w:r w:rsidRPr="00BC4902">
        <w:rPr>
          <w:rFonts w:ascii="Comic Sans MS" w:hAnsi="Comic Sans MS" w:cs="Comic Sans MS"/>
          <w:color w:val="FF0000"/>
          <w:sz w:val="28"/>
          <w:szCs w:val="28"/>
        </w:rPr>
        <w:t xml:space="preserve">13. Cümlelerde eksik yazılan kelimelere hangi ekin gelmesi gerektiğini </w:t>
      </w:r>
      <w:r>
        <w:rPr>
          <w:rFonts w:ascii="Comic Sans MS" w:hAnsi="Comic Sans MS" w:cs="Comic Sans MS"/>
          <w:color w:val="FF0000"/>
          <w:sz w:val="28"/>
          <w:szCs w:val="28"/>
        </w:rPr>
        <w:t>yazınız.(10 PUAN)</w:t>
      </w:r>
    </w:p>
    <w:p w:rsidR="00E44E44" w:rsidRPr="00BC4902" w:rsidRDefault="00E44E44" w:rsidP="00BC4902">
      <w:pPr>
        <w:pStyle w:val="NoSpacing"/>
        <w:rPr>
          <w:rFonts w:ascii="Comic Sans MS" w:hAnsi="Comic Sans MS" w:cs="Comic Sans MS"/>
          <w:sz w:val="28"/>
          <w:szCs w:val="28"/>
        </w:rPr>
      </w:pPr>
      <w:r w:rsidRPr="00BC4902">
        <w:rPr>
          <w:rFonts w:ascii="Comic Sans MS" w:hAnsi="Comic Sans MS" w:cs="Comic Sans MS"/>
          <w:sz w:val="28"/>
          <w:szCs w:val="28"/>
        </w:rPr>
        <w:t>Şeker</w:t>
      </w:r>
      <w:r>
        <w:rPr>
          <w:rFonts w:ascii="Comic Sans MS" w:hAnsi="Comic Sans MS" w:cs="Comic Sans MS"/>
          <w:sz w:val="28"/>
          <w:szCs w:val="28"/>
        </w:rPr>
        <w:t>………….</w:t>
      </w:r>
      <w:r w:rsidRPr="00BC4902">
        <w:rPr>
          <w:rFonts w:ascii="Comic Sans MS" w:hAnsi="Comic Sans MS" w:cs="Comic Sans MS"/>
          <w:sz w:val="28"/>
          <w:szCs w:val="28"/>
        </w:rPr>
        <w:t>yiyecekler sağlığı bozar.</w:t>
      </w:r>
    </w:p>
    <w:p w:rsidR="00E44E44" w:rsidRPr="00BC4902" w:rsidRDefault="00E44E44" w:rsidP="00BC4902">
      <w:pPr>
        <w:pStyle w:val="NoSpacing"/>
        <w:rPr>
          <w:rFonts w:ascii="Comic Sans MS" w:hAnsi="Comic Sans MS" w:cs="Comic Sans MS"/>
          <w:sz w:val="28"/>
          <w:szCs w:val="28"/>
        </w:rPr>
      </w:pPr>
      <w:r w:rsidRPr="00BC4902">
        <w:rPr>
          <w:rFonts w:ascii="Comic Sans MS" w:hAnsi="Comic Sans MS" w:cs="Comic Sans MS"/>
          <w:sz w:val="28"/>
          <w:szCs w:val="28"/>
        </w:rPr>
        <w:t>Sahnedeki oyun</w:t>
      </w:r>
      <w:r>
        <w:rPr>
          <w:rFonts w:ascii="Comic Sans MS" w:hAnsi="Comic Sans MS" w:cs="Comic Sans MS"/>
          <w:sz w:val="28"/>
          <w:szCs w:val="28"/>
        </w:rPr>
        <w:t>……….</w:t>
      </w:r>
      <w:r w:rsidRPr="00BC4902">
        <w:rPr>
          <w:rFonts w:ascii="Comic Sans MS" w:hAnsi="Comic Sans MS" w:cs="Comic Sans MS"/>
          <w:sz w:val="28"/>
          <w:szCs w:val="28"/>
        </w:rPr>
        <w:t>başarılı bulunmadı.</w:t>
      </w:r>
      <w:bookmarkStart w:id="0" w:name="_GoBack"/>
      <w:bookmarkEnd w:id="0"/>
    </w:p>
    <w:p w:rsidR="00E44E44" w:rsidRPr="00BC4902" w:rsidRDefault="00E44E44" w:rsidP="00BC4902">
      <w:pPr>
        <w:pStyle w:val="NoSpacing"/>
        <w:rPr>
          <w:rFonts w:ascii="Comic Sans MS" w:hAnsi="Comic Sans MS" w:cs="Comic Sans MS"/>
          <w:sz w:val="28"/>
          <w:szCs w:val="28"/>
        </w:rPr>
      </w:pPr>
      <w:r w:rsidRPr="00BC4902">
        <w:rPr>
          <w:rFonts w:ascii="Comic Sans MS" w:hAnsi="Comic Sans MS" w:cs="Comic Sans MS"/>
          <w:sz w:val="28"/>
          <w:szCs w:val="28"/>
        </w:rPr>
        <w:t>Babam, çocuk</w:t>
      </w:r>
      <w:r>
        <w:rPr>
          <w:rFonts w:ascii="Comic Sans MS" w:hAnsi="Comic Sans MS" w:cs="Comic Sans MS"/>
          <w:sz w:val="28"/>
          <w:szCs w:val="28"/>
        </w:rPr>
        <w:t>……….</w:t>
      </w:r>
      <w:r w:rsidRPr="00BC4902">
        <w:rPr>
          <w:rFonts w:ascii="Comic Sans MS" w:hAnsi="Comic Sans MS" w:cs="Comic Sans MS"/>
          <w:sz w:val="28"/>
          <w:szCs w:val="28"/>
        </w:rPr>
        <w:t>günlerini anlattı.</w:t>
      </w:r>
    </w:p>
    <w:p w:rsidR="00E44E44" w:rsidRDefault="00E44E44" w:rsidP="00BC4902">
      <w:pPr>
        <w:pStyle w:val="NoSpacing"/>
        <w:rPr>
          <w:rFonts w:ascii="Comic Sans MS" w:hAnsi="Comic Sans MS" w:cs="Comic Sans MS"/>
          <w:sz w:val="28"/>
          <w:szCs w:val="28"/>
        </w:rPr>
      </w:pPr>
      <w:r w:rsidRPr="00BC4902">
        <w:rPr>
          <w:rFonts w:ascii="Comic Sans MS" w:hAnsi="Comic Sans MS" w:cs="Comic Sans MS"/>
          <w:sz w:val="28"/>
          <w:szCs w:val="28"/>
        </w:rPr>
        <w:t>Yemekler tuz</w:t>
      </w:r>
      <w:r>
        <w:rPr>
          <w:rFonts w:ascii="Comic Sans MS" w:hAnsi="Comic Sans MS" w:cs="Comic Sans MS"/>
          <w:sz w:val="28"/>
          <w:szCs w:val="28"/>
        </w:rPr>
        <w:t>……….</w:t>
      </w:r>
      <w:r w:rsidRPr="00BC4902">
        <w:rPr>
          <w:rFonts w:ascii="Comic Sans MS" w:hAnsi="Comic Sans MS" w:cs="Comic Sans MS"/>
          <w:sz w:val="28"/>
          <w:szCs w:val="28"/>
        </w:rPr>
        <w:t>oldu.</w:t>
      </w:r>
      <w:r>
        <w:rPr>
          <w:rFonts w:ascii="Comic Sans MS" w:hAnsi="Comic Sans MS" w:cs="Comic Sans MS"/>
          <w:sz w:val="28"/>
          <w:szCs w:val="28"/>
        </w:rPr>
        <w:t xml:space="preserve"> </w:t>
      </w:r>
      <w:hyperlink r:id="rId7" w:history="1">
        <w:r w:rsidRPr="00C57D0C">
          <w:rPr>
            <w:rStyle w:val="Hyperlink"/>
            <w:rFonts w:ascii="Comic Sans MS" w:hAnsi="Comic Sans MS" w:cs="Comic Sans MS"/>
            <w:sz w:val="28"/>
            <w:szCs w:val="28"/>
          </w:rPr>
          <w:t>www.sorubak.com</w:t>
        </w:r>
      </w:hyperlink>
      <w:r>
        <w:rPr>
          <w:rFonts w:ascii="Comic Sans MS" w:hAnsi="Comic Sans MS" w:cs="Comic Sans MS"/>
          <w:sz w:val="28"/>
          <w:szCs w:val="28"/>
        </w:rPr>
        <w:t xml:space="preserve"> </w:t>
      </w:r>
    </w:p>
    <w:p w:rsidR="00E44E44" w:rsidRPr="001E6504" w:rsidRDefault="00E44E44" w:rsidP="00AE2C46">
      <w:pPr>
        <w:pStyle w:val="NoSpacing"/>
        <w:rPr>
          <w:rFonts w:ascii="Comic Sans MS" w:hAnsi="Comic Sans MS" w:cs="Comic Sans MS"/>
          <w:sz w:val="28"/>
          <w:szCs w:val="28"/>
        </w:rPr>
      </w:pPr>
      <w:r>
        <w:rPr>
          <w:rFonts w:ascii="Comic Sans MS" w:hAnsi="Comic Sans MS" w:cs="Comic Sans MS"/>
          <w:sz w:val="28"/>
          <w:szCs w:val="28"/>
        </w:rPr>
        <w:t>Kitap ………kitaplarla doldu.</w:t>
      </w:r>
    </w:p>
    <w:sectPr w:rsidR="00E44E44" w:rsidRPr="001E6504" w:rsidSect="00AE2C46">
      <w:headerReference w:type="default" r:id="rId8"/>
      <w:footerReference w:type="default" r:id="rId9"/>
      <w:pgSz w:w="11906" w:h="16838"/>
      <w:pgMar w:top="568" w:right="56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E44" w:rsidRDefault="00E44E44" w:rsidP="00240EB2">
      <w:pPr>
        <w:spacing w:after="0" w:line="240" w:lineRule="auto"/>
      </w:pPr>
      <w:r>
        <w:separator/>
      </w:r>
    </w:p>
  </w:endnote>
  <w:endnote w:type="continuationSeparator" w:id="1">
    <w:p w:rsidR="00E44E44" w:rsidRDefault="00E44E44" w:rsidP="00240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libri Light">
    <w:panose1 w:val="00000000000000000000"/>
    <w:charset w:val="A2"/>
    <w:family w:val="swiss"/>
    <w:notTrueType/>
    <w:pitch w:val="variable"/>
    <w:sig w:usb0="00000007" w:usb1="00000000" w:usb2="00000000" w:usb3="00000000" w:csb0="00000011"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E44" w:rsidRDefault="00E44E44">
    <w:pPr>
      <w:pStyle w:val="Foot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9" o:spid="_x0000_s2049" type="#_x0000_t75" style="position:absolute;margin-left:215.55pt;margin-top:-15.55pt;width:260.25pt;height:52.9pt;z-index:251660288;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E44" w:rsidRDefault="00E44E44" w:rsidP="00240EB2">
      <w:pPr>
        <w:spacing w:after="0" w:line="240" w:lineRule="auto"/>
      </w:pPr>
      <w:r>
        <w:separator/>
      </w:r>
    </w:p>
  </w:footnote>
  <w:footnote w:type="continuationSeparator" w:id="1">
    <w:p w:rsidR="00E44E44" w:rsidRDefault="00E44E44" w:rsidP="00240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E44" w:rsidRDefault="00E44E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523D"/>
    <w:multiLevelType w:val="hybridMultilevel"/>
    <w:tmpl w:val="20D292DA"/>
    <w:lvl w:ilvl="0" w:tplc="CE38CEFC">
      <w:start w:val="1"/>
      <w:numFmt w:val="upperRoman"/>
      <w:lvlText w:val="%1."/>
      <w:lvlJc w:val="left"/>
      <w:pPr>
        <w:ind w:left="1004" w:hanging="72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258E"/>
    <w:rsid w:val="00025242"/>
    <w:rsid w:val="0003165C"/>
    <w:rsid w:val="00070AF7"/>
    <w:rsid w:val="00073C2A"/>
    <w:rsid w:val="00094CA5"/>
    <w:rsid w:val="000A344A"/>
    <w:rsid w:val="00105FDD"/>
    <w:rsid w:val="00152C17"/>
    <w:rsid w:val="00172DDF"/>
    <w:rsid w:val="001775F5"/>
    <w:rsid w:val="001E6504"/>
    <w:rsid w:val="001F4170"/>
    <w:rsid w:val="00240EB2"/>
    <w:rsid w:val="002D77F9"/>
    <w:rsid w:val="002F2544"/>
    <w:rsid w:val="002F61D2"/>
    <w:rsid w:val="00336EA7"/>
    <w:rsid w:val="003560DE"/>
    <w:rsid w:val="0037063A"/>
    <w:rsid w:val="00377359"/>
    <w:rsid w:val="003833B7"/>
    <w:rsid w:val="00391EBA"/>
    <w:rsid w:val="003A67E1"/>
    <w:rsid w:val="003D3673"/>
    <w:rsid w:val="00414D36"/>
    <w:rsid w:val="0041560E"/>
    <w:rsid w:val="0046161C"/>
    <w:rsid w:val="00470D70"/>
    <w:rsid w:val="0048226B"/>
    <w:rsid w:val="004A14F7"/>
    <w:rsid w:val="004C2BD6"/>
    <w:rsid w:val="004C507E"/>
    <w:rsid w:val="004D5910"/>
    <w:rsid w:val="004E563F"/>
    <w:rsid w:val="005042D6"/>
    <w:rsid w:val="005375E9"/>
    <w:rsid w:val="005506DD"/>
    <w:rsid w:val="00572F31"/>
    <w:rsid w:val="00612516"/>
    <w:rsid w:val="00634355"/>
    <w:rsid w:val="00653174"/>
    <w:rsid w:val="00653439"/>
    <w:rsid w:val="00666CB7"/>
    <w:rsid w:val="006737C2"/>
    <w:rsid w:val="00680625"/>
    <w:rsid w:val="00681E77"/>
    <w:rsid w:val="006859BB"/>
    <w:rsid w:val="006C2138"/>
    <w:rsid w:val="006D5DA8"/>
    <w:rsid w:val="0070193A"/>
    <w:rsid w:val="0070246F"/>
    <w:rsid w:val="00720F14"/>
    <w:rsid w:val="00747FED"/>
    <w:rsid w:val="007517A6"/>
    <w:rsid w:val="007762C2"/>
    <w:rsid w:val="007A11CD"/>
    <w:rsid w:val="007B0E37"/>
    <w:rsid w:val="007D2105"/>
    <w:rsid w:val="007F4A12"/>
    <w:rsid w:val="00836C16"/>
    <w:rsid w:val="00883717"/>
    <w:rsid w:val="008C2271"/>
    <w:rsid w:val="008D0D83"/>
    <w:rsid w:val="008E2CF4"/>
    <w:rsid w:val="00974A8B"/>
    <w:rsid w:val="0098214F"/>
    <w:rsid w:val="009A1AFE"/>
    <w:rsid w:val="009A258E"/>
    <w:rsid w:val="009D13CD"/>
    <w:rsid w:val="009F7190"/>
    <w:rsid w:val="00A07257"/>
    <w:rsid w:val="00A779EA"/>
    <w:rsid w:val="00AB15F8"/>
    <w:rsid w:val="00AC7D0B"/>
    <w:rsid w:val="00AE2C46"/>
    <w:rsid w:val="00B45894"/>
    <w:rsid w:val="00B81A38"/>
    <w:rsid w:val="00B9695D"/>
    <w:rsid w:val="00BC14D1"/>
    <w:rsid w:val="00BC4902"/>
    <w:rsid w:val="00BD45EB"/>
    <w:rsid w:val="00C00085"/>
    <w:rsid w:val="00C57D0C"/>
    <w:rsid w:val="00C92FFA"/>
    <w:rsid w:val="00CA3A33"/>
    <w:rsid w:val="00CB4653"/>
    <w:rsid w:val="00CD49BF"/>
    <w:rsid w:val="00CE5A04"/>
    <w:rsid w:val="00D40562"/>
    <w:rsid w:val="00D842FC"/>
    <w:rsid w:val="00DB6111"/>
    <w:rsid w:val="00E402B9"/>
    <w:rsid w:val="00E44E44"/>
    <w:rsid w:val="00EA53CB"/>
    <w:rsid w:val="00EB1E7D"/>
    <w:rsid w:val="00EC48D2"/>
    <w:rsid w:val="00ED4DBC"/>
    <w:rsid w:val="00F009F0"/>
    <w:rsid w:val="00F63C5F"/>
    <w:rsid w:val="00F733B1"/>
    <w:rsid w:val="00F90EB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1C"/>
    <w:pPr>
      <w:spacing w:after="160" w:line="259" w:lineRule="auto"/>
    </w:pPr>
    <w:rPr>
      <w:rFonts w:cs="Calibri"/>
      <w:lang w:eastAsia="en-US"/>
    </w:rPr>
  </w:style>
  <w:style w:type="paragraph" w:styleId="Heading1">
    <w:name w:val="heading 1"/>
    <w:basedOn w:val="Normal"/>
    <w:next w:val="Normal"/>
    <w:link w:val="Heading1Char"/>
    <w:uiPriority w:val="99"/>
    <w:qFormat/>
    <w:rsid w:val="00BC4902"/>
    <w:pPr>
      <w:keepNext/>
      <w:keepLines/>
      <w:spacing w:before="240" w:after="0"/>
      <w:outlineLvl w:val="0"/>
    </w:pPr>
    <w:rPr>
      <w:rFonts w:ascii="Calibri Light" w:eastAsia="Times New Roman" w:hAnsi="Calibri Light" w:cs="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4902"/>
    <w:rPr>
      <w:rFonts w:ascii="Calibri Light" w:hAnsi="Calibri Light" w:cs="Calibri Light"/>
      <w:color w:val="2E74B5"/>
      <w:sz w:val="32"/>
      <w:szCs w:val="32"/>
    </w:rPr>
  </w:style>
  <w:style w:type="table" w:styleId="TableGrid">
    <w:name w:val="Table Grid"/>
    <w:basedOn w:val="TableNormal"/>
    <w:uiPriority w:val="99"/>
    <w:rsid w:val="009A258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A258E"/>
    <w:rPr>
      <w:rFonts w:cs="Calibri"/>
      <w:lang w:eastAsia="en-US"/>
    </w:rPr>
  </w:style>
  <w:style w:type="paragraph" w:styleId="Header">
    <w:name w:val="header"/>
    <w:basedOn w:val="Normal"/>
    <w:link w:val="HeaderChar"/>
    <w:uiPriority w:val="99"/>
    <w:rsid w:val="00240EB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40EB2"/>
  </w:style>
  <w:style w:type="paragraph" w:styleId="Footer">
    <w:name w:val="footer"/>
    <w:basedOn w:val="Normal"/>
    <w:link w:val="FooterChar"/>
    <w:uiPriority w:val="99"/>
    <w:rsid w:val="00240EB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40EB2"/>
  </w:style>
  <w:style w:type="paragraph" w:styleId="BalloonText">
    <w:name w:val="Balloon Text"/>
    <w:basedOn w:val="Normal"/>
    <w:link w:val="BalloonTextChar"/>
    <w:uiPriority w:val="99"/>
    <w:semiHidden/>
    <w:rsid w:val="00DB61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B6111"/>
    <w:rPr>
      <w:rFonts w:ascii="Segoe UI" w:hAnsi="Segoe UI" w:cs="Segoe UI"/>
      <w:sz w:val="18"/>
      <w:szCs w:val="18"/>
    </w:rPr>
  </w:style>
  <w:style w:type="character" w:styleId="Hyperlink">
    <w:name w:val="Hyperlink"/>
    <w:basedOn w:val="DefaultParagraphFont"/>
    <w:uiPriority w:val="99"/>
    <w:rsid w:val="0070193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2</Pages>
  <Words>509</Words>
  <Characters>2903</Characters>
  <Application>Microsoft Office Outlook</Application>
  <DocSecurity>0</DocSecurity>
  <Lines>0</Lines>
  <Paragraphs>0</Paragraphs>
  <ScaleCrop>false</ScaleCrop>
  <Company>Silentall Unattended Installer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PARS</dc:creator>
  <cp:keywords>sorubak.com</cp:keywords>
  <dc:description/>
  <cp:lastModifiedBy>edanur</cp:lastModifiedBy>
  <cp:revision>42</cp:revision>
  <cp:lastPrinted>2016-03-18T07:22:00Z</cp:lastPrinted>
  <dcterms:created xsi:type="dcterms:W3CDTF">2016-10-23T18:37:00Z</dcterms:created>
  <dcterms:modified xsi:type="dcterms:W3CDTF">2016-10-24T15:55:00Z</dcterms:modified>
</cp:coreProperties>
</file>