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E9" w:rsidRPr="00822849" w:rsidRDefault="00C043E9" w:rsidP="004B097D">
      <w:pPr>
        <w:shd w:val="clear" w:color="auto" w:fill="FFFFFF"/>
        <w:tabs>
          <w:tab w:val="left" w:pos="605"/>
        </w:tabs>
        <w:jc w:val="center"/>
        <w:rPr>
          <w:b/>
          <w:bCs/>
        </w:rPr>
      </w:pPr>
      <w:r w:rsidRPr="00822849">
        <w:rPr>
          <w:b/>
          <w:bCs/>
        </w:rPr>
        <w:t>2016-2017 EĞİTİM ÖĞRETİM YILI</w:t>
      </w:r>
    </w:p>
    <w:p w:rsidR="00C043E9" w:rsidRPr="00822849" w:rsidRDefault="00C043E9" w:rsidP="004B097D">
      <w:pPr>
        <w:jc w:val="center"/>
        <w:rPr>
          <w:b/>
          <w:bCs/>
        </w:rPr>
      </w:pPr>
      <w:r>
        <w:rPr>
          <w:b/>
          <w:bCs/>
        </w:rPr>
        <w:t>…</w:t>
      </w:r>
      <w:r w:rsidRPr="00822849">
        <w:rPr>
          <w:b/>
          <w:bCs/>
        </w:rPr>
        <w:t xml:space="preserve"> İLKOKULU 4. SINIFLAR TÜRKÇE DERSİ 1. DÖNEM 1.  SINAVI</w:t>
      </w:r>
    </w:p>
    <w:p w:rsidR="00C043E9" w:rsidRPr="00822849" w:rsidRDefault="00C043E9" w:rsidP="004B097D">
      <w:pPr>
        <w:jc w:val="center"/>
      </w:pPr>
    </w:p>
    <w:p w:rsidR="00C043E9" w:rsidRDefault="00C043E9" w:rsidP="004B097D">
      <w:pPr>
        <w:jc w:val="center"/>
        <w:rPr>
          <w:sz w:val="22"/>
          <w:szCs w:val="22"/>
        </w:rPr>
      </w:pPr>
      <w:r w:rsidRPr="00C8061B">
        <w:rPr>
          <w:sz w:val="22"/>
          <w:szCs w:val="22"/>
        </w:rPr>
        <w:t>ADI SOYADI: ……………………………………</w:t>
      </w:r>
      <w:r>
        <w:rPr>
          <w:sz w:val="22"/>
          <w:szCs w:val="22"/>
        </w:rPr>
        <w:t>…….</w:t>
      </w:r>
      <w:r w:rsidRPr="00C8061B">
        <w:rPr>
          <w:sz w:val="22"/>
          <w:szCs w:val="22"/>
        </w:rPr>
        <w:t xml:space="preserve">  Aldığı Not:</w:t>
      </w:r>
      <w:r>
        <w:rPr>
          <w:sz w:val="22"/>
          <w:szCs w:val="22"/>
        </w:rPr>
        <w:t>………….</w:t>
      </w:r>
    </w:p>
    <w:p w:rsidR="00C043E9" w:rsidRDefault="00C043E9" w:rsidP="004B097D">
      <w:pPr>
        <w:jc w:val="center"/>
        <w:rPr>
          <w:sz w:val="22"/>
          <w:szCs w:val="22"/>
        </w:rPr>
      </w:pPr>
    </w:p>
    <w:p w:rsidR="00C043E9" w:rsidRPr="00D84279" w:rsidRDefault="00C043E9" w:rsidP="004B097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DOKUZ KİŞİLİK KARDEŞLER ORDUSU</w:t>
      </w:r>
    </w:p>
    <w:p w:rsidR="00C043E9" w:rsidRPr="00D84279" w:rsidRDefault="00C043E9" w:rsidP="002B5D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…</w:t>
      </w:r>
      <w:r w:rsidRPr="00D84279">
        <w:rPr>
          <w:rFonts w:ascii="Times New Roman" w:hAnsi="Times New Roman" w:cs="Times New Roman"/>
          <w:sz w:val="24"/>
          <w:szCs w:val="24"/>
        </w:rPr>
        <w:t xml:space="preserve">Biz dokuz kardeşten oluşan bir orduyuz. Komutanımız ise kimi zaman annemiz, kimi zaman babamızdır. </w:t>
      </w:r>
    </w:p>
    <w:p w:rsidR="00C043E9" w:rsidRPr="00D84279" w:rsidRDefault="00C043E9" w:rsidP="004B097D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Üç katlı evimizde babamızın bizim için ayırdığı “çok özel” bir oda vardı. Bu odanın duvarları: Türkiye ve dünya haritaları, Atatürk’ün Gençliğe Hitabesi, İstiklal Marşımız ve Atatürk fotoğraflarıyla kaplıydı.</w:t>
      </w:r>
    </w:p>
    <w:p w:rsidR="00C043E9" w:rsidRPr="00D84279" w:rsidRDefault="00C043E9" w:rsidP="004B097D">
      <w:pPr>
        <w:pStyle w:val="NoSpacing"/>
        <w:ind w:firstLine="567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Eğitim ve öğretimimiz evde, o odada devam ediyordu. Babamız matematik,coğrafya olmak üzere bize ders çalıştırıyordu. Bir şey öğrenmenin zevkini o günlerde tattım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C043E9" w:rsidRDefault="00C043E9" w:rsidP="004B097D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043E9" w:rsidRPr="00941075" w:rsidRDefault="00C043E9" w:rsidP="004B097D">
      <w:pPr>
        <w:pStyle w:val="NoSpacing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41075">
        <w:rPr>
          <w:rFonts w:ascii="Times New Roman" w:hAnsi="Times New Roman" w:cs="Times New Roman"/>
          <w:b/>
          <w:bCs/>
          <w:sz w:val="24"/>
          <w:szCs w:val="24"/>
        </w:rPr>
        <w:t>Aşağıdaki 5 soruyu metne göre cevaplayınız.</w:t>
      </w:r>
    </w:p>
    <w:p w:rsidR="00C043E9" w:rsidRPr="00D84279" w:rsidRDefault="00C043E9" w:rsidP="004B09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</w:rPr>
        <w:t>ikâyedeki ordu kaç kişiliktir</w:t>
      </w:r>
      <w:r w:rsidRPr="00D8427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C043E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3E9" w:rsidRPr="00D84279" w:rsidRDefault="00C043E9" w:rsidP="004B09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Yazarın evi kaç katlıymış?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3E9" w:rsidRPr="00D84279" w:rsidRDefault="00C043E9" w:rsidP="004B09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Babaları onlara nerede ders çalıştırıyormuş?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3E9" w:rsidRPr="00D84279" w:rsidRDefault="00C043E9" w:rsidP="004B09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Babaları hangi derslere çalıştırıyormuş?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42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C043E9" w:rsidRPr="00D84279" w:rsidRDefault="00C043E9" w:rsidP="004B09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43E9" w:rsidRPr="004B097D" w:rsidRDefault="00C043E9" w:rsidP="004B097D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84279">
        <w:rPr>
          <w:rFonts w:ascii="Times New Roman" w:hAnsi="Times New Roman" w:cs="Times New Roman"/>
          <w:b/>
          <w:bCs/>
          <w:sz w:val="24"/>
          <w:szCs w:val="24"/>
        </w:rPr>
        <w:t>Ordunun komutanı kimmiş?</w:t>
      </w:r>
    </w:p>
    <w:p w:rsidR="00C043E9" w:rsidRDefault="00C043E9" w:rsidP="004B097D">
      <w:r w:rsidRPr="00D84279">
        <w:t>………………………………………………………………………………</w:t>
      </w:r>
    </w:p>
    <w:p w:rsidR="00C043E9" w:rsidRPr="004B097D" w:rsidRDefault="00C043E9" w:rsidP="004B097D"/>
    <w:p w:rsidR="00C043E9" w:rsidRPr="007E3DA9" w:rsidRDefault="00C043E9" w:rsidP="004B097D">
      <w:r>
        <w:rPr>
          <w:b/>
          <w:bCs/>
        </w:rPr>
        <w:t>6-</w:t>
      </w:r>
      <w:r w:rsidRPr="004B097D">
        <w:rPr>
          <w:b/>
          <w:bCs/>
        </w:rPr>
        <w:t>Aşağıdaki ifadelerden doğru olana ( D ), yanlış olana ( Y ) harfi koyunuz.</w:t>
      </w:r>
    </w:p>
    <w:p w:rsidR="00C043E9" w:rsidRDefault="00C043E9" w:rsidP="004B097D">
      <w:r w:rsidRPr="004B097D">
        <w:t>(   ) Alfabemizde 21 sesli harf vardır.</w:t>
      </w:r>
    </w:p>
    <w:p w:rsidR="00C043E9" w:rsidRPr="004B097D" w:rsidRDefault="00C043E9" w:rsidP="004B097D">
      <w:r w:rsidRPr="004B097D">
        <w:t>(   ) Türkçede her hecede yalnız bir sesli harf bulunur.</w:t>
      </w:r>
    </w:p>
    <w:p w:rsidR="00C043E9" w:rsidRPr="004B097D" w:rsidRDefault="00C043E9" w:rsidP="004B097D">
      <w:r w:rsidRPr="004B097D">
        <w:t>(   ) Tek heceli sözcüklerde büyük ünlü uyumu aranmaz.</w:t>
      </w:r>
    </w:p>
    <w:p w:rsidR="00C043E9" w:rsidRPr="004B097D" w:rsidRDefault="00C043E9" w:rsidP="004B097D">
      <w:r w:rsidRPr="004B097D">
        <w:t>(   )  a, ı, o ve u kalın ünlülerdir.</w:t>
      </w:r>
    </w:p>
    <w:p w:rsidR="00C043E9" w:rsidRPr="004B097D" w:rsidRDefault="00C043E9" w:rsidP="004B097D">
      <w:r w:rsidRPr="004B097D">
        <w:t>(   )  Yabancı dillerden dilimize geçmiş olan sözcükler de büyük ünlü uyumuna uyarlar.</w:t>
      </w:r>
    </w:p>
    <w:p w:rsidR="00C043E9" w:rsidRPr="004B097D" w:rsidRDefault="00C043E9" w:rsidP="004B097D"/>
    <w:p w:rsidR="00C043E9" w:rsidRPr="004B097D" w:rsidRDefault="00C043E9" w:rsidP="004B097D">
      <w:pPr>
        <w:rPr>
          <w:b/>
          <w:bCs/>
        </w:rPr>
      </w:pPr>
      <w:r>
        <w:rPr>
          <w:b/>
          <w:bCs/>
        </w:rPr>
        <w:t>7-</w:t>
      </w:r>
      <w:r w:rsidRPr="004B097D">
        <w:rPr>
          <w:b/>
          <w:bCs/>
        </w:rPr>
        <w:t>Aşağıdaki tabloda kelimelerdeki ünlü harfleri yazıp büyük ünlü uyum</w:t>
      </w:r>
      <w:r>
        <w:rPr>
          <w:b/>
          <w:bCs/>
        </w:rPr>
        <w:t>una uyup uymadığını gösterin.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691"/>
        <w:gridCol w:w="1286"/>
        <w:gridCol w:w="1312"/>
      </w:tblGrid>
      <w:tr w:rsidR="00C043E9" w:rsidRPr="004B097D">
        <w:tc>
          <w:tcPr>
            <w:tcW w:w="1384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  <w:r w:rsidRPr="004B097D">
              <w:rPr>
                <w:b/>
                <w:bCs/>
              </w:rPr>
              <w:t>Kelimeler</w:t>
            </w:r>
          </w:p>
        </w:tc>
        <w:tc>
          <w:tcPr>
            <w:tcW w:w="1691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  <w:r w:rsidRPr="004B097D">
              <w:rPr>
                <w:b/>
                <w:bCs/>
              </w:rPr>
              <w:t>Ünlü Harfler</w:t>
            </w:r>
          </w:p>
        </w:tc>
        <w:tc>
          <w:tcPr>
            <w:tcW w:w="1286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  <w:r w:rsidRPr="004B097D">
              <w:rPr>
                <w:b/>
                <w:bCs/>
              </w:rPr>
              <w:t>B.Ü.U.  Uyar</w:t>
            </w:r>
          </w:p>
        </w:tc>
        <w:tc>
          <w:tcPr>
            <w:tcW w:w="1312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  <w:r w:rsidRPr="004B097D">
              <w:rPr>
                <w:b/>
                <w:bCs/>
              </w:rPr>
              <w:t>B.Ü.U. Uymaz</w:t>
            </w:r>
          </w:p>
        </w:tc>
      </w:tr>
      <w:tr w:rsidR="00C043E9" w:rsidRPr="004B097D">
        <w:tc>
          <w:tcPr>
            <w:tcW w:w="1384" w:type="dxa"/>
          </w:tcPr>
          <w:p w:rsidR="00C043E9" w:rsidRPr="004B097D" w:rsidRDefault="00C043E9" w:rsidP="004B097D">
            <w:r w:rsidRPr="004B097D">
              <w:t>Özgür</w:t>
            </w:r>
          </w:p>
        </w:tc>
        <w:tc>
          <w:tcPr>
            <w:tcW w:w="1691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  <w:tc>
          <w:tcPr>
            <w:tcW w:w="1286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</w:tr>
      <w:tr w:rsidR="00C043E9" w:rsidRPr="004B097D">
        <w:tc>
          <w:tcPr>
            <w:tcW w:w="1384" w:type="dxa"/>
          </w:tcPr>
          <w:p w:rsidR="00C043E9" w:rsidRPr="004B097D" w:rsidRDefault="00C043E9" w:rsidP="004B097D">
            <w:r w:rsidRPr="004B097D">
              <w:t>Kanepe</w:t>
            </w:r>
          </w:p>
        </w:tc>
        <w:tc>
          <w:tcPr>
            <w:tcW w:w="1691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  <w:tc>
          <w:tcPr>
            <w:tcW w:w="1286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  <w:tc>
          <w:tcPr>
            <w:tcW w:w="1312" w:type="dxa"/>
          </w:tcPr>
          <w:p w:rsidR="00C043E9" w:rsidRPr="004B097D" w:rsidRDefault="00C043E9" w:rsidP="004B097D">
            <w:pPr>
              <w:rPr>
                <w:b/>
                <w:bCs/>
              </w:rPr>
            </w:pPr>
          </w:p>
        </w:tc>
      </w:tr>
    </w:tbl>
    <w:p w:rsidR="00C043E9" w:rsidRPr="006D54F9" w:rsidRDefault="00C043E9" w:rsidP="006D54F9">
      <w:pPr>
        <w:rPr>
          <w:b/>
          <w:bCs/>
        </w:rPr>
      </w:pPr>
    </w:p>
    <w:p w:rsidR="00C043E9" w:rsidRPr="006D54F9" w:rsidRDefault="00C043E9" w:rsidP="006D54F9">
      <w:pPr>
        <w:rPr>
          <w:b/>
          <w:bCs/>
        </w:rPr>
      </w:pPr>
      <w:r>
        <w:rPr>
          <w:b/>
          <w:bCs/>
        </w:rPr>
        <w:t>8</w:t>
      </w:r>
      <w:r w:rsidRPr="006D54F9">
        <w:rPr>
          <w:b/>
          <w:bCs/>
        </w:rPr>
        <w:t>- “yaş” kelimesini farklı anlamlarıyla(sest</w:t>
      </w:r>
      <w:r>
        <w:rPr>
          <w:b/>
          <w:bCs/>
        </w:rPr>
        <w:t>eş)  cümlede kullanınız.</w:t>
      </w:r>
    </w:p>
    <w:p w:rsidR="00C043E9" w:rsidRDefault="00C043E9" w:rsidP="006D54F9">
      <w:pPr>
        <w:rPr>
          <w:b/>
          <w:bCs/>
        </w:rPr>
      </w:pPr>
    </w:p>
    <w:p w:rsidR="00C043E9" w:rsidRDefault="00C043E9" w:rsidP="006D54F9">
      <w:pPr>
        <w:rPr>
          <w:b/>
          <w:bCs/>
        </w:rPr>
      </w:pPr>
      <w:r w:rsidRPr="006D54F9">
        <w:rPr>
          <w:b/>
          <w:bCs/>
        </w:rPr>
        <w:t>Yaş:………………………………………………………………….</w:t>
      </w:r>
    </w:p>
    <w:p w:rsidR="00C043E9" w:rsidRPr="006D54F9" w:rsidRDefault="00C043E9" w:rsidP="006D54F9">
      <w:pPr>
        <w:rPr>
          <w:b/>
          <w:bCs/>
        </w:rPr>
      </w:pPr>
      <w:r w:rsidRPr="006D54F9">
        <w:rPr>
          <w:b/>
          <w:bCs/>
        </w:rPr>
        <w:t>Yaş:………………………………………………………………….</w:t>
      </w:r>
    </w:p>
    <w:p w:rsidR="00C043E9" w:rsidRPr="006D54F9" w:rsidRDefault="00C043E9" w:rsidP="006D54F9">
      <w:pPr>
        <w:rPr>
          <w:b/>
          <w:bCs/>
        </w:rPr>
      </w:pPr>
    </w:p>
    <w:p w:rsidR="00C043E9" w:rsidRPr="006D54F9" w:rsidRDefault="00C043E9" w:rsidP="006D54F9">
      <w:pPr>
        <w:rPr>
          <w:b/>
          <w:bCs/>
        </w:rPr>
      </w:pPr>
      <w:r>
        <w:rPr>
          <w:b/>
          <w:bCs/>
        </w:rPr>
        <w:t>9-</w:t>
      </w:r>
      <w:r w:rsidRPr="006D54F9">
        <w:rPr>
          <w:b/>
          <w:bCs/>
        </w:rPr>
        <w:t>Karışık verilen kelimeleri düzenleyerek anlamlı ve kurallı cümle oluşturalım.</w:t>
      </w:r>
    </w:p>
    <w:p w:rsidR="00C043E9" w:rsidRPr="006D54F9" w:rsidRDefault="00C043E9" w:rsidP="006D54F9">
      <w:pPr>
        <w:rPr>
          <w:b/>
          <w:bCs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2.25pt;margin-top:2.45pt;width:38.7pt;height:27pt;z-index:251654656;visibility:visible">
            <v:textbox>
              <w:txbxContent>
                <w:p w:rsidR="00C043E9" w:rsidRDefault="00C043E9" w:rsidP="006D54F9">
                  <w:r>
                    <w:t>spor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7" o:spid="_x0000_s1027" type="#_x0000_t176" style="position:absolute;margin-left:46.5pt;margin-top:2.45pt;width:49.5pt;height:27pt;z-index:251655680;visibility:visible">
            <v:textbox>
              <w:txbxContent>
                <w:p w:rsidR="00C043E9" w:rsidRDefault="00C043E9" w:rsidP="006D54F9">
                  <w:r>
                    <w:t>için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8" o:spid="_x0000_s1028" type="#_x0000_t176" style="position:absolute;margin-left:114pt;margin-top:.65pt;width:79.5pt;height:22.75pt;z-index:251657728;visibility:visible">
            <v:textbox>
              <w:txbxContent>
                <w:p w:rsidR="00C043E9" w:rsidRDefault="00C043E9" w:rsidP="006D54F9">
                  <w:r>
                    <w:t>sağlıklı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6" o:spid="_x0000_s1029" type="#_x0000_t176" style="position:absolute;margin-left:209.25pt;margin-top:2.45pt;width:89.25pt;height:27pt;z-index:251658752;visibility:visible">
            <v:textbox>
              <w:txbxContent>
                <w:p w:rsidR="00C043E9" w:rsidRDefault="00C043E9" w:rsidP="006D54F9">
                  <w:r>
                    <w:t>yapmalıyız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5" o:spid="_x0000_s1030" type="#_x0000_t176" style="position:absolute;margin-left:327pt;margin-top:2.7pt;width:54.95pt;height:20.95pt;z-index:251656704;visibility:visible">
            <v:textbox>
              <w:txbxContent>
                <w:p w:rsidR="00C043E9" w:rsidRDefault="00C043E9" w:rsidP="006D54F9">
                  <w:r>
                    <w:t>kalmak</w:t>
                  </w:r>
                </w:p>
              </w:txbxContent>
            </v:textbox>
          </v:shape>
        </w:pict>
      </w:r>
    </w:p>
    <w:p w:rsidR="00C043E9" w:rsidRPr="006D54F9" w:rsidRDefault="00C043E9" w:rsidP="006D54F9">
      <w:pPr>
        <w:rPr>
          <w:b/>
          <w:bCs/>
        </w:rPr>
      </w:pPr>
    </w:p>
    <w:p w:rsidR="00C043E9" w:rsidRDefault="00C043E9" w:rsidP="006D54F9">
      <w:pPr>
        <w:rPr>
          <w:b/>
          <w:bCs/>
        </w:rPr>
      </w:pPr>
    </w:p>
    <w:p w:rsidR="00C043E9" w:rsidRPr="006D54F9" w:rsidRDefault="00C043E9" w:rsidP="006D54F9">
      <w:pPr>
        <w:rPr>
          <w:b/>
          <w:bCs/>
        </w:rPr>
      </w:pPr>
      <w:r w:rsidRPr="006D54F9">
        <w:rPr>
          <w:b/>
          <w:bCs/>
        </w:rPr>
        <w:t>…………………………………………………………………………………………………………….</w:t>
      </w:r>
    </w:p>
    <w:p w:rsidR="00C043E9" w:rsidRPr="006D54F9" w:rsidRDefault="00C043E9" w:rsidP="006D54F9">
      <w:pPr>
        <w:rPr>
          <w:b/>
          <w:bCs/>
        </w:rPr>
      </w:pPr>
    </w:p>
    <w:p w:rsidR="00C043E9" w:rsidRPr="00822849" w:rsidRDefault="00C043E9" w:rsidP="004B097D">
      <w:pPr>
        <w:rPr>
          <w:b/>
          <w:bCs/>
        </w:rPr>
      </w:pPr>
      <w:r w:rsidRPr="00822849">
        <w:rPr>
          <w:b/>
          <w:bCs/>
        </w:rPr>
        <w:t xml:space="preserve">10- Alfabemizde kaç tane ünlü kaç tane ünsüz harf vardır? </w:t>
      </w:r>
    </w:p>
    <w:p w:rsidR="00C043E9" w:rsidRPr="004B097D" w:rsidRDefault="00C043E9" w:rsidP="004B097D">
      <w:r w:rsidRPr="004B097D">
        <w:t xml:space="preserve">A) </w:t>
      </w:r>
      <w:r>
        <w:t>7 ünlü 22 ünsüz</w:t>
      </w:r>
      <w:r>
        <w:tab/>
      </w:r>
      <w:r w:rsidRPr="004B097D">
        <w:t xml:space="preserve">B) 8 ünlü 21 ünsüzC) </w:t>
      </w:r>
      <w:r>
        <w:t>8 ünlü 22 ünsüz</w:t>
      </w:r>
      <w:r>
        <w:tab/>
      </w:r>
      <w:r w:rsidRPr="004B097D">
        <w:t>D) 7 ünlü 21 ünsüz</w:t>
      </w:r>
      <w:r>
        <w:t xml:space="preserve"> </w:t>
      </w:r>
      <w:hyperlink r:id="rId5" w:history="1">
        <w:r w:rsidRPr="000B666E">
          <w:rPr>
            <w:rStyle w:val="Hyperlink"/>
          </w:rPr>
          <w:t>www.sorubak.com</w:t>
        </w:r>
      </w:hyperlink>
      <w:r>
        <w:t xml:space="preserve"> </w:t>
      </w:r>
    </w:p>
    <w:p w:rsidR="00C043E9" w:rsidRPr="004B097D" w:rsidRDefault="00C043E9" w:rsidP="004B097D"/>
    <w:p w:rsidR="00C043E9" w:rsidRPr="004B097D" w:rsidRDefault="00C043E9" w:rsidP="004B097D">
      <w:r w:rsidRPr="004B097D">
        <w:rPr>
          <w:b/>
          <w:bCs/>
        </w:rPr>
        <w:t>1</w:t>
      </w:r>
      <w:r>
        <w:rPr>
          <w:b/>
          <w:bCs/>
        </w:rPr>
        <w:t>1</w:t>
      </w:r>
      <w:r w:rsidRPr="004B097D">
        <w:rPr>
          <w:b/>
          <w:bCs/>
        </w:rPr>
        <w:t xml:space="preserve">- </w:t>
      </w:r>
      <w:r w:rsidRPr="00D75C0E">
        <w:rPr>
          <w:b/>
          <w:bCs/>
        </w:rPr>
        <w:t>“Makineye tabakları (  )çatalları(  ) bardakları ve kaşıkları yerleştirdin mi( ) ” cümlesinde (  )   yerine hangi noktalama işaretleri gelmelidir</w:t>
      </w:r>
      <w:r w:rsidRPr="004B097D">
        <w:t xml:space="preserve">? </w:t>
      </w:r>
    </w:p>
    <w:p w:rsidR="00C043E9" w:rsidRPr="004B097D" w:rsidRDefault="00C043E9" w:rsidP="004B097D">
      <w:r w:rsidRPr="004B097D">
        <w:t xml:space="preserve"> A) (?) (:) (?)</w:t>
      </w:r>
      <w:r w:rsidRPr="004B097D">
        <w:tab/>
        <w:t xml:space="preserve">                 B)  (,) (.) (?)                         C) (.) (;) (?)</w:t>
      </w:r>
      <w:r w:rsidRPr="004B097D">
        <w:tab/>
      </w:r>
      <w:r w:rsidRPr="004B097D">
        <w:tab/>
        <w:t xml:space="preserve">  D)  (,) (,) (?)</w:t>
      </w:r>
    </w:p>
    <w:p w:rsidR="00C043E9" w:rsidRPr="004B097D" w:rsidRDefault="00C043E9" w:rsidP="004B097D"/>
    <w:p w:rsidR="00C043E9" w:rsidRPr="004B097D" w:rsidRDefault="00C043E9" w:rsidP="004B097D">
      <w:pPr>
        <w:rPr>
          <w:b/>
          <w:bCs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31" type="#_x0000_t62" style="position:absolute;margin-left:103.5pt;margin-top:4.35pt;width:324pt;height:38.25pt;z-index:251653632;visibility:visible;mso-position-horizontal-relative:margin" adj="-1112,6593" strokecolor="#70ad47" strokeweight="1pt">
            <v:stroke dashstyle="dash"/>
            <v:shadow color="#868686"/>
            <v:textbox>
              <w:txbxContent>
                <w:p w:rsidR="00C043E9" w:rsidRPr="004E7418" w:rsidRDefault="00C043E9" w:rsidP="004B097D">
                  <w:pPr>
                    <w:rPr>
                      <w:b/>
                      <w:bCs/>
                    </w:rPr>
                  </w:pPr>
                  <w:r w:rsidRPr="004E7418">
                    <w:rPr>
                      <w:b/>
                      <w:bCs/>
                    </w:rPr>
                    <w:t xml:space="preserve">Annesinin yeni aldığı elbiseyi giyen Nisa’nın </w:t>
                  </w:r>
                  <w:r w:rsidRPr="004E7418">
                    <w:rPr>
                      <w:b/>
                      <w:bCs/>
                      <w:u w:val="single"/>
                    </w:rPr>
                    <w:t>etekleri zil çalıyordu.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s1032" type="#_x0000_t75" style="position:absolute;margin-left:47.25pt;margin-top:4.2pt;width:50.25pt;height:50.25pt;z-index:251652608;visibility:visible">
            <v:imagedata r:id="rId6" o:title=""/>
          </v:shape>
        </w:pict>
      </w:r>
      <w:r w:rsidRPr="004B097D">
        <w:rPr>
          <w:b/>
          <w:bCs/>
        </w:rPr>
        <w:t>1</w:t>
      </w:r>
      <w:r>
        <w:rPr>
          <w:b/>
          <w:bCs/>
        </w:rPr>
        <w:t>2</w:t>
      </w:r>
      <w:r w:rsidRPr="004B097D">
        <w:rPr>
          <w:b/>
          <w:bCs/>
        </w:rPr>
        <w:t xml:space="preserve">- </w:t>
      </w:r>
    </w:p>
    <w:p w:rsidR="00C043E9" w:rsidRPr="004B097D" w:rsidRDefault="00C043E9" w:rsidP="004B097D"/>
    <w:p w:rsidR="00C043E9" w:rsidRPr="004B097D" w:rsidRDefault="00C043E9" w:rsidP="004B097D"/>
    <w:p w:rsidR="00C043E9" w:rsidRPr="004B097D" w:rsidRDefault="00C043E9" w:rsidP="004B097D"/>
    <w:p w:rsidR="00C043E9" w:rsidRPr="004B097D" w:rsidRDefault="00C043E9" w:rsidP="004B097D">
      <w:r w:rsidRPr="004B097D">
        <w:t xml:space="preserve">     Y</w:t>
      </w:r>
      <w:r w:rsidRPr="00822849">
        <w:rPr>
          <w:b/>
          <w:bCs/>
        </w:rPr>
        <w:t>ukarıdaki cümlede altı çizili deyimin anlamı aşağıdakilerden hangisidir</w:t>
      </w:r>
      <w:r w:rsidRPr="004B097D">
        <w:t xml:space="preserve">? </w:t>
      </w:r>
    </w:p>
    <w:p w:rsidR="00C043E9" w:rsidRPr="004B097D" w:rsidRDefault="00C043E9" w:rsidP="004B097D">
      <w:r w:rsidRPr="004B097D">
        <w:t xml:space="preserve">A)çok endişelenmek               B)çok sevinmek             C)çok üzülmek            D)çok korkmak  </w:t>
      </w:r>
    </w:p>
    <w:p w:rsidR="00C043E9" w:rsidRPr="00822849" w:rsidRDefault="00C043E9" w:rsidP="004B097D">
      <w:pPr>
        <w:rPr>
          <w:b/>
          <w:bCs/>
        </w:rPr>
      </w:pPr>
    </w:p>
    <w:p w:rsidR="00C043E9" w:rsidRPr="00822849" w:rsidRDefault="00C043E9" w:rsidP="004B097D">
      <w:pPr>
        <w:rPr>
          <w:b/>
          <w:bCs/>
        </w:rPr>
      </w:pPr>
      <w:r w:rsidRPr="00822849">
        <w:rPr>
          <w:b/>
          <w:bCs/>
        </w:rPr>
        <w:t>13- Aşağıdakilerden hangisi alfabetik sıraya göre sonuncu olur?</w:t>
      </w:r>
    </w:p>
    <w:p w:rsidR="00C043E9" w:rsidRPr="004B097D" w:rsidRDefault="00C043E9" w:rsidP="004B097D">
      <w:r w:rsidRPr="004B097D">
        <w:t>A) hamur                                 B) balık                           C) simit                        D)masa</w:t>
      </w:r>
    </w:p>
    <w:p w:rsidR="00C043E9" w:rsidRDefault="00C043E9" w:rsidP="004B097D"/>
    <w:p w:rsidR="00C043E9" w:rsidRPr="004B097D" w:rsidRDefault="00C043E9" w:rsidP="004B097D">
      <w:r>
        <w:rPr>
          <w:b/>
          <w:bCs/>
        </w:rPr>
        <w:t>14</w:t>
      </w:r>
      <w:r w:rsidRPr="004B097D">
        <w:rPr>
          <w:b/>
          <w:bCs/>
        </w:rPr>
        <w:t xml:space="preserve">. </w:t>
      </w:r>
      <w:r w:rsidRPr="007455AC">
        <w:rPr>
          <w:b/>
          <w:bCs/>
        </w:rPr>
        <w:t>“Bugün yoğun yağış nedeniyle okullar tatil oldu.” diyen biri grafiğe göre hangi gün okula gidememiştir</w:t>
      </w:r>
      <w:r w:rsidRPr="004B097D">
        <w:t xml:space="preserve">? </w:t>
      </w:r>
    </w:p>
    <w:p w:rsidR="00C043E9" w:rsidRPr="004B097D" w:rsidRDefault="00C043E9" w:rsidP="004B097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2"/>
        <w:gridCol w:w="2049"/>
        <w:gridCol w:w="2140"/>
        <w:gridCol w:w="2138"/>
        <w:gridCol w:w="2133"/>
      </w:tblGrid>
      <w:tr w:rsidR="00C043E9" w:rsidRPr="004B097D">
        <w:trPr>
          <w:trHeight w:val="739"/>
        </w:trPr>
        <w:tc>
          <w:tcPr>
            <w:tcW w:w="2235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2" o:spid="_x0000_s1033" type="#_x0000_t75" style="position:absolute;margin-left:-15.65pt;margin-top:1.45pt;width:41.25pt;height:37.2pt;z-index:251650560;visibility:visible">
                  <v:imagedata r:id="rId7" o:title=""/>
                  <w10:wrap type="square"/>
                </v:shape>
              </w:pict>
            </w:r>
          </w:p>
        </w:tc>
        <w:tc>
          <w:tcPr>
            <w:tcW w:w="2063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4" o:spid="_x0000_s1034" type="#_x0000_t75" style="position:absolute;margin-left:-35pt;margin-top:4.05pt;width:44.25pt;height:39.95pt;z-index:251651584;visibility:visible;mso-position-horizontal-relative:text;mso-position-vertical-relative:text">
                  <v:imagedata r:id="rId7" o:title=""/>
                  <w10:wrap type="square"/>
                </v:shape>
              </w:pic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noProof/>
                <w:sz w:val="22"/>
                <w:szCs w:val="22"/>
              </w:rPr>
              <w:pict>
                <v:shape id="Resim 8" o:spid="_x0000_i1025" type="#_x0000_t75" alt="karlı hava durumu ile ilgili görsel sonucu" style="width:50.25pt;height:50.25pt;visibility:visible">
                  <v:imagedata r:id="rId8" o:title=""/>
                </v:shape>
              </w:pic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noProof/>
                <w:sz w:val="22"/>
                <w:szCs w:val="22"/>
              </w:rPr>
              <w:pict>
                <v:shape id="Resim 6" o:spid="_x0000_i1026" type="#_x0000_t75" style="width:39.75pt;height:45.75pt;visibility:visible">
                  <v:imagedata r:id="rId9" o:title=""/>
                </v:shape>
              </w:pic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noProof/>
                <w:sz w:val="22"/>
                <w:szCs w:val="22"/>
              </w:rPr>
              <w:pict>
                <v:shape id="Resim 5" o:spid="_x0000_i1027" type="#_x0000_t75" style="width:37.5pt;height:43.5pt;visibility:visible">
                  <v:imagedata r:id="rId9" o:title=""/>
                </v:shape>
              </w:pict>
            </w:r>
          </w:p>
        </w:tc>
      </w:tr>
      <w:tr w:rsidR="00C043E9" w:rsidRPr="004B097D">
        <w:trPr>
          <w:trHeight w:val="133"/>
        </w:trPr>
        <w:tc>
          <w:tcPr>
            <w:tcW w:w="2235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sz w:val="22"/>
                <w:szCs w:val="22"/>
              </w:rPr>
              <w:t>PAZARTESİ</w:t>
            </w:r>
          </w:p>
        </w:tc>
        <w:tc>
          <w:tcPr>
            <w:tcW w:w="2063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sz w:val="22"/>
                <w:szCs w:val="22"/>
              </w:rPr>
              <w:t>SALI</w: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sz w:val="22"/>
                <w:szCs w:val="22"/>
              </w:rPr>
              <w:t>ÇARŞAMBA</w: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sz w:val="22"/>
                <w:szCs w:val="22"/>
              </w:rPr>
              <w:t>PERŞEMBE</w:t>
            </w:r>
          </w:p>
        </w:tc>
        <w:tc>
          <w:tcPr>
            <w:tcW w:w="2150" w:type="dxa"/>
            <w:vAlign w:val="center"/>
          </w:tcPr>
          <w:p w:rsidR="00C043E9" w:rsidRPr="00B0107F" w:rsidRDefault="00C043E9" w:rsidP="004B097D">
            <w:pPr>
              <w:rPr>
                <w:sz w:val="22"/>
                <w:szCs w:val="22"/>
              </w:rPr>
            </w:pPr>
            <w:r w:rsidRPr="00B0107F">
              <w:rPr>
                <w:sz w:val="22"/>
                <w:szCs w:val="22"/>
              </w:rPr>
              <w:t>CUMA</w:t>
            </w:r>
          </w:p>
        </w:tc>
      </w:tr>
    </w:tbl>
    <w:p w:rsidR="00C043E9" w:rsidRPr="004B097D" w:rsidRDefault="00C043E9" w:rsidP="004B097D"/>
    <w:p w:rsidR="00C043E9" w:rsidRPr="00CD40FA" w:rsidRDefault="00C043E9" w:rsidP="00CD40FA">
      <w:r w:rsidRPr="004B097D">
        <w:t xml:space="preserve"> A) pazartesi</w:t>
      </w:r>
      <w:r w:rsidRPr="004B097D">
        <w:tab/>
      </w:r>
      <w:r w:rsidRPr="004B097D">
        <w:tab/>
        <w:t>B) Salı</w:t>
      </w:r>
      <w:r w:rsidRPr="004B097D">
        <w:tab/>
      </w:r>
      <w:r w:rsidRPr="004B097D">
        <w:tab/>
        <w:t>C) Çarşamba</w:t>
      </w:r>
      <w:r w:rsidRPr="004B097D">
        <w:tab/>
        <w:t xml:space="preserve">           D) Perşembe</w:t>
      </w:r>
    </w:p>
    <w:p w:rsidR="00C043E9" w:rsidRPr="00CD40FA" w:rsidRDefault="00C043E9" w:rsidP="00CD40FA">
      <w:pPr>
        <w:rPr>
          <w:b/>
          <w:bCs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2" o:spid="_x0000_s1035" type="#_x0000_t61" style="position:absolute;margin-left:178.2pt;margin-top:23.75pt;width:89.4pt;height:26.4pt;z-index:251660800;visibility:visible;v-text-anchor:middle" adj="-880,32646" strokeweight="2pt">
            <v:textbox>
              <w:txbxContent>
                <w:p w:rsidR="00C043E9" w:rsidRPr="001F00A9" w:rsidRDefault="00C043E9" w:rsidP="00CD40FA">
                  <w:pPr>
                    <w:jc w:val="center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 w:rsidRPr="001F00A9">
                    <w:rPr>
                      <w:rFonts w:ascii="Century Gothic" w:hAnsi="Century Gothic" w:cs="Century Gothic"/>
                      <w:sz w:val="32"/>
                      <w:szCs w:val="32"/>
                    </w:rPr>
                    <w:t>kavram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Dikdörtgen 3" o:spid="_x0000_s1036" type="#_x0000_t61" style="position:absolute;margin-left:31.2pt;margin-top:19.55pt;width:66pt;height:30.6pt;z-index:251661824;visibility:visible;v-text-anchor:middle" adj="23778,31924" strokeweight="2pt">
            <v:textbox>
              <w:txbxContent>
                <w:p w:rsidR="00C043E9" w:rsidRPr="00B8140A" w:rsidRDefault="00C043E9" w:rsidP="00CD40FA">
                  <w:pPr>
                    <w:jc w:val="center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 w:rsidRPr="00B8140A">
                    <w:rPr>
                      <w:rFonts w:ascii="Century Gothic" w:hAnsi="Century Gothic" w:cs="Century Gothic"/>
                      <w:sz w:val="32"/>
                      <w:szCs w:val="32"/>
                    </w:rPr>
                    <w:t>kura</w:t>
                  </w:r>
                </w:p>
              </w:txbxContent>
            </v:textbox>
          </v:shape>
        </w:pict>
      </w:r>
    </w:p>
    <w:p w:rsidR="00C043E9" w:rsidRPr="00CD40FA" w:rsidRDefault="00C043E9" w:rsidP="00CD40FA">
      <w:pPr>
        <w:rPr>
          <w:b/>
          <w:bCs/>
        </w:rPr>
      </w:pPr>
      <w:r>
        <w:rPr>
          <w:noProof/>
        </w:rPr>
        <w:pict>
          <v:shape id="Resim 36" o:spid="_x0000_s1037" type="#_x0000_t75" style="position:absolute;margin-left:93.25pt;margin-top:21.25pt;width:90pt;height:82.5pt;z-index:251659776;visibility:visible" wrapcoords="4500 196 3060 589 1620 2160 1620 3338 2160 6480 1080 8640 720 12764 0 14727 -180 19440 360 20618 4320 21404 10440 21404 19800 21404 21420 20618 20160 19047 21600 15316 21240 14727 19620 12764 20160 7265 19800 982 17280 589 5580 196 4500 196">
            <v:imagedata r:id="rId10" o:title=""/>
            <w10:wrap type="through"/>
          </v:shape>
        </w:pict>
      </w:r>
    </w:p>
    <w:p w:rsidR="00C043E9" w:rsidRPr="00CD40FA" w:rsidRDefault="00C043E9" w:rsidP="00CD40FA">
      <w:pPr>
        <w:rPr>
          <w:b/>
          <w:bCs/>
        </w:rPr>
      </w:pPr>
    </w:p>
    <w:p w:rsidR="00C043E9" w:rsidRPr="00CD40FA" w:rsidRDefault="00C043E9" w:rsidP="00CD40FA">
      <w:pPr>
        <w:rPr>
          <w:b/>
          <w:bCs/>
        </w:rPr>
      </w:pPr>
    </w:p>
    <w:p w:rsidR="00C043E9" w:rsidRPr="00CD40FA" w:rsidRDefault="00C043E9" w:rsidP="00CD40FA">
      <w:pPr>
        <w:rPr>
          <w:b/>
          <w:bCs/>
        </w:rPr>
      </w:pPr>
      <w:r>
        <w:rPr>
          <w:noProof/>
        </w:rPr>
        <w:pict>
          <v:shape id="Konuşma Balonu: Dikdörtgen 4" o:spid="_x0000_s1038" type="#_x0000_t61" style="position:absolute;margin-left:183pt;margin-top:21pt;width:88.2pt;height:28.8pt;z-index:251662848;visibility:visible;v-text-anchor:middle" adj="-1001,-10399" strokecolor="#f79646" strokeweight="2pt">
            <v:textbox>
              <w:txbxContent>
                <w:p w:rsidR="00C043E9" w:rsidRPr="001F00A9" w:rsidRDefault="00C043E9" w:rsidP="00CD40FA">
                  <w:pPr>
                    <w:jc w:val="center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 w:rsidRPr="001F00A9">
                    <w:rPr>
                      <w:rFonts w:ascii="Century Gothic" w:hAnsi="Century Gothic" w:cs="Century Gothic"/>
                      <w:sz w:val="32"/>
                      <w:szCs w:val="32"/>
                    </w:rPr>
                    <w:t>kuşak</w:t>
                  </w:r>
                </w:p>
              </w:txbxContent>
            </v:textbox>
          </v:shape>
        </w:pict>
      </w:r>
      <w:r>
        <w:rPr>
          <w:noProof/>
        </w:rPr>
        <w:pict>
          <v:shape id="Konuşma Balonu: Dikdörtgen 5" o:spid="_x0000_s1039" type="#_x0000_t61" style="position:absolute;margin-left:33.6pt;margin-top:15.75pt;width:48.6pt;height:31.8pt;z-index:251663872;visibility:visible;v-text-anchor:middle" adj="23384,-9119" strokecolor="#f79646" strokeweight="2pt">
            <v:textbox>
              <w:txbxContent>
                <w:p w:rsidR="00C043E9" w:rsidRPr="001F00A9" w:rsidRDefault="00C043E9" w:rsidP="00CD40FA">
                  <w:pPr>
                    <w:jc w:val="center"/>
                    <w:rPr>
                      <w:rFonts w:ascii="Century Gothic" w:hAnsi="Century Gothic" w:cs="Century Gothic"/>
                      <w:sz w:val="32"/>
                      <w:szCs w:val="32"/>
                    </w:rPr>
                  </w:pPr>
                  <w:r w:rsidRPr="001F00A9">
                    <w:rPr>
                      <w:rFonts w:ascii="Century Gothic" w:hAnsi="Century Gothic" w:cs="Century Gothic"/>
                      <w:sz w:val="32"/>
                      <w:szCs w:val="32"/>
                    </w:rPr>
                    <w:t>kur</w:t>
                  </w:r>
                </w:p>
              </w:txbxContent>
            </v:textbox>
          </v:shape>
        </w:pict>
      </w:r>
    </w:p>
    <w:p w:rsidR="00C043E9" w:rsidRPr="00CD40FA" w:rsidRDefault="00C043E9" w:rsidP="00CD40FA">
      <w:pPr>
        <w:rPr>
          <w:b/>
          <w:bCs/>
        </w:rPr>
      </w:pPr>
    </w:p>
    <w:p w:rsidR="00C043E9" w:rsidRPr="00CD40FA" w:rsidRDefault="00C043E9" w:rsidP="00CD40FA">
      <w:pPr>
        <w:rPr>
          <w:b/>
          <w:bCs/>
        </w:rPr>
      </w:pPr>
    </w:p>
    <w:p w:rsidR="00C043E9" w:rsidRDefault="00C043E9" w:rsidP="002B5D92">
      <w:pPr>
        <w:rPr>
          <w:b/>
          <w:bCs/>
        </w:rPr>
      </w:pPr>
    </w:p>
    <w:p w:rsidR="00C043E9" w:rsidRDefault="00C043E9" w:rsidP="002B5D92">
      <w:pPr>
        <w:rPr>
          <w:b/>
          <w:bCs/>
        </w:rPr>
      </w:pPr>
    </w:p>
    <w:p w:rsidR="00C043E9" w:rsidRPr="00CD40FA" w:rsidRDefault="00C043E9" w:rsidP="002B5D92">
      <w:pPr>
        <w:ind w:left="142"/>
        <w:rPr>
          <w:b/>
          <w:bCs/>
        </w:rPr>
      </w:pPr>
      <w:r>
        <w:rPr>
          <w:b/>
          <w:bCs/>
        </w:rPr>
        <w:t>15-</w:t>
      </w:r>
      <w:r w:rsidRPr="00CD40FA">
        <w:rPr>
          <w:b/>
          <w:bCs/>
        </w:rPr>
        <w:t>Alican ve arkadaşları önlerindeki kağıtlara birer kelime yazıyorlar. Yazdıkları kelimeleri sözlük sıralamasına koyduklarında baştan üçüncü kelime ne olur?</w:t>
      </w:r>
    </w:p>
    <w:p w:rsidR="00C043E9" w:rsidRPr="00822849" w:rsidRDefault="00C043E9" w:rsidP="00822849">
      <w:pPr>
        <w:ind w:left="710"/>
      </w:pPr>
      <w:r>
        <w:t xml:space="preserve">A. </w:t>
      </w:r>
      <w:r w:rsidRPr="00822849">
        <w:t>kavram                 B. Kuşak C.  kur                         D. kura</w:t>
      </w:r>
    </w:p>
    <w:p w:rsidR="00C043E9" w:rsidRPr="00822849" w:rsidRDefault="00C043E9" w:rsidP="00BA6DB0"/>
    <w:p w:rsidR="00C043E9" w:rsidRPr="00BA6DB0" w:rsidRDefault="00C043E9" w:rsidP="007E3DA9">
      <w:pPr>
        <w:ind w:left="142"/>
        <w:rPr>
          <w:b/>
          <w:bCs/>
        </w:rPr>
      </w:pPr>
      <w:r>
        <w:rPr>
          <w:b/>
          <w:bCs/>
        </w:rPr>
        <w:t>16-</w:t>
      </w:r>
      <w:r w:rsidRPr="00BA6DB0">
        <w:rPr>
          <w:b/>
          <w:bCs/>
        </w:rPr>
        <w:t>Aşağıdaki kelimelerden hangisi büyük ünlü uyumu kuralına uymaz?</w:t>
      </w:r>
    </w:p>
    <w:p w:rsidR="00C043E9" w:rsidRPr="00BA6DB0" w:rsidRDefault="00C043E9" w:rsidP="002B5D92">
      <w:pPr>
        <w:numPr>
          <w:ilvl w:val="0"/>
          <w:numId w:val="5"/>
        </w:numPr>
      </w:pPr>
      <w:r w:rsidRPr="00BA6DB0">
        <w:t>sümbül</w:t>
      </w:r>
      <w:r>
        <w:t xml:space="preserve">                    B</w:t>
      </w:r>
      <w:r w:rsidRPr="00BA6DB0">
        <w:t xml:space="preserve">. </w:t>
      </w:r>
      <w:r>
        <w:t>p</w:t>
      </w:r>
      <w:r w:rsidRPr="00BA6DB0">
        <w:t>apatya</w:t>
      </w:r>
      <w:r>
        <w:t xml:space="preserve">                C. </w:t>
      </w:r>
      <w:r w:rsidRPr="00BA6DB0">
        <w:t>karanfil                    D. sardunya</w:t>
      </w:r>
    </w:p>
    <w:p w:rsidR="00C043E9" w:rsidRPr="00BA6DB0" w:rsidRDefault="00C043E9" w:rsidP="00BA6DB0"/>
    <w:p w:rsidR="00C043E9" w:rsidRPr="00BA6DB0" w:rsidRDefault="00C043E9" w:rsidP="007E3DA9">
      <w:pPr>
        <w:ind w:left="142"/>
        <w:rPr>
          <w:b/>
          <w:bCs/>
        </w:rPr>
      </w:pPr>
      <w:r>
        <w:rPr>
          <w:b/>
          <w:bCs/>
        </w:rPr>
        <w:t>17-</w:t>
      </w:r>
      <w:r w:rsidRPr="00BA6DB0">
        <w:rPr>
          <w:b/>
          <w:bCs/>
        </w:rPr>
        <w:t>Aşağıdaki görsellerden hangisinde ünlü ve ünsüz harflerin sayısı birbirine eşittir?</w:t>
      </w:r>
    </w:p>
    <w:p w:rsidR="00C043E9" w:rsidRPr="00BA6DB0" w:rsidRDefault="00C043E9" w:rsidP="00BA6DB0">
      <w:r w:rsidRPr="00BA6DB0">
        <w:t xml:space="preserve">A. </w:t>
      </w:r>
      <w:r w:rsidRPr="00C86C9B">
        <w:rPr>
          <w:noProof/>
        </w:rPr>
        <w:pict>
          <v:shape id="Resim 19" o:spid="_x0000_i1028" type="#_x0000_t75" alt="Açıklama: COBJE067" style="width:66pt;height:45.75pt;visibility:visible">
            <v:imagedata r:id="rId11" o:title=""/>
          </v:shape>
        </w:pict>
      </w:r>
      <w:r w:rsidRPr="00BA6DB0">
        <w:t xml:space="preserve">B.   </w:t>
      </w:r>
      <w:r w:rsidRPr="00C86C9B">
        <w:rPr>
          <w:noProof/>
        </w:rPr>
        <w:pict>
          <v:shape id="Resim 68" o:spid="_x0000_i1029" type="#_x0000_t75" alt="Açıklama: Açıklama: 59" style="width:61.5pt;height:48pt;visibility:visible">
            <v:imagedata r:id="rId12" o:title=""/>
          </v:shape>
        </w:pict>
      </w:r>
      <w:r>
        <w:t xml:space="preserve">           C.</w:t>
      </w:r>
      <w:r w:rsidRPr="00C86C9B">
        <w:rPr>
          <w:noProof/>
        </w:rPr>
        <w:pict>
          <v:shape id="Resim 73" o:spid="_x0000_i1030" type="#_x0000_t75" alt="Açıklama: SUMMR031" style="width:60.75pt;height:50.25pt;visibility:visible">
            <v:imagedata r:id="rId13" o:title=""/>
          </v:shape>
        </w:pict>
      </w:r>
      <w:r w:rsidRPr="00BA6DB0">
        <w:t>D.</w:t>
      </w:r>
      <w:r w:rsidRPr="00C86C9B">
        <w:rPr>
          <w:noProof/>
        </w:rPr>
        <w:pict>
          <v:shape id="Resim 40" o:spid="_x0000_i1031" type="#_x0000_t75" alt="Açıklama: ARTEQ054" style="width:58.5pt;height:45.75pt;visibility:visible">
            <v:imagedata r:id="rId14" o:title=""/>
          </v:shape>
        </w:pict>
      </w:r>
    </w:p>
    <w:p w:rsidR="00C043E9" w:rsidRPr="00BA6DB0" w:rsidRDefault="00C043E9" w:rsidP="00BA6DB0"/>
    <w:p w:rsidR="00C043E9" w:rsidRPr="00AF5A38" w:rsidRDefault="00C043E9" w:rsidP="00AF5A38">
      <w:pPr>
        <w:rPr>
          <w:b/>
          <w:bCs/>
        </w:rPr>
      </w:pPr>
      <w:r>
        <w:rPr>
          <w:b/>
          <w:bCs/>
        </w:rPr>
        <w:t>18</w:t>
      </w:r>
      <w:r w:rsidRPr="00AF5A38">
        <w:rPr>
          <w:b/>
          <w:bCs/>
        </w:rPr>
        <w:t>. Aşağıdaki yer adlarının hangisinde ince ünlülerin tamamı kullanılmıştır?</w:t>
      </w:r>
    </w:p>
    <w:p w:rsidR="00C043E9" w:rsidRDefault="00C043E9" w:rsidP="00AF5A38">
      <w:r w:rsidRPr="00822849">
        <w:t>A. Kadıköy                   B. Eminönü                   C. Erenköy                   D. Mecidiyeköy</w:t>
      </w:r>
    </w:p>
    <w:p w:rsidR="00C043E9" w:rsidRPr="00822849" w:rsidRDefault="00C043E9" w:rsidP="00AF5A38"/>
    <w:p w:rsidR="00C043E9" w:rsidRPr="00713018" w:rsidRDefault="00C043E9" w:rsidP="00713018">
      <w:pPr>
        <w:rPr>
          <w:b/>
          <w:bCs/>
        </w:rPr>
      </w:pPr>
      <w:r>
        <w:rPr>
          <w:b/>
          <w:bCs/>
        </w:rPr>
        <w:t>19</w:t>
      </w:r>
      <w:r w:rsidRPr="00713018">
        <w:rPr>
          <w:b/>
          <w:bCs/>
        </w:rPr>
        <w:t xml:space="preserve">. Aşağıdakilerden hangisi özel isimdir? </w:t>
      </w:r>
    </w:p>
    <w:p w:rsidR="00C043E9" w:rsidRDefault="00C043E9" w:rsidP="007455AC">
      <w:r>
        <w:t>A. Kedi                          B. Elma                         C. Göl                         D.</w:t>
      </w:r>
      <w:r w:rsidRPr="00713018">
        <w:t xml:space="preserve"> Ayşe</w:t>
      </w:r>
    </w:p>
    <w:p w:rsidR="00C043E9" w:rsidRDefault="00C043E9" w:rsidP="007455AC"/>
    <w:p w:rsidR="00C043E9" w:rsidRPr="007455AC" w:rsidRDefault="00C043E9" w:rsidP="007455AC">
      <w:r>
        <w:rPr>
          <w:b/>
          <w:bCs/>
        </w:rPr>
        <w:t>20</w:t>
      </w:r>
      <w:bookmarkStart w:id="0" w:name="_GoBack"/>
      <w:bookmarkEnd w:id="0"/>
      <w:r w:rsidRPr="007455AC">
        <w:rPr>
          <w:b/>
          <w:bCs/>
        </w:rPr>
        <w:t>.Aşağıdaki tümcelerden hangisinde büyük ünlü uyumu kuralına uymayan bir kelime vardır?</w:t>
      </w:r>
    </w:p>
    <w:p w:rsidR="00C043E9" w:rsidRPr="007455AC" w:rsidRDefault="00C043E9" w:rsidP="007455AC">
      <w:r w:rsidRPr="007455AC">
        <w:t>A. Babam bana araba aldı.B. Bebeğimin eteği yırtılmış.</w:t>
      </w:r>
      <w:r>
        <w:t>C.</w:t>
      </w:r>
      <w:r w:rsidRPr="007455AC">
        <w:t>Ablam Bursa’ya gitti.D. Annem bize kek yaptı.</w:t>
      </w:r>
    </w:p>
    <w:p w:rsidR="00C043E9" w:rsidRPr="00822849" w:rsidRDefault="00C043E9" w:rsidP="004B097D">
      <w:r>
        <w:rPr>
          <w:noProof/>
        </w:rPr>
        <w:pict>
          <v:rect id="Dikdörtgen 26" o:spid="_x0000_s1040" style="position:absolute;margin-left:97.5pt;margin-top:14.55pt;width:366pt;height:39pt;z-index:251664896;visibility:visible;v-text-anchor:middle" fillcolor="window" strokecolor="windowText" strokeweight="1pt">
            <v:textbox>
              <w:txbxContent>
                <w:p w:rsidR="00C043E9" w:rsidRPr="007455AC" w:rsidRDefault="00C043E9" w:rsidP="007455AC">
                  <w:pPr>
                    <w:jc w:val="center"/>
                    <w:rPr>
                      <w:rFonts w:ascii="Monotype Corsiva" w:hAnsi="Monotype Corsiva" w:cs="Monotype Corsiva"/>
                      <w:sz w:val="32"/>
                      <w:szCs w:val="32"/>
                    </w:rPr>
                  </w:pPr>
                  <w:r w:rsidRPr="005C1166">
                    <w:rPr>
                      <w:rFonts w:ascii="Monotype Corsiva" w:hAnsi="Monotype Corsiva" w:cs="Monotype Corsiva"/>
                      <w:sz w:val="32"/>
                      <w:szCs w:val="32"/>
                    </w:rPr>
                    <w:t>Her soru 5 puan değerindedir.</w:t>
                  </w:r>
                  <w:r w:rsidRPr="00842FEC">
                    <w:rPr>
                      <w:rFonts w:ascii="Monotype Corsiva" w:hAnsi="Monotype Corsiva" w:cs="Monotype Corsiva"/>
                      <w:sz w:val="28"/>
                      <w:szCs w:val="28"/>
                    </w:rPr>
                    <w:t>Başarılar…</w:t>
                  </w:r>
                </w:p>
              </w:txbxContent>
            </v:textbox>
          </v:rect>
        </w:pict>
      </w:r>
    </w:p>
    <w:sectPr w:rsidR="00C043E9" w:rsidRPr="00822849" w:rsidSect="0071301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642B"/>
    <w:multiLevelType w:val="hybridMultilevel"/>
    <w:tmpl w:val="6BA877A6"/>
    <w:lvl w:ilvl="0" w:tplc="84B80ADC">
      <w:start w:val="1"/>
      <w:numFmt w:val="upperLetter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BC700B"/>
    <w:multiLevelType w:val="hybridMultilevel"/>
    <w:tmpl w:val="6E067AF2"/>
    <w:lvl w:ilvl="0" w:tplc="CAFE0EB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9F60A8"/>
    <w:multiLevelType w:val="hybridMultilevel"/>
    <w:tmpl w:val="9796D46E"/>
    <w:lvl w:ilvl="0" w:tplc="03AAD358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CC562B7"/>
    <w:multiLevelType w:val="hybridMultilevel"/>
    <w:tmpl w:val="E6840EAC"/>
    <w:lvl w:ilvl="0" w:tplc="25B4C82E">
      <w:start w:val="8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7672238"/>
    <w:multiLevelType w:val="hybridMultilevel"/>
    <w:tmpl w:val="627C84B6"/>
    <w:lvl w:ilvl="0" w:tplc="22B6E546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97D"/>
    <w:rsid w:val="000A23EB"/>
    <w:rsid w:val="000B666E"/>
    <w:rsid w:val="001F00A9"/>
    <w:rsid w:val="002B5D92"/>
    <w:rsid w:val="004B097D"/>
    <w:rsid w:val="004E7418"/>
    <w:rsid w:val="005C1166"/>
    <w:rsid w:val="006D54F9"/>
    <w:rsid w:val="00713018"/>
    <w:rsid w:val="007455AC"/>
    <w:rsid w:val="007B7C74"/>
    <w:rsid w:val="007C4E71"/>
    <w:rsid w:val="007E3DA9"/>
    <w:rsid w:val="00822849"/>
    <w:rsid w:val="00842FEC"/>
    <w:rsid w:val="00941075"/>
    <w:rsid w:val="00AF5A38"/>
    <w:rsid w:val="00B0107F"/>
    <w:rsid w:val="00B015BF"/>
    <w:rsid w:val="00B666E8"/>
    <w:rsid w:val="00B8140A"/>
    <w:rsid w:val="00BA6DB0"/>
    <w:rsid w:val="00C043E9"/>
    <w:rsid w:val="00C8061B"/>
    <w:rsid w:val="00C86C9B"/>
    <w:rsid w:val="00CD40FA"/>
    <w:rsid w:val="00D75C0E"/>
    <w:rsid w:val="00D84279"/>
    <w:rsid w:val="00DD1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9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B097D"/>
    <w:rPr>
      <w:rFonts w:eastAsia="Times New Roman" w:cs="Calibri"/>
    </w:rPr>
  </w:style>
  <w:style w:type="table" w:styleId="TableGrid">
    <w:name w:val="Table Grid"/>
    <w:basedOn w:val="TableNormal"/>
    <w:uiPriority w:val="99"/>
    <w:rsid w:val="004B097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09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97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666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583</Words>
  <Characters>3327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acer</dc:creator>
  <cp:keywords>sorubak.com</cp:keywords>
  <dc:description>sorubak.com</dc:description>
  <cp:lastModifiedBy>edanur</cp:lastModifiedBy>
  <cp:revision>9</cp:revision>
  <dcterms:created xsi:type="dcterms:W3CDTF">2016-10-23T16:46:00Z</dcterms:created>
  <dcterms:modified xsi:type="dcterms:W3CDTF">2016-10-23T19:39:00Z</dcterms:modified>
</cp:coreProperties>
</file>