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81"/>
        <w:tblW w:w="10740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296"/>
        <w:gridCol w:w="7467"/>
        <w:gridCol w:w="1977"/>
      </w:tblGrid>
      <w:tr w:rsidR="005118AA" w:rsidRPr="006460B9">
        <w:trPr>
          <w:trHeight w:val="868"/>
        </w:trPr>
        <w:tc>
          <w:tcPr>
            <w:tcW w:w="1242" w:type="dxa"/>
          </w:tcPr>
          <w:p w:rsidR="005118AA" w:rsidRPr="001C3BF4" w:rsidRDefault="005118AA" w:rsidP="001C3BF4">
            <w:pPr>
              <w:rPr>
                <w:b/>
                <w:bCs/>
                <w:u w:val="single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indir" style="position:absolute;margin-left:438.15pt;margin-top:3pt;width:47.7pt;height:46.5pt;z-index:251661312;visibility:visible">
                  <v:imagedata r:id="rId5" o:title=""/>
                </v:shape>
              </w:pict>
            </w:r>
            <w:r>
              <w:rPr>
                <w:noProof/>
              </w:rPr>
              <w:pict>
                <v:shape id="_x0000_s1027" type="#_x0000_t75" alt="indir" style="position:absolute;margin-left:438.15pt;margin-top:3pt;width:47.7pt;height:46.5pt;z-index:251660288;visibility:visible">
                  <v:imagedata r:id="rId5" o:title=""/>
                </v:shape>
              </w:pict>
            </w:r>
            <w:r w:rsidRPr="001C3BF4">
              <w:rPr>
                <w:b/>
                <w:bCs/>
              </w:rPr>
              <w:t xml:space="preserve">   </w:t>
            </w:r>
            <w:r w:rsidRPr="001C3BF4">
              <w:rPr>
                <w:b/>
                <w:bCs/>
                <w:u w:val="single"/>
              </w:rPr>
              <w:br/>
            </w:r>
            <w:r w:rsidRPr="001C3BF4">
              <w:rPr>
                <w:b/>
                <w:bCs/>
              </w:rPr>
              <w:t>20.10.2016</w:t>
            </w:r>
          </w:p>
        </w:tc>
        <w:tc>
          <w:tcPr>
            <w:tcW w:w="7513" w:type="dxa"/>
          </w:tcPr>
          <w:p w:rsidR="005118AA" w:rsidRPr="001C3BF4" w:rsidRDefault="005118AA" w:rsidP="001C3BF4">
            <w:pPr>
              <w:jc w:val="center"/>
              <w:rPr>
                <w:b/>
                <w:bCs/>
              </w:rPr>
            </w:pPr>
          </w:p>
          <w:p w:rsidR="005118AA" w:rsidRPr="001C3BF4" w:rsidRDefault="005118AA" w:rsidP="001C3BF4">
            <w:pPr>
              <w:rPr>
                <w:b/>
                <w:bCs/>
              </w:rPr>
            </w:pPr>
            <w:r w:rsidRPr="001C3BF4">
              <w:rPr>
                <w:b/>
                <w:bCs/>
              </w:rPr>
              <w:t xml:space="preserve">   ……………… İLKOKULU 2016-2017 EĞİTİM/ ÖĞRETİM YILI </w:t>
            </w:r>
          </w:p>
          <w:p w:rsidR="005118AA" w:rsidRPr="001C3BF4" w:rsidRDefault="005118AA" w:rsidP="001C3BF4">
            <w:pPr>
              <w:rPr>
                <w:b/>
                <w:bCs/>
              </w:rPr>
            </w:pPr>
            <w:r w:rsidRPr="001C3BF4">
              <w:rPr>
                <w:b/>
                <w:bCs/>
              </w:rPr>
              <w:t xml:space="preserve">        4-… SINIFI TÜRKÇE DERSİ 1. DÖNEM 1. YAZILI SINAVI</w:t>
            </w:r>
          </w:p>
        </w:tc>
        <w:tc>
          <w:tcPr>
            <w:tcW w:w="1985" w:type="dxa"/>
          </w:tcPr>
          <w:p w:rsidR="005118AA" w:rsidRPr="001C3BF4" w:rsidRDefault="005118AA" w:rsidP="001C3BF4">
            <w:pPr>
              <w:rPr>
                <w:b/>
                <w:bCs/>
              </w:rPr>
            </w:pPr>
            <w:r>
              <w:rPr>
                <w:noProof/>
              </w:rPr>
              <w:pict>
                <v:shape id="Resim 38" o:spid="_x0000_s1028" type="#_x0000_t75" alt="indir" style="position:absolute;margin-left:.5pt;margin-top:3.3pt;width:47.7pt;height:46.85pt;z-index:251654144;visibility:visible;mso-position-horizontal-relative:text;mso-position-vertical-relative:text">
                  <v:imagedata r:id="rId5" o:title=""/>
                </v:shape>
              </w:pict>
            </w:r>
          </w:p>
          <w:p w:rsidR="005118AA" w:rsidRPr="001C3BF4" w:rsidRDefault="005118AA" w:rsidP="001C3BF4">
            <w:pPr>
              <w:rPr>
                <w:b/>
                <w:bCs/>
              </w:rPr>
            </w:pPr>
          </w:p>
          <w:p w:rsidR="005118AA" w:rsidRPr="001C3BF4" w:rsidRDefault="005118AA" w:rsidP="001C3BF4">
            <w:pPr>
              <w:rPr>
                <w:b/>
                <w:bCs/>
              </w:rPr>
            </w:pPr>
          </w:p>
          <w:p w:rsidR="005118AA" w:rsidRPr="001C3BF4" w:rsidRDefault="005118AA" w:rsidP="001C3BF4">
            <w:pPr>
              <w:rPr>
                <w:b/>
                <w:bCs/>
              </w:rPr>
            </w:pPr>
          </w:p>
        </w:tc>
      </w:tr>
      <w:tr w:rsidR="005118AA" w:rsidRPr="006460B9">
        <w:trPr>
          <w:trHeight w:val="676"/>
        </w:trPr>
        <w:tc>
          <w:tcPr>
            <w:tcW w:w="8755" w:type="dxa"/>
            <w:gridSpan w:val="2"/>
            <w:vAlign w:val="center"/>
          </w:tcPr>
          <w:p w:rsidR="005118AA" w:rsidRPr="001C3BF4" w:rsidRDefault="005118AA" w:rsidP="001C3BF4">
            <w:pPr>
              <w:rPr>
                <w:b/>
                <w:bCs/>
              </w:rPr>
            </w:pPr>
            <w:r w:rsidRPr="001C3BF4">
              <w:rPr>
                <w:b/>
                <w:bCs/>
              </w:rPr>
              <w:t xml:space="preserve">ADI-SOYADI:    </w:t>
            </w:r>
            <w:bookmarkStart w:id="0" w:name="_GoBack"/>
            <w:bookmarkEnd w:id="0"/>
            <w:r w:rsidRPr="001C3BF4">
              <w:rPr>
                <w:b/>
                <w:bCs/>
              </w:rPr>
              <w:t xml:space="preserve">                                                     </w:t>
            </w:r>
          </w:p>
        </w:tc>
        <w:tc>
          <w:tcPr>
            <w:tcW w:w="1985" w:type="dxa"/>
            <w:vAlign w:val="center"/>
          </w:tcPr>
          <w:p w:rsidR="005118AA" w:rsidRPr="001C3BF4" w:rsidRDefault="005118AA" w:rsidP="001C3BF4">
            <w:pPr>
              <w:rPr>
                <w:b/>
                <w:bCs/>
              </w:rPr>
            </w:pPr>
            <w:r w:rsidRPr="001C3BF4">
              <w:rPr>
                <w:b/>
                <w:bCs/>
              </w:rPr>
              <w:t>PUAN:</w:t>
            </w:r>
          </w:p>
        </w:tc>
      </w:tr>
    </w:tbl>
    <w:p w:rsidR="005118AA" w:rsidRPr="006460B9" w:rsidRDefault="005118AA" w:rsidP="006460B9">
      <w:pPr>
        <w:pStyle w:val="ListParagraph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60B9">
        <w:rPr>
          <w:rFonts w:ascii="Times New Roman" w:hAnsi="Times New Roman" w:cs="Times New Roman"/>
          <w:b/>
          <w:bCs/>
          <w:sz w:val="24"/>
          <w:szCs w:val="24"/>
        </w:rPr>
        <w:t>BİR YAYLA GÖÇÜ</w:t>
      </w:r>
    </w:p>
    <w:p w:rsidR="005118AA" w:rsidRPr="006460B9" w:rsidRDefault="005118AA" w:rsidP="006460B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6460B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Kış mevsimi bitince</w:t>
      </w:r>
      <w:r w:rsidRPr="006460B9">
        <w:rPr>
          <w:rFonts w:ascii="Times New Roman" w:hAnsi="Times New Roman" w:cs="Times New Roman"/>
          <w:sz w:val="28"/>
          <w:szCs w:val="28"/>
        </w:rPr>
        <w:t xml:space="preserve"> biz yörüklerin ilk işi, yayla hazırlığıdır. Komşu obalarla haberleşerek göç gününü kararlaştırdık. Genç kızlar elbiselerini temizlemeye başladı. Çobanlar davarlarının eksik çanlarını yeniledi. Delikanlılar silahlarını sildi.</w:t>
      </w:r>
    </w:p>
    <w:p w:rsidR="005118AA" w:rsidRPr="006460B9" w:rsidRDefault="005118AA" w:rsidP="006460B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6460B9">
        <w:rPr>
          <w:rFonts w:ascii="Times New Roman" w:hAnsi="Times New Roman" w:cs="Times New Roman"/>
          <w:sz w:val="28"/>
          <w:szCs w:val="28"/>
        </w:rPr>
        <w:tab/>
        <w:t>Obabaşı, iş bölümü yaptı. Nineler develeri çulladı. Güzel gelinler, kilimleri silkeledi. Yetişkin kızlar, mayaların zillerini çullara dikti. Herkes kendine düşeni yaptı. Laf mı bu, yayla göçü var, yayla göçü.</w:t>
      </w:r>
    </w:p>
    <w:p w:rsidR="005118AA" w:rsidRPr="006460B9" w:rsidRDefault="005118AA" w:rsidP="006460B9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460B9">
        <w:rPr>
          <w:rFonts w:ascii="Times New Roman" w:hAnsi="Times New Roman" w:cs="Times New Roman"/>
          <w:b/>
          <w:bCs/>
          <w:sz w:val="24"/>
          <w:szCs w:val="24"/>
        </w:rPr>
        <w:t>Cahit ÖZTELLİ</w:t>
      </w:r>
    </w:p>
    <w:p w:rsidR="005118AA" w:rsidRPr="006460B9" w:rsidRDefault="005118AA" w:rsidP="006460B9">
      <w:pPr>
        <w:pStyle w:val="ListParagraph"/>
        <w:spacing w:after="0" w:line="240" w:lineRule="atLeast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60B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A) Aşağıdaki soruları metne göre cevaplayınız. </w:t>
      </w:r>
      <w:r w:rsidRPr="00E71C51">
        <w:rPr>
          <w:rFonts w:ascii="Times New Roman" w:hAnsi="Times New Roman" w:cs="Times New Roman"/>
          <w:i/>
          <w:iCs/>
          <w:sz w:val="24"/>
          <w:szCs w:val="24"/>
        </w:rPr>
        <w:t>(4 x 4 =16 Puan)</w:t>
      </w:r>
    </w:p>
    <w:p w:rsidR="005118AA" w:rsidRPr="006460B9" w:rsidRDefault="005118AA" w:rsidP="006460B9">
      <w:pPr>
        <w:pStyle w:val="ListParagraph"/>
        <w:spacing w:after="0" w:line="240" w:lineRule="atLeast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118AA" w:rsidRPr="006460B9" w:rsidRDefault="005118AA" w:rsidP="006460B9">
      <w:pPr>
        <w:tabs>
          <w:tab w:val="left" w:pos="318"/>
        </w:tabs>
        <w:spacing w:after="120" w:line="240" w:lineRule="atLeast"/>
        <w:rPr>
          <w:i/>
          <w:iCs/>
        </w:rPr>
      </w:pPr>
      <w:r w:rsidRPr="006460B9">
        <w:rPr>
          <w:b/>
          <w:bCs/>
          <w:i/>
          <w:iCs/>
        </w:rPr>
        <w:t>1.</w:t>
      </w:r>
      <w:r w:rsidRPr="006460B9">
        <w:rPr>
          <w:i/>
          <w:iCs/>
        </w:rPr>
        <w:tab/>
        <w:t xml:space="preserve">Yayla hazırlığı </w:t>
      </w:r>
      <w:r w:rsidRPr="006460B9">
        <w:rPr>
          <w:b/>
          <w:bCs/>
          <w:i/>
          <w:iCs/>
          <w:u w:val="single"/>
        </w:rPr>
        <w:t>ne zaman</w:t>
      </w:r>
      <w:r w:rsidRPr="006460B9">
        <w:rPr>
          <w:i/>
          <w:iCs/>
        </w:rPr>
        <w:t xml:space="preserve"> başlamaktadır?</w:t>
      </w:r>
    </w:p>
    <w:p w:rsidR="005118AA" w:rsidRPr="006460B9" w:rsidRDefault="005118AA" w:rsidP="006460B9">
      <w:pPr>
        <w:tabs>
          <w:tab w:val="left" w:pos="318"/>
        </w:tabs>
        <w:spacing w:after="120" w:line="240" w:lineRule="atLeast"/>
        <w:rPr>
          <w:i/>
          <w:iCs/>
        </w:rPr>
      </w:pPr>
      <w:r w:rsidRPr="006460B9">
        <w:rPr>
          <w:i/>
          <w:iCs/>
        </w:rPr>
        <w:t>........................................................................................................................</w:t>
      </w:r>
    </w:p>
    <w:p w:rsidR="005118AA" w:rsidRPr="006460B9" w:rsidRDefault="005118AA" w:rsidP="006460B9">
      <w:pPr>
        <w:tabs>
          <w:tab w:val="left" w:pos="318"/>
        </w:tabs>
        <w:spacing w:after="120" w:line="240" w:lineRule="atLeast"/>
        <w:rPr>
          <w:i/>
          <w:iCs/>
        </w:rPr>
      </w:pPr>
      <w:r w:rsidRPr="006460B9">
        <w:rPr>
          <w:b/>
          <w:bCs/>
          <w:i/>
          <w:iCs/>
        </w:rPr>
        <w:t>2.</w:t>
      </w:r>
      <w:r w:rsidRPr="006460B9">
        <w:rPr>
          <w:i/>
          <w:iCs/>
        </w:rPr>
        <w:tab/>
        <w:t xml:space="preserve">Göç gününe </w:t>
      </w:r>
      <w:r w:rsidRPr="006460B9">
        <w:rPr>
          <w:b/>
          <w:bCs/>
          <w:i/>
          <w:iCs/>
          <w:u w:val="single"/>
        </w:rPr>
        <w:t>nasıl</w:t>
      </w:r>
      <w:r w:rsidRPr="006460B9">
        <w:rPr>
          <w:i/>
          <w:iCs/>
        </w:rPr>
        <w:t xml:space="preserve"> karar verilmektedir?</w:t>
      </w:r>
    </w:p>
    <w:p w:rsidR="005118AA" w:rsidRPr="006460B9" w:rsidRDefault="005118AA" w:rsidP="006460B9">
      <w:pPr>
        <w:tabs>
          <w:tab w:val="left" w:pos="318"/>
        </w:tabs>
        <w:spacing w:after="120" w:line="240" w:lineRule="atLeast"/>
        <w:rPr>
          <w:i/>
          <w:iCs/>
        </w:rPr>
      </w:pPr>
      <w:r w:rsidRPr="006460B9">
        <w:rPr>
          <w:i/>
          <w:iCs/>
        </w:rPr>
        <w:t>........................................................................................................................</w:t>
      </w:r>
    </w:p>
    <w:p w:rsidR="005118AA" w:rsidRPr="006460B9" w:rsidRDefault="005118AA" w:rsidP="006460B9">
      <w:pPr>
        <w:tabs>
          <w:tab w:val="left" w:pos="318"/>
        </w:tabs>
        <w:spacing w:after="120" w:line="240" w:lineRule="atLeast"/>
        <w:rPr>
          <w:i/>
          <w:iCs/>
        </w:rPr>
      </w:pPr>
      <w:r w:rsidRPr="006460B9">
        <w:rPr>
          <w:b/>
          <w:bCs/>
          <w:i/>
          <w:iCs/>
        </w:rPr>
        <w:t>3.</w:t>
      </w:r>
      <w:r w:rsidRPr="006460B9">
        <w:rPr>
          <w:b/>
          <w:bCs/>
          <w:i/>
          <w:iCs/>
        </w:rPr>
        <w:tab/>
      </w:r>
      <w:r w:rsidRPr="006460B9">
        <w:rPr>
          <w:i/>
          <w:iCs/>
        </w:rPr>
        <w:t>Obadaki</w:t>
      </w:r>
      <w:r>
        <w:rPr>
          <w:i/>
          <w:iCs/>
        </w:rPr>
        <w:t xml:space="preserve"> </w:t>
      </w:r>
      <w:r w:rsidRPr="006460B9">
        <w:rPr>
          <w:i/>
          <w:iCs/>
        </w:rPr>
        <w:t xml:space="preserve">develeri çullayanlar </w:t>
      </w:r>
      <w:r w:rsidRPr="006460B9">
        <w:rPr>
          <w:b/>
          <w:bCs/>
          <w:i/>
          <w:iCs/>
          <w:u w:val="single"/>
        </w:rPr>
        <w:t>kim</w:t>
      </w:r>
      <w:r w:rsidRPr="006460B9">
        <w:rPr>
          <w:i/>
          <w:iCs/>
        </w:rPr>
        <w:t>lerdir?</w:t>
      </w:r>
    </w:p>
    <w:p w:rsidR="005118AA" w:rsidRPr="006460B9" w:rsidRDefault="005118AA" w:rsidP="006460B9">
      <w:pPr>
        <w:tabs>
          <w:tab w:val="left" w:pos="318"/>
        </w:tabs>
        <w:spacing w:after="120" w:line="240" w:lineRule="atLeast"/>
        <w:rPr>
          <w:i/>
          <w:iCs/>
        </w:rPr>
      </w:pPr>
      <w:r w:rsidRPr="006460B9">
        <w:rPr>
          <w:i/>
          <w:iCs/>
        </w:rPr>
        <w:t>........................................................................................................................</w:t>
      </w:r>
    </w:p>
    <w:p w:rsidR="005118AA" w:rsidRPr="006460B9" w:rsidRDefault="005118AA" w:rsidP="006460B9">
      <w:pPr>
        <w:spacing w:after="120" w:line="240" w:lineRule="atLeast"/>
        <w:rPr>
          <w:i/>
          <w:iCs/>
        </w:rPr>
      </w:pPr>
      <w:r w:rsidRPr="006460B9">
        <w:rPr>
          <w:b/>
          <w:bCs/>
          <w:i/>
          <w:iCs/>
        </w:rPr>
        <w:t>4.</w:t>
      </w:r>
      <w:r w:rsidRPr="006460B9">
        <w:rPr>
          <w:i/>
          <w:iCs/>
        </w:rPr>
        <w:t xml:space="preserve">Sizce, obada işler </w:t>
      </w:r>
      <w:r w:rsidRPr="006460B9">
        <w:rPr>
          <w:b/>
          <w:bCs/>
          <w:i/>
          <w:iCs/>
          <w:u w:val="single"/>
        </w:rPr>
        <w:t>neden</w:t>
      </w:r>
      <w:r w:rsidRPr="006460B9">
        <w:rPr>
          <w:i/>
          <w:iCs/>
        </w:rPr>
        <w:t xml:space="preserve"> paylaştırılmaktadır?</w:t>
      </w:r>
    </w:p>
    <w:p w:rsidR="005118AA" w:rsidRPr="006460B9" w:rsidRDefault="005118AA" w:rsidP="006460B9">
      <w:pPr>
        <w:tabs>
          <w:tab w:val="left" w:pos="318"/>
        </w:tabs>
        <w:spacing w:after="120" w:line="240" w:lineRule="atLeast"/>
        <w:rPr>
          <w:i/>
          <w:iCs/>
        </w:rPr>
      </w:pPr>
      <w:r w:rsidRPr="006460B9">
        <w:rPr>
          <w:i/>
          <w:iCs/>
        </w:rPr>
        <w:t>........................................................................................................................</w:t>
      </w:r>
    </w:p>
    <w:p w:rsidR="005118AA" w:rsidRPr="006460B9" w:rsidRDefault="005118AA" w:rsidP="006460B9"/>
    <w:p w:rsidR="005118AA" w:rsidRPr="006460B9" w:rsidRDefault="005118AA" w:rsidP="006460B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VagRoundedLightTurk" w:hAnsi="Times New Roman"/>
          <w:color w:val="000000"/>
          <w:sz w:val="24"/>
          <w:szCs w:val="24"/>
        </w:rPr>
      </w:pPr>
      <w:r w:rsidRPr="006460B9">
        <w:rPr>
          <w:rFonts w:ascii="Times New Roman" w:eastAsia="VagRoundedLightTurk" w:hAnsi="Times New Roman" w:cs="Times New Roman"/>
          <w:b/>
          <w:bCs/>
          <w:color w:val="000000"/>
          <w:sz w:val="24"/>
          <w:szCs w:val="24"/>
        </w:rPr>
        <w:t xml:space="preserve">Aşağıdaki sözcüklerin </w:t>
      </w:r>
      <w:r w:rsidRPr="006460B9">
        <w:rPr>
          <w:rFonts w:ascii="Times New Roman" w:eastAsia="VagRoundedLightTurk" w:hAnsi="Times New Roman" w:cs="Times New Roman"/>
          <w:b/>
          <w:bCs/>
          <w:color w:val="000000"/>
          <w:sz w:val="24"/>
          <w:szCs w:val="24"/>
          <w:u w:val="single"/>
        </w:rPr>
        <w:t xml:space="preserve">zıt (karşıt) ve eş </w:t>
      </w:r>
      <w:r w:rsidRPr="006460B9">
        <w:rPr>
          <w:rFonts w:ascii="Times New Roman" w:eastAsia="VagRoundedLightTurk" w:hAnsi="Times New Roman" w:cs="Times New Roman"/>
          <w:b/>
          <w:bCs/>
          <w:color w:val="000000"/>
          <w:sz w:val="24"/>
          <w:szCs w:val="24"/>
        </w:rPr>
        <w:t xml:space="preserve"> anlamlılarını yazınız</w:t>
      </w:r>
      <w:r w:rsidRPr="006460B9">
        <w:rPr>
          <w:rFonts w:ascii="Times New Roman" w:eastAsia="VagRoundedLightTurk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VagRoundedLightTurk" w:hAnsi="Times New Roman" w:cs="Times New Roman"/>
          <w:i/>
          <w:iCs/>
          <w:color w:val="000000"/>
          <w:sz w:val="24"/>
          <w:szCs w:val="24"/>
        </w:rPr>
        <w:t>(1X9:9</w:t>
      </w:r>
      <w:r w:rsidRPr="006460B9">
        <w:rPr>
          <w:rFonts w:ascii="Times New Roman" w:eastAsia="VagRoundedLightTurk" w:hAnsi="Times New Roman" w:cs="Times New Roman"/>
          <w:i/>
          <w:iCs/>
          <w:color w:val="000000"/>
          <w:sz w:val="24"/>
          <w:szCs w:val="24"/>
        </w:rPr>
        <w:t xml:space="preserve"> puan)</w:t>
      </w:r>
    </w:p>
    <w:p w:rsidR="005118AA" w:rsidRPr="006460B9" w:rsidRDefault="005118AA" w:rsidP="006460B9">
      <w:pPr>
        <w:autoSpaceDE w:val="0"/>
        <w:autoSpaceDN w:val="0"/>
        <w:adjustRightInd w:val="0"/>
        <w:ind w:left="502"/>
        <w:rPr>
          <w:rFonts w:eastAsia="VagRoundedLightTurk"/>
          <w:b/>
          <w:bCs/>
          <w:color w:val="000000"/>
        </w:rPr>
      </w:pPr>
      <w:r w:rsidRPr="006460B9">
        <w:rPr>
          <w:rFonts w:eastAsia="VagRoundedLightTurk"/>
          <w:b/>
          <w:bCs/>
          <w:color w:val="000000"/>
        </w:rPr>
        <w:t xml:space="preserve">   </w:t>
      </w:r>
      <w:r>
        <w:rPr>
          <w:rFonts w:eastAsia="VagRoundedLightTurk"/>
          <w:b/>
          <w:bCs/>
          <w:color w:val="000000"/>
        </w:rPr>
        <w:t xml:space="preserve">                           </w:t>
      </w:r>
      <w:r w:rsidRPr="006460B9">
        <w:rPr>
          <w:rFonts w:eastAsia="VagRoundedLightTurk"/>
          <w:b/>
          <w:bCs/>
          <w:color w:val="000000"/>
        </w:rPr>
        <w:t xml:space="preserve">Zıt Anlam                                 </w:t>
      </w:r>
      <w:r>
        <w:rPr>
          <w:rFonts w:eastAsia="VagRoundedLightTurk"/>
          <w:b/>
          <w:bCs/>
          <w:color w:val="000000"/>
        </w:rPr>
        <w:t xml:space="preserve">    </w:t>
      </w:r>
      <w:r w:rsidRPr="006460B9">
        <w:rPr>
          <w:rFonts w:eastAsia="VagRoundedLightTurk"/>
          <w:b/>
          <w:bCs/>
          <w:color w:val="000000"/>
        </w:rPr>
        <w:t xml:space="preserve"> Eş anlam</w:t>
      </w:r>
    </w:p>
    <w:tbl>
      <w:tblPr>
        <w:tblW w:w="0" w:type="auto"/>
        <w:jc w:val="center"/>
        <w:tblLook w:val="01E0"/>
      </w:tblPr>
      <w:tblGrid>
        <w:gridCol w:w="1701"/>
        <w:gridCol w:w="567"/>
        <w:gridCol w:w="1843"/>
        <w:gridCol w:w="2410"/>
        <w:gridCol w:w="1701"/>
        <w:gridCol w:w="567"/>
        <w:gridCol w:w="1843"/>
      </w:tblGrid>
      <w:tr w:rsidR="005118AA" w:rsidRPr="006460B9">
        <w:trPr>
          <w:jc w:val="center"/>
        </w:trPr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                    ince</w:t>
            </w: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-863"/>
              <w:jc w:val="center"/>
              <w:rPr>
                <w:rFonts w:eastAsia="VagRoundedLightTurk"/>
                <w:color w:val="292929"/>
              </w:rPr>
            </w:pPr>
            <w:r w:rsidRPr="006460B9">
              <w:rPr>
                <w:rFonts w:eastAsia="VagRoundedLightTurk"/>
                <w:color w:val="292929"/>
              </w:rPr>
              <w:t>………………...</w:t>
            </w:r>
          </w:p>
        </w:tc>
        <w:tc>
          <w:tcPr>
            <w:tcW w:w="1134" w:type="dxa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926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          Yoksul………………</w:t>
            </w:r>
            <w:r>
              <w:rPr>
                <w:rFonts w:eastAsia="VagRoundedLightTurk"/>
                <w:color w:val="000000"/>
              </w:rPr>
              <w:t>,</w:t>
            </w:r>
          </w:p>
        </w:tc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292929"/>
              </w:rPr>
            </w:pPr>
          </w:p>
        </w:tc>
      </w:tr>
      <w:tr w:rsidR="005118AA" w:rsidRPr="006460B9">
        <w:trPr>
          <w:jc w:val="center"/>
        </w:trPr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                  soğuk</w:t>
            </w: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-863"/>
              <w:jc w:val="center"/>
              <w:rPr>
                <w:rFonts w:eastAsia="VagRoundedLightTurk"/>
                <w:color w:val="292929"/>
              </w:rPr>
            </w:pPr>
            <w:r w:rsidRPr="006460B9">
              <w:rPr>
                <w:rFonts w:eastAsia="VagRoundedLightTurk"/>
                <w:color w:val="292929"/>
              </w:rPr>
              <w:t>………………...</w:t>
            </w:r>
          </w:p>
        </w:tc>
        <w:tc>
          <w:tcPr>
            <w:tcW w:w="1134" w:type="dxa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926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Sene………………..</w:t>
            </w:r>
          </w:p>
        </w:tc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292929"/>
              </w:rPr>
            </w:pPr>
          </w:p>
        </w:tc>
      </w:tr>
      <w:tr w:rsidR="005118AA" w:rsidRPr="006460B9">
        <w:trPr>
          <w:jc w:val="center"/>
        </w:trPr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                     gece</w:t>
            </w: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-863"/>
              <w:jc w:val="center"/>
              <w:rPr>
                <w:rFonts w:eastAsia="VagRoundedLightTurk"/>
                <w:color w:val="292929"/>
              </w:rPr>
            </w:pPr>
            <w:r w:rsidRPr="006460B9">
              <w:rPr>
                <w:rFonts w:eastAsia="VagRoundedLightTurk"/>
                <w:color w:val="292929"/>
              </w:rPr>
              <w:t>………………...</w:t>
            </w:r>
          </w:p>
        </w:tc>
        <w:tc>
          <w:tcPr>
            <w:tcW w:w="1134" w:type="dxa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926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Talebe………………</w:t>
            </w:r>
          </w:p>
        </w:tc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292929"/>
              </w:rPr>
            </w:pPr>
          </w:p>
        </w:tc>
      </w:tr>
      <w:tr w:rsidR="005118AA" w:rsidRPr="006460B9">
        <w:trPr>
          <w:jc w:val="center"/>
        </w:trPr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                 tembel</w:t>
            </w: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-863"/>
              <w:jc w:val="center"/>
              <w:rPr>
                <w:rFonts w:eastAsia="VagRoundedLightTurk"/>
                <w:color w:val="292929"/>
              </w:rPr>
            </w:pPr>
            <w:r w:rsidRPr="006460B9">
              <w:rPr>
                <w:rFonts w:eastAsia="VagRoundedLightTurk"/>
                <w:color w:val="292929"/>
              </w:rPr>
              <w:t>………………...</w:t>
            </w:r>
          </w:p>
        </w:tc>
        <w:tc>
          <w:tcPr>
            <w:tcW w:w="1134" w:type="dxa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926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Doktor……………..</w:t>
            </w:r>
          </w:p>
        </w:tc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292929"/>
              </w:rPr>
            </w:pPr>
          </w:p>
        </w:tc>
      </w:tr>
      <w:tr w:rsidR="005118AA" w:rsidRPr="006460B9">
        <w:trPr>
          <w:jc w:val="center"/>
        </w:trPr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                     uzun</w:t>
            </w: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ind w:left="-863"/>
              <w:jc w:val="center"/>
              <w:rPr>
                <w:rFonts w:eastAsia="VagRoundedLightTurk"/>
                <w:color w:val="292929"/>
              </w:rPr>
            </w:pPr>
            <w:r w:rsidRPr="006460B9">
              <w:rPr>
                <w:rFonts w:eastAsia="VagRoundedLightTurk"/>
                <w:color w:val="292929"/>
              </w:rPr>
              <w:t>………………...</w:t>
            </w:r>
          </w:p>
        </w:tc>
        <w:tc>
          <w:tcPr>
            <w:tcW w:w="1134" w:type="dxa"/>
          </w:tcPr>
          <w:p w:rsidR="005118AA" w:rsidRPr="006460B9" w:rsidRDefault="005118AA" w:rsidP="00E71C51">
            <w:pPr>
              <w:autoSpaceDE w:val="0"/>
              <w:autoSpaceDN w:val="0"/>
              <w:adjustRightInd w:val="0"/>
              <w:ind w:left="926"/>
              <w:jc w:val="center"/>
              <w:rPr>
                <w:rFonts w:eastAsia="VagRoundedLightTurk"/>
                <w:color w:val="000000"/>
              </w:rPr>
            </w:pPr>
            <w:r w:rsidRPr="006460B9">
              <w:rPr>
                <w:rFonts w:eastAsia="VagRoundedLightTurk"/>
                <w:color w:val="000000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000000"/>
              </w:rPr>
            </w:pPr>
          </w:p>
        </w:tc>
        <w:tc>
          <w:tcPr>
            <w:tcW w:w="1843" w:type="dxa"/>
            <w:vAlign w:val="bottom"/>
          </w:tcPr>
          <w:p w:rsidR="005118AA" w:rsidRPr="006460B9" w:rsidRDefault="005118AA" w:rsidP="006460B9">
            <w:pPr>
              <w:autoSpaceDE w:val="0"/>
              <w:autoSpaceDN w:val="0"/>
              <w:adjustRightInd w:val="0"/>
              <w:jc w:val="center"/>
              <w:rPr>
                <w:rFonts w:eastAsia="VagRoundedLightTurk"/>
                <w:color w:val="292929"/>
              </w:rPr>
            </w:pPr>
          </w:p>
        </w:tc>
      </w:tr>
    </w:tbl>
    <w:p w:rsidR="005118AA" w:rsidRPr="006460B9" w:rsidRDefault="005118AA" w:rsidP="006460B9">
      <w:pPr>
        <w:autoSpaceDE w:val="0"/>
        <w:autoSpaceDN w:val="0"/>
        <w:adjustRightInd w:val="0"/>
        <w:ind w:left="360"/>
        <w:jc w:val="center"/>
        <w:rPr>
          <w:rFonts w:eastAsia="VagRoundedLightTurk"/>
          <w:color w:val="000000"/>
        </w:rPr>
      </w:pPr>
    </w:p>
    <w:p w:rsidR="005118AA" w:rsidRPr="006460B9" w:rsidRDefault="005118AA" w:rsidP="006460B9">
      <w:pPr>
        <w:rPr>
          <w:b/>
          <w:bCs/>
        </w:rPr>
      </w:pPr>
      <w:r w:rsidRPr="006460B9">
        <w:t>C)</w:t>
      </w:r>
      <w:r w:rsidRPr="006460B9">
        <w:rPr>
          <w:b/>
          <w:bCs/>
        </w:rPr>
        <w:t xml:space="preserve">Aşağıdaki sözcüklerin önüne –cı,-lı,–lık,-sız eklerini getirerek yeni sözcükler türetiniz.Sonra cümle içinde kullanınız. </w:t>
      </w:r>
      <w:r w:rsidRPr="006460B9">
        <w:t>(2x5:10 puan)</w:t>
      </w:r>
    </w:p>
    <w:p w:rsidR="005118AA" w:rsidRPr="006460B9" w:rsidRDefault="005118AA" w:rsidP="006460B9"/>
    <w:p w:rsidR="005118AA" w:rsidRPr="006460B9" w:rsidRDefault="005118AA" w:rsidP="006460B9">
      <w:pPr>
        <w:spacing w:after="120"/>
        <w:ind w:left="7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87.1pt;margin-top:9pt;width:26.85pt;height:0;z-index:251655168" o:connectortype="straight">
            <v:stroke endarrow="block"/>
          </v:shape>
        </w:pict>
      </w:r>
      <w:r w:rsidRPr="006460B9">
        <w:t>Kitap……          CÜMLE:…………………………………………………………………………….</w:t>
      </w:r>
    </w:p>
    <w:p w:rsidR="005118AA" w:rsidRPr="006460B9" w:rsidRDefault="005118AA" w:rsidP="006460B9">
      <w:pPr>
        <w:spacing w:after="120"/>
        <w:ind w:left="720"/>
      </w:pPr>
      <w:r>
        <w:rPr>
          <w:noProof/>
        </w:rPr>
        <w:pict>
          <v:shape id="_x0000_s1030" type="#_x0000_t32" style="position:absolute;left:0;text-align:left;margin-left:87.1pt;margin-top:10.9pt;width:26.85pt;height:0;z-index:251656192" o:connectortype="straight">
            <v:stroke endarrow="block"/>
          </v:shape>
        </w:pict>
      </w:r>
      <w:r w:rsidRPr="006460B9">
        <w:t>Süt……..           CÜMLE:…………………………………………………………………………….</w:t>
      </w:r>
    </w:p>
    <w:p w:rsidR="005118AA" w:rsidRPr="006460B9" w:rsidRDefault="005118AA" w:rsidP="006460B9">
      <w:pPr>
        <w:tabs>
          <w:tab w:val="left" w:pos="2448"/>
        </w:tabs>
        <w:spacing w:after="120"/>
        <w:ind w:left="720"/>
      </w:pPr>
      <w:r>
        <w:rPr>
          <w:noProof/>
        </w:rPr>
        <w:pict>
          <v:shape id="_x0000_s1031" type="#_x0000_t32" style="position:absolute;left:0;text-align:left;margin-left:90.55pt;margin-top:11.5pt;width:26.85pt;height:0;z-index:251657216" o:connectortype="straight">
            <v:stroke endarrow="block"/>
          </v:shape>
        </w:pict>
      </w:r>
      <w:r w:rsidRPr="006460B9">
        <w:t>Tuz……             CÜMLE:…………………………………………………………………………….</w:t>
      </w:r>
    </w:p>
    <w:p w:rsidR="005118AA" w:rsidRPr="006460B9" w:rsidRDefault="005118AA" w:rsidP="006460B9">
      <w:pPr>
        <w:spacing w:after="120"/>
        <w:ind w:left="720"/>
      </w:pPr>
      <w:r>
        <w:rPr>
          <w:noProof/>
        </w:rPr>
        <w:pict>
          <v:shape id="_x0000_s1032" type="#_x0000_t32" style="position:absolute;left:0;text-align:left;margin-left:90.55pt;margin-top:9.7pt;width:26.85pt;height:0;z-index:251658240" o:connectortype="straight">
            <v:stroke endarrow="block"/>
          </v:shape>
        </w:pict>
      </w:r>
      <w:r w:rsidRPr="006460B9">
        <w:t>Sinek……          CÜMLE:…………………………………………………………………………….</w:t>
      </w:r>
    </w:p>
    <w:p w:rsidR="005118AA" w:rsidRPr="006460B9" w:rsidRDefault="005118AA" w:rsidP="006460B9">
      <w:pPr>
        <w:spacing w:after="120"/>
        <w:ind w:left="720"/>
      </w:pPr>
      <w:r>
        <w:rPr>
          <w:noProof/>
        </w:rPr>
        <w:pict>
          <v:shape id="_x0000_s1033" type="#_x0000_t32" style="position:absolute;left:0;text-align:left;margin-left:90.55pt;margin-top:10.75pt;width:26.85pt;height:0;z-index:251659264" o:connectortype="straight">
            <v:stroke endarrow="block"/>
          </v:shape>
        </w:pict>
      </w:r>
      <w:r w:rsidRPr="006460B9">
        <w:t>Söz……..</w:t>
      </w:r>
      <w:r w:rsidRPr="006460B9">
        <w:tab/>
        <w:t xml:space="preserve">   CÜMLE:…………………………………………………………………………….</w:t>
      </w:r>
    </w:p>
    <w:p w:rsidR="005118AA" w:rsidRPr="006460B9" w:rsidRDefault="005118AA" w:rsidP="006460B9">
      <w:pPr>
        <w:tabs>
          <w:tab w:val="left" w:pos="426"/>
        </w:tabs>
        <w:rPr>
          <w:b/>
          <w:bCs/>
        </w:rPr>
      </w:pPr>
    </w:p>
    <w:p w:rsidR="005118AA" w:rsidRPr="006460B9" w:rsidRDefault="005118AA" w:rsidP="006460B9">
      <w:pPr>
        <w:tabs>
          <w:tab w:val="left" w:pos="426"/>
        </w:tabs>
        <w:rPr>
          <w:b/>
          <w:bCs/>
        </w:rPr>
      </w:pPr>
      <w:r w:rsidRPr="006460B9">
        <w:rPr>
          <w:b/>
          <w:bCs/>
        </w:rPr>
        <w:t>D)</w:t>
      </w:r>
      <w:r>
        <w:rPr>
          <w:b/>
          <w:bCs/>
        </w:rPr>
        <w:t xml:space="preserve">  </w:t>
      </w:r>
      <w:r w:rsidRPr="006460B9">
        <w:rPr>
          <w:b/>
          <w:bCs/>
        </w:rPr>
        <w:t xml:space="preserve">Aşağıda karışık verilen sözcüklerden anlamlı ve kurallı bir cümle oluşturarak karşılarındaki satıra yazınız. </w:t>
      </w:r>
      <w:r w:rsidRPr="006460B9">
        <w:rPr>
          <w:b/>
          <w:bCs/>
          <w:i/>
          <w:iCs/>
        </w:rPr>
        <w:t>(3 x 5 = 15 Puan)</w:t>
      </w:r>
    </w:p>
    <w:p w:rsidR="005118AA" w:rsidRPr="006460B9" w:rsidRDefault="005118AA" w:rsidP="006460B9">
      <w:pPr>
        <w:tabs>
          <w:tab w:val="left" w:pos="1168"/>
        </w:tabs>
        <w:rPr>
          <w:b/>
          <w:bCs/>
        </w:rPr>
      </w:pPr>
      <w:r w:rsidRPr="006460B9">
        <w:rPr>
          <w:b/>
          <w:bCs/>
        </w:rPr>
        <w:tab/>
      </w:r>
    </w:p>
    <w:tbl>
      <w:tblPr>
        <w:tblW w:w="10349" w:type="dxa"/>
        <w:tblInd w:w="-106" w:type="dxa"/>
        <w:tblBorders>
          <w:top w:val="dotted" w:sz="12" w:space="0" w:color="E36C0A"/>
          <w:left w:val="dotted" w:sz="12" w:space="0" w:color="E36C0A"/>
          <w:bottom w:val="dotted" w:sz="12" w:space="0" w:color="E36C0A"/>
          <w:right w:val="dotted" w:sz="12" w:space="0" w:color="E36C0A"/>
          <w:insideH w:val="dotted" w:sz="12" w:space="0" w:color="E36C0A"/>
          <w:insideV w:val="dotted" w:sz="12" w:space="0" w:color="E36C0A"/>
        </w:tblBorders>
        <w:tblLook w:val="00A0"/>
      </w:tblPr>
      <w:tblGrid>
        <w:gridCol w:w="5104"/>
        <w:gridCol w:w="5245"/>
      </w:tblGrid>
      <w:tr w:rsidR="005118AA" w:rsidRPr="006460B9">
        <w:trPr>
          <w:trHeight w:val="402"/>
        </w:trPr>
        <w:tc>
          <w:tcPr>
            <w:tcW w:w="5104" w:type="dxa"/>
            <w:vAlign w:val="center"/>
          </w:tcPr>
          <w:p w:rsidR="005118AA" w:rsidRPr="001C3BF4" w:rsidRDefault="005118AA" w:rsidP="001C3BF4">
            <w:pPr>
              <w:spacing w:line="312" w:lineRule="auto"/>
              <w:rPr>
                <w:i/>
                <w:iCs/>
              </w:rPr>
            </w:pPr>
            <w:r w:rsidRPr="001C3BF4">
              <w:rPr>
                <w:i/>
                <w:iCs/>
              </w:rPr>
              <w:t>vücutta - sağlam -kafa - bulunur - sağlam</w:t>
            </w:r>
          </w:p>
        </w:tc>
        <w:tc>
          <w:tcPr>
            <w:tcW w:w="5245" w:type="dxa"/>
          </w:tcPr>
          <w:p w:rsidR="005118AA" w:rsidRPr="006460B9" w:rsidRDefault="005118AA" w:rsidP="001C3BF4">
            <w:pPr>
              <w:spacing w:line="312" w:lineRule="auto"/>
            </w:pPr>
          </w:p>
        </w:tc>
      </w:tr>
      <w:tr w:rsidR="005118AA" w:rsidRPr="006460B9">
        <w:trPr>
          <w:trHeight w:val="416"/>
        </w:trPr>
        <w:tc>
          <w:tcPr>
            <w:tcW w:w="5104" w:type="dxa"/>
            <w:vAlign w:val="center"/>
          </w:tcPr>
          <w:p w:rsidR="005118AA" w:rsidRPr="001C3BF4" w:rsidRDefault="005118AA" w:rsidP="001C3BF4">
            <w:pPr>
              <w:spacing w:line="312" w:lineRule="auto"/>
              <w:rPr>
                <w:i/>
                <w:iCs/>
              </w:rPr>
            </w:pPr>
            <w:r w:rsidRPr="001C3BF4">
              <w:rPr>
                <w:i/>
                <w:iCs/>
              </w:rPr>
              <w:t>ettik-devam-oyunumuza-bahçede</w:t>
            </w:r>
          </w:p>
        </w:tc>
        <w:tc>
          <w:tcPr>
            <w:tcW w:w="5245" w:type="dxa"/>
          </w:tcPr>
          <w:p w:rsidR="005118AA" w:rsidRPr="006460B9" w:rsidRDefault="005118AA" w:rsidP="001C3BF4">
            <w:pPr>
              <w:spacing w:line="312" w:lineRule="auto"/>
            </w:pPr>
          </w:p>
        </w:tc>
      </w:tr>
      <w:tr w:rsidR="005118AA" w:rsidRPr="006460B9">
        <w:trPr>
          <w:trHeight w:val="402"/>
        </w:trPr>
        <w:tc>
          <w:tcPr>
            <w:tcW w:w="5104" w:type="dxa"/>
            <w:vAlign w:val="center"/>
          </w:tcPr>
          <w:p w:rsidR="005118AA" w:rsidRPr="001C3BF4" w:rsidRDefault="005118AA" w:rsidP="001C3BF4">
            <w:pPr>
              <w:spacing w:line="312" w:lineRule="auto"/>
              <w:rPr>
                <w:i/>
                <w:iCs/>
              </w:rPr>
            </w:pPr>
            <w:r w:rsidRPr="001C3BF4">
              <w:rPr>
                <w:i/>
                <w:iCs/>
              </w:rPr>
              <w:t>sonbaharda-başladı-sararmaya-yapraklar</w:t>
            </w:r>
          </w:p>
        </w:tc>
        <w:tc>
          <w:tcPr>
            <w:tcW w:w="5245" w:type="dxa"/>
          </w:tcPr>
          <w:p w:rsidR="005118AA" w:rsidRPr="006460B9" w:rsidRDefault="005118AA" w:rsidP="001C3BF4">
            <w:pPr>
              <w:spacing w:line="312" w:lineRule="auto"/>
            </w:pPr>
          </w:p>
        </w:tc>
      </w:tr>
      <w:tr w:rsidR="005118AA" w:rsidRPr="006460B9">
        <w:trPr>
          <w:trHeight w:val="416"/>
        </w:trPr>
        <w:tc>
          <w:tcPr>
            <w:tcW w:w="5104" w:type="dxa"/>
            <w:vAlign w:val="center"/>
          </w:tcPr>
          <w:p w:rsidR="005118AA" w:rsidRPr="001C3BF4" w:rsidRDefault="005118AA" w:rsidP="001C3BF4">
            <w:pPr>
              <w:spacing w:line="312" w:lineRule="auto"/>
              <w:rPr>
                <w:i/>
                <w:iCs/>
              </w:rPr>
            </w:pPr>
            <w:r w:rsidRPr="001C3BF4">
              <w:rPr>
                <w:i/>
                <w:iCs/>
              </w:rPr>
              <w:t>göktaşı-uzaydan-çarptı-gelen-dünyamıza</w:t>
            </w:r>
          </w:p>
        </w:tc>
        <w:tc>
          <w:tcPr>
            <w:tcW w:w="5245" w:type="dxa"/>
          </w:tcPr>
          <w:p w:rsidR="005118AA" w:rsidRPr="006460B9" w:rsidRDefault="005118AA" w:rsidP="001C3BF4">
            <w:pPr>
              <w:spacing w:line="312" w:lineRule="auto"/>
            </w:pPr>
          </w:p>
        </w:tc>
      </w:tr>
      <w:tr w:rsidR="005118AA" w:rsidRPr="006460B9">
        <w:trPr>
          <w:trHeight w:val="416"/>
        </w:trPr>
        <w:tc>
          <w:tcPr>
            <w:tcW w:w="5104" w:type="dxa"/>
            <w:vAlign w:val="center"/>
          </w:tcPr>
          <w:p w:rsidR="005118AA" w:rsidRPr="001C3BF4" w:rsidRDefault="005118AA" w:rsidP="001C3BF4">
            <w:pPr>
              <w:spacing w:line="312" w:lineRule="auto"/>
              <w:rPr>
                <w:i/>
                <w:iCs/>
              </w:rPr>
            </w:pPr>
            <w:r w:rsidRPr="001C3BF4">
              <w:rPr>
                <w:i/>
                <w:iCs/>
              </w:rPr>
              <w:t>ülkemizin – değeridir- büyük - en- Atatürk</w:t>
            </w:r>
          </w:p>
        </w:tc>
        <w:tc>
          <w:tcPr>
            <w:tcW w:w="5245" w:type="dxa"/>
          </w:tcPr>
          <w:p w:rsidR="005118AA" w:rsidRPr="006460B9" w:rsidRDefault="005118AA" w:rsidP="001C3BF4">
            <w:pPr>
              <w:spacing w:line="312" w:lineRule="auto"/>
            </w:pPr>
          </w:p>
        </w:tc>
      </w:tr>
    </w:tbl>
    <w:tbl>
      <w:tblPr>
        <w:tblpPr w:leftFromText="141" w:rightFromText="141" w:vertAnchor="text" w:horzAnchor="margin" w:tblpY="310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7"/>
        <w:gridCol w:w="5527"/>
        <w:gridCol w:w="111"/>
      </w:tblGrid>
      <w:tr w:rsidR="005118AA" w:rsidRPr="00F13C0A">
        <w:trPr>
          <w:gridAfter w:val="1"/>
          <w:wAfter w:w="111" w:type="dxa"/>
        </w:trPr>
        <w:tc>
          <w:tcPr>
            <w:tcW w:w="11054" w:type="dxa"/>
            <w:gridSpan w:val="2"/>
            <w:shd w:val="clear" w:color="auto" w:fill="FFFF00"/>
          </w:tcPr>
          <w:p w:rsidR="005118AA" w:rsidRPr="001C3BF4" w:rsidRDefault="005118AA" w:rsidP="001C3BF4">
            <w:pPr>
              <w:rPr>
                <w:color w:val="222222"/>
                <w:sz w:val="27"/>
                <w:szCs w:val="27"/>
              </w:rPr>
            </w:pPr>
            <w:r w:rsidRPr="001C3BF4">
              <w:rPr>
                <w:color w:val="222222"/>
                <w:sz w:val="27"/>
                <w:szCs w:val="27"/>
              </w:rPr>
              <w:t>Aşağıdaki test sorularının cevaplarını işaretleyiniz.(Her soru 5 PUANDIR)10x5=50 puan</w:t>
            </w:r>
          </w:p>
        </w:tc>
      </w:tr>
      <w:tr w:rsidR="005118AA">
        <w:tc>
          <w:tcPr>
            <w:tcW w:w="5527" w:type="dxa"/>
          </w:tcPr>
          <w:p w:rsidR="005118AA" w:rsidRPr="00194487" w:rsidRDefault="005118AA" w:rsidP="001C3BF4"/>
          <w:p w:rsidR="005118AA" w:rsidRPr="001C3BF4" w:rsidRDefault="005118AA" w:rsidP="001C3BF4">
            <w:pPr>
              <w:pStyle w:val="Default"/>
              <w:numPr>
                <w:ilvl w:val="0"/>
                <w:numId w:val="7"/>
              </w:numPr>
              <w:ind w:left="142" w:hanging="142"/>
              <w:rPr>
                <w:rFonts w:ascii="Times New Roman" w:hAnsi="Times New Roman" w:cs="Times New Roman"/>
                <w:b/>
                <w:bCs/>
              </w:rPr>
            </w:pPr>
            <w:r w:rsidRPr="001C3BF4">
              <w:rPr>
                <w:rFonts w:ascii="Times New Roman" w:hAnsi="Times New Roman" w:cs="Times New Roman"/>
                <w:b/>
                <w:bCs/>
              </w:rPr>
              <w:t xml:space="preserve">"Geçen yaz çok yazı yazdım." cümlesinde altı çizili kelimelere ne ad verilir? </w:t>
            </w:r>
          </w:p>
          <w:p w:rsidR="005118AA" w:rsidRPr="001C3BF4" w:rsidRDefault="005118AA" w:rsidP="001C3BF4">
            <w:pPr>
              <w:pStyle w:val="Default"/>
              <w:ind w:left="360"/>
              <w:rPr>
                <w:rFonts w:ascii="Times New Roman" w:hAnsi="Times New Roman" w:cs="Times New Roman"/>
              </w:rPr>
            </w:pPr>
          </w:p>
          <w:p w:rsidR="005118AA" w:rsidRPr="001C3BF4" w:rsidRDefault="005118AA" w:rsidP="001C3BF4">
            <w:pPr>
              <w:pStyle w:val="Default"/>
              <w:rPr>
                <w:rFonts w:ascii="Times New Roman" w:hAnsi="Times New Roman" w:cs="Times New Roman"/>
              </w:rPr>
            </w:pPr>
            <w:r w:rsidRPr="001C3BF4">
              <w:rPr>
                <w:rFonts w:ascii="Times New Roman" w:hAnsi="Times New Roman" w:cs="Times New Roman"/>
              </w:rPr>
              <w:t xml:space="preserve">        A. eş sesli         B. zıt anlamlı</w:t>
            </w:r>
          </w:p>
          <w:p w:rsidR="005118AA" w:rsidRPr="001C3BF4" w:rsidRDefault="005118AA" w:rsidP="001C3BF4">
            <w:pPr>
              <w:pStyle w:val="Default"/>
              <w:rPr>
                <w:rFonts w:ascii="Times New Roman" w:hAnsi="Times New Roman" w:cs="Times New Roman"/>
              </w:rPr>
            </w:pPr>
          </w:p>
          <w:p w:rsidR="005118AA" w:rsidRPr="00194487" w:rsidRDefault="005118AA" w:rsidP="001C3BF4">
            <w:r>
              <w:t xml:space="preserve">       </w:t>
            </w:r>
            <w:r w:rsidRPr="00143600">
              <w:t xml:space="preserve">C. eş anlamlı </w:t>
            </w:r>
            <w:r>
              <w:t xml:space="preserve">   </w:t>
            </w:r>
            <w:r w:rsidRPr="00143600">
              <w:t>D. soyut anlamlı</w:t>
            </w:r>
            <w:r w:rsidRPr="001C3BF4">
              <w:rPr>
                <w:sz w:val="23"/>
                <w:szCs w:val="23"/>
              </w:rPr>
              <w:t xml:space="preserve"> </w:t>
            </w:r>
          </w:p>
        </w:tc>
        <w:tc>
          <w:tcPr>
            <w:tcW w:w="5638" w:type="dxa"/>
            <w:gridSpan w:val="2"/>
          </w:tcPr>
          <w:p w:rsidR="005118AA" w:rsidRPr="00194487" w:rsidRDefault="005118AA" w:rsidP="001C3BF4">
            <w:pPr>
              <w:autoSpaceDE w:val="0"/>
              <w:autoSpaceDN w:val="0"/>
              <w:adjustRightInd w:val="0"/>
            </w:pPr>
          </w:p>
          <w:p w:rsidR="005118AA" w:rsidRPr="001C3BF4" w:rsidRDefault="005118AA" w:rsidP="001C3B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94487">
              <w:t>6</w:t>
            </w:r>
            <w:r w:rsidRPr="001C3BF4">
              <w:rPr>
                <w:b/>
                <w:bCs/>
              </w:rPr>
              <w:t>-</w:t>
            </w:r>
            <w:r w:rsidRPr="00194487">
              <w:t xml:space="preserve"> Odamı darmadağınık hâlde görünce annem bana .............……” </w:t>
            </w:r>
            <w:r w:rsidRPr="001C3BF4">
              <w:rPr>
                <w:b/>
                <w:bCs/>
              </w:rPr>
              <w:t xml:space="preserve">cümlesini aşağıdakilerden hangisiyle tamamlamak uygun </w:t>
            </w:r>
            <w:r w:rsidRPr="001C3BF4">
              <w:rPr>
                <w:b/>
                <w:bCs/>
                <w:u w:val="single"/>
              </w:rPr>
              <w:t>olmaz</w:t>
            </w:r>
            <w:r w:rsidRPr="001C3BF4">
              <w:rPr>
                <w:b/>
                <w:bCs/>
              </w:rPr>
              <w:t>?</w:t>
            </w:r>
          </w:p>
          <w:p w:rsidR="005118AA" w:rsidRPr="001C3BF4" w:rsidRDefault="005118AA" w:rsidP="001C3BF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5118AA" w:rsidRPr="00194487" w:rsidRDefault="005118AA" w:rsidP="001C3BF4">
            <w:pPr>
              <w:autoSpaceDE w:val="0"/>
              <w:autoSpaceDN w:val="0"/>
              <w:adjustRightInd w:val="0"/>
            </w:pPr>
            <w:r w:rsidRPr="001C3BF4">
              <w:rPr>
                <w:b/>
                <w:bCs/>
              </w:rPr>
              <w:t xml:space="preserve">A. </w:t>
            </w:r>
            <w:r w:rsidRPr="00194487">
              <w:t xml:space="preserve">kızdı. </w:t>
            </w:r>
            <w:r w:rsidRPr="00194487">
              <w:tab/>
            </w:r>
            <w:r w:rsidRPr="00194487">
              <w:tab/>
            </w:r>
            <w:r w:rsidRPr="001C3BF4">
              <w:rPr>
                <w:b/>
                <w:bCs/>
              </w:rPr>
              <w:t xml:space="preserve">B. </w:t>
            </w:r>
            <w:r w:rsidRPr="00194487">
              <w:t>söylendi.</w:t>
            </w:r>
          </w:p>
          <w:p w:rsidR="005118AA" w:rsidRPr="00194487" w:rsidRDefault="005118AA" w:rsidP="001C3BF4">
            <w:pPr>
              <w:autoSpaceDE w:val="0"/>
              <w:autoSpaceDN w:val="0"/>
              <w:adjustRightInd w:val="0"/>
            </w:pPr>
            <w:r w:rsidRPr="00194487">
              <w:tab/>
            </w:r>
            <w:r w:rsidRPr="00194487">
              <w:tab/>
            </w:r>
          </w:p>
          <w:p w:rsidR="005118AA" w:rsidRPr="00194487" w:rsidRDefault="005118AA" w:rsidP="001C3BF4">
            <w:pPr>
              <w:autoSpaceDE w:val="0"/>
              <w:autoSpaceDN w:val="0"/>
              <w:adjustRightInd w:val="0"/>
            </w:pPr>
            <w:r w:rsidRPr="001C3BF4">
              <w:rPr>
                <w:b/>
                <w:bCs/>
              </w:rPr>
              <w:t xml:space="preserve">C. </w:t>
            </w:r>
            <w:r w:rsidRPr="00194487">
              <w:t xml:space="preserve">öğüt verdi. </w:t>
            </w:r>
            <w:r w:rsidRPr="00194487">
              <w:tab/>
            </w:r>
            <w:r w:rsidRPr="00194487">
              <w:tab/>
            </w:r>
            <w:r w:rsidRPr="001C3BF4">
              <w:rPr>
                <w:b/>
                <w:bCs/>
              </w:rPr>
              <w:t xml:space="preserve">D. </w:t>
            </w:r>
            <w:r w:rsidRPr="00194487">
              <w:t>ödül verdi.</w:t>
            </w:r>
          </w:p>
          <w:p w:rsidR="005118AA" w:rsidRPr="00194487" w:rsidRDefault="005118AA" w:rsidP="001C3BF4"/>
        </w:tc>
      </w:tr>
      <w:tr w:rsidR="005118AA">
        <w:tc>
          <w:tcPr>
            <w:tcW w:w="5527" w:type="dxa"/>
          </w:tcPr>
          <w:p w:rsidR="005118AA" w:rsidRPr="001C3BF4" w:rsidRDefault="005118AA" w:rsidP="001C3BF4">
            <w:pPr>
              <w:pStyle w:val="Default"/>
            </w:pPr>
          </w:p>
          <w:p w:rsidR="005118AA" w:rsidRPr="001C3BF4" w:rsidRDefault="005118AA" w:rsidP="001C3BF4">
            <w:pPr>
              <w:pStyle w:val="Default"/>
              <w:rPr>
                <w:b/>
                <w:bCs/>
              </w:rPr>
            </w:pPr>
            <w:r w:rsidRPr="001C3BF4">
              <w:t xml:space="preserve">2- </w:t>
            </w:r>
            <w:r w:rsidRPr="001C3BF4">
              <w:rPr>
                <w:b/>
                <w:bCs/>
              </w:rPr>
              <w:t xml:space="preserve">Hangi kelimenin zıt anlamlısı yoktur? </w:t>
            </w:r>
          </w:p>
          <w:p w:rsidR="005118AA" w:rsidRPr="001C3BF4" w:rsidRDefault="005118AA" w:rsidP="001C3BF4">
            <w:pPr>
              <w:pStyle w:val="Default"/>
              <w:rPr>
                <w:b/>
                <w:bCs/>
              </w:rPr>
            </w:pPr>
          </w:p>
          <w:p w:rsidR="005118AA" w:rsidRPr="001C3BF4" w:rsidRDefault="005118AA" w:rsidP="001C3BF4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1C3BF4">
              <w:rPr>
                <w:rFonts w:ascii="Times New Roman" w:hAnsi="Times New Roman" w:cs="Times New Roman"/>
              </w:rPr>
              <w:t xml:space="preserve">  A. küçük      B. duvar     C. eski      D. genç </w:t>
            </w:r>
          </w:p>
        </w:tc>
        <w:tc>
          <w:tcPr>
            <w:tcW w:w="5638" w:type="dxa"/>
            <w:gridSpan w:val="2"/>
          </w:tcPr>
          <w:p w:rsidR="005118AA" w:rsidRPr="001C3BF4" w:rsidRDefault="005118AA" w:rsidP="001C3BF4">
            <w:pPr>
              <w:rPr>
                <w:rFonts w:ascii="Calibri" w:eastAsia="Arial Unicode MS" w:hAnsi="Calibri" w:cs="Calibri"/>
                <w:i/>
                <w:iCs/>
                <w:sz w:val="26"/>
                <w:szCs w:val="26"/>
              </w:rPr>
            </w:pPr>
            <w:r w:rsidRPr="001C3BF4">
              <w:rPr>
                <w:rFonts w:ascii="Calibri" w:hAnsi="Calibri" w:cs="Calibri"/>
                <w:b/>
                <w:bCs/>
                <w:i/>
                <w:iCs/>
                <w:sz w:val="26"/>
                <w:szCs w:val="26"/>
              </w:rPr>
              <w:t xml:space="preserve">7-  </w:t>
            </w:r>
            <w:r w:rsidRPr="001C3BF4">
              <w:rPr>
                <w:rFonts w:ascii="Calibri" w:hAnsi="Calibri" w:cs="Calibri"/>
                <w:i/>
                <w:iCs/>
                <w:sz w:val="26"/>
                <w:szCs w:val="26"/>
              </w:rPr>
              <w:t xml:space="preserve">1-Çelik   </w:t>
            </w:r>
            <w:r w:rsidRPr="001C3BF4">
              <w:rPr>
                <w:rFonts w:ascii="Calibri" w:eastAsia="Arial Unicode MS" w:hAnsi="Calibri" w:cs="Calibri"/>
                <w:i/>
                <w:iCs/>
                <w:sz w:val="26"/>
                <w:szCs w:val="26"/>
              </w:rPr>
              <w:t>2-Renkli   3-Balık    4-Tuzlu  5-Gözlük</w:t>
            </w:r>
          </w:p>
          <w:p w:rsidR="005118AA" w:rsidRPr="001C3BF4" w:rsidRDefault="005118AA" w:rsidP="001C3BF4">
            <w:pPr>
              <w:tabs>
                <w:tab w:val="left" w:pos="142"/>
                <w:tab w:val="left" w:pos="1985"/>
                <w:tab w:val="left" w:pos="3544"/>
              </w:tabs>
              <w:rPr>
                <w:rFonts w:ascii="Calibri" w:eastAsia="Arial Unicode MS" w:hAnsi="Calibri"/>
                <w:i/>
                <w:iCs/>
                <w:sz w:val="22"/>
                <w:szCs w:val="22"/>
              </w:rPr>
            </w:pPr>
          </w:p>
          <w:p w:rsidR="005118AA" w:rsidRPr="00152417" w:rsidRDefault="005118AA" w:rsidP="001C3BF4">
            <w:pPr>
              <w:tabs>
                <w:tab w:val="left" w:pos="142"/>
                <w:tab w:val="left" w:pos="1985"/>
                <w:tab w:val="left" w:pos="3544"/>
              </w:tabs>
              <w:rPr>
                <w:noProof/>
              </w:rPr>
            </w:pPr>
            <w:r w:rsidRPr="001C3BF4">
              <w:rPr>
                <w:rFonts w:ascii="Calibri" w:eastAsia="Arial Unicode MS" w:hAnsi="Calibri" w:cs="Calibri"/>
                <w:i/>
                <w:iCs/>
                <w:sz w:val="22"/>
                <w:szCs w:val="22"/>
              </w:rPr>
              <w:t xml:space="preserve">      </w:t>
            </w:r>
            <w:r w:rsidRPr="001C3BF4">
              <w:rPr>
                <w:rFonts w:eastAsia="Arial Unicode MS"/>
                <w:i/>
                <w:iCs/>
              </w:rPr>
              <w:t>Yukarıdaki kelimelerden hangileri ek alarak yeni anlam kazanmıştır?</w:t>
            </w:r>
            <w:r w:rsidRPr="00152417">
              <w:rPr>
                <w:noProof/>
              </w:rPr>
              <w:t xml:space="preserve"> </w:t>
            </w:r>
          </w:p>
          <w:p w:rsidR="005118AA" w:rsidRPr="001C3BF4" w:rsidRDefault="005118AA" w:rsidP="001C3BF4">
            <w:pPr>
              <w:tabs>
                <w:tab w:val="left" w:pos="142"/>
                <w:tab w:val="left" w:pos="1985"/>
                <w:tab w:val="left" w:pos="3544"/>
              </w:tabs>
              <w:rPr>
                <w:rFonts w:ascii="Calibri" w:eastAsia="Arial Unicode MS" w:hAnsi="Calibri"/>
                <w:i/>
                <w:iCs/>
                <w:sz w:val="6"/>
                <w:szCs w:val="6"/>
              </w:rPr>
            </w:pPr>
          </w:p>
          <w:p w:rsidR="005118AA" w:rsidRPr="001C3BF4" w:rsidRDefault="005118AA" w:rsidP="001C3BF4">
            <w:pPr>
              <w:tabs>
                <w:tab w:val="left" w:pos="142"/>
                <w:tab w:val="left" w:pos="1276"/>
                <w:tab w:val="left" w:pos="2552"/>
                <w:tab w:val="left" w:pos="3969"/>
              </w:tabs>
              <w:rPr>
                <w:rFonts w:eastAsia="Arial Unicode MS"/>
                <w:i/>
                <w:iCs/>
              </w:rPr>
            </w:pPr>
            <w:r w:rsidRPr="001C3BF4">
              <w:rPr>
                <w:rFonts w:eastAsia="Arial Unicode MS"/>
                <w:b/>
                <w:bCs/>
                <w:i/>
                <w:iCs/>
              </w:rPr>
              <w:t>A)</w:t>
            </w:r>
            <w:r w:rsidRPr="001C3BF4">
              <w:rPr>
                <w:rFonts w:eastAsia="Arial Unicode MS"/>
                <w:i/>
                <w:iCs/>
              </w:rPr>
              <w:t xml:space="preserve"> 1 ve 3</w:t>
            </w:r>
            <w:r w:rsidRPr="001C3BF4">
              <w:rPr>
                <w:rFonts w:eastAsia="Arial Unicode MS"/>
                <w:i/>
                <w:iCs/>
              </w:rPr>
              <w:tab/>
            </w:r>
            <w:r w:rsidRPr="001C3BF4">
              <w:rPr>
                <w:rFonts w:eastAsia="Arial Unicode MS"/>
                <w:b/>
                <w:bCs/>
                <w:i/>
                <w:iCs/>
              </w:rPr>
              <w:t>B)</w:t>
            </w:r>
            <w:r w:rsidRPr="001C3BF4">
              <w:rPr>
                <w:rFonts w:eastAsia="Arial Unicode MS"/>
                <w:i/>
                <w:iCs/>
              </w:rPr>
              <w:t xml:space="preserve"> 3 ve 5</w:t>
            </w:r>
            <w:r w:rsidRPr="001C3BF4">
              <w:rPr>
                <w:rFonts w:eastAsia="Arial Unicode MS"/>
                <w:i/>
                <w:iCs/>
              </w:rPr>
              <w:tab/>
            </w:r>
            <w:r w:rsidRPr="001C3BF4">
              <w:rPr>
                <w:rFonts w:eastAsia="Arial Unicode MS"/>
                <w:b/>
                <w:bCs/>
                <w:i/>
                <w:iCs/>
              </w:rPr>
              <w:t>C)</w:t>
            </w:r>
            <w:r w:rsidRPr="001C3BF4">
              <w:rPr>
                <w:rFonts w:eastAsia="Arial Unicode MS"/>
                <w:i/>
                <w:iCs/>
              </w:rPr>
              <w:t xml:space="preserve"> 2, 4 ve 5</w:t>
            </w:r>
            <w:r w:rsidRPr="001C3BF4">
              <w:rPr>
                <w:rFonts w:eastAsia="Arial Unicode MS"/>
                <w:b/>
                <w:bCs/>
                <w:i/>
                <w:iCs/>
              </w:rPr>
              <w:t xml:space="preserve"> </w:t>
            </w:r>
            <w:r w:rsidRPr="001C3BF4">
              <w:rPr>
                <w:rFonts w:eastAsia="Arial Unicode MS"/>
                <w:b/>
                <w:bCs/>
                <w:i/>
                <w:iCs/>
              </w:rPr>
              <w:tab/>
              <w:t>D)</w:t>
            </w:r>
            <w:r w:rsidRPr="001C3BF4">
              <w:rPr>
                <w:rFonts w:eastAsia="Arial Unicode MS"/>
                <w:i/>
                <w:iCs/>
              </w:rPr>
              <w:t xml:space="preserve"> 4 ve 1</w:t>
            </w:r>
          </w:p>
          <w:p w:rsidR="005118AA" w:rsidRPr="00194487" w:rsidRDefault="005118AA" w:rsidP="001C3BF4"/>
        </w:tc>
      </w:tr>
      <w:tr w:rsidR="005118AA">
        <w:tc>
          <w:tcPr>
            <w:tcW w:w="5527" w:type="dxa"/>
          </w:tcPr>
          <w:p w:rsidR="005118AA" w:rsidRPr="001C3BF4" w:rsidRDefault="005118AA" w:rsidP="001C3BF4">
            <w:pPr>
              <w:tabs>
                <w:tab w:val="left" w:pos="1701"/>
                <w:tab w:val="left" w:pos="4111"/>
              </w:tabs>
              <w:rPr>
                <w:rFonts w:eastAsia="Arial Unicode MS"/>
                <w:b/>
                <w:bCs/>
                <w:i/>
                <w:iCs/>
              </w:rPr>
            </w:pPr>
            <w:r w:rsidRPr="001C3BF4">
              <w:rPr>
                <w:b/>
                <w:bCs/>
              </w:rPr>
              <w:t xml:space="preserve">3-  </w:t>
            </w:r>
            <w:r w:rsidRPr="001C3BF4">
              <w:rPr>
                <w:rFonts w:eastAsia="Arial Unicode MS"/>
                <w:i/>
                <w:iCs/>
              </w:rPr>
              <w:t xml:space="preserve"> </w:t>
            </w:r>
            <w:r w:rsidRPr="001C3BF4">
              <w:rPr>
                <w:rFonts w:eastAsia="Arial Unicode MS"/>
                <w:b/>
                <w:bCs/>
                <w:i/>
                <w:iCs/>
              </w:rPr>
              <w:t xml:space="preserve">Hangi cümledeki altı çizili sözcük, varlığın şeklini bildirmektedir? </w:t>
            </w:r>
          </w:p>
          <w:p w:rsidR="005118AA" w:rsidRPr="001C3BF4" w:rsidRDefault="005118AA" w:rsidP="001C3BF4">
            <w:pPr>
              <w:tabs>
                <w:tab w:val="left" w:pos="1701"/>
                <w:tab w:val="left" w:pos="4111"/>
              </w:tabs>
              <w:rPr>
                <w:rFonts w:eastAsia="Arial Unicode MS"/>
                <w:i/>
                <w:iCs/>
              </w:rPr>
            </w:pPr>
          </w:p>
          <w:p w:rsidR="005118AA" w:rsidRPr="001C3BF4" w:rsidRDefault="005118AA" w:rsidP="001C3BF4">
            <w:pPr>
              <w:tabs>
                <w:tab w:val="left" w:pos="1701"/>
                <w:tab w:val="left" w:pos="4111"/>
              </w:tabs>
              <w:rPr>
                <w:rFonts w:eastAsia="Arial Unicode MS"/>
                <w:i/>
                <w:iCs/>
              </w:rPr>
            </w:pPr>
            <w:r w:rsidRPr="001C3BF4">
              <w:rPr>
                <w:rFonts w:eastAsia="Arial Unicode MS"/>
                <w:b/>
                <w:bCs/>
                <w:i/>
                <w:iCs/>
              </w:rPr>
              <w:t>A)</w:t>
            </w:r>
            <w:r w:rsidRPr="001C3BF4">
              <w:rPr>
                <w:rFonts w:eastAsia="Arial Unicode MS"/>
                <w:i/>
                <w:iCs/>
              </w:rPr>
              <w:t xml:space="preserve"> </w:t>
            </w:r>
            <w:r w:rsidRPr="001C3BF4">
              <w:rPr>
                <w:rFonts w:eastAsia="Arial Unicode MS"/>
                <w:i/>
                <w:iCs/>
                <w:u w:val="single"/>
              </w:rPr>
              <w:t>İki</w:t>
            </w:r>
            <w:r w:rsidRPr="001C3BF4">
              <w:rPr>
                <w:rFonts w:eastAsia="Arial Unicode MS"/>
                <w:i/>
                <w:iCs/>
              </w:rPr>
              <w:t xml:space="preserve"> genç onun yanına geldi.</w:t>
            </w:r>
          </w:p>
          <w:p w:rsidR="005118AA" w:rsidRPr="001C3BF4" w:rsidRDefault="005118AA" w:rsidP="001C3BF4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eastAsia="Arial Unicode MS"/>
                <w:i/>
                <w:iCs/>
              </w:rPr>
            </w:pPr>
            <w:r w:rsidRPr="001C3BF4">
              <w:rPr>
                <w:rFonts w:eastAsia="Arial Unicode MS"/>
                <w:b/>
                <w:bCs/>
                <w:i/>
                <w:iCs/>
              </w:rPr>
              <w:t>B)</w:t>
            </w:r>
            <w:r w:rsidRPr="001C3BF4">
              <w:rPr>
                <w:rFonts w:eastAsia="Arial Unicode MS"/>
                <w:i/>
                <w:iCs/>
              </w:rPr>
              <w:t xml:space="preserve"> </w:t>
            </w:r>
            <w:r w:rsidRPr="001C3BF4">
              <w:rPr>
                <w:rFonts w:eastAsia="Arial Unicode MS"/>
                <w:i/>
                <w:iCs/>
                <w:u w:val="single"/>
              </w:rPr>
              <w:t>İhtiyar</w:t>
            </w:r>
            <w:r w:rsidRPr="001C3BF4">
              <w:rPr>
                <w:rFonts w:eastAsia="Arial Unicode MS"/>
                <w:i/>
                <w:iCs/>
              </w:rPr>
              <w:t xml:space="preserve"> adam, fidanları dikmeye başladı.</w:t>
            </w:r>
          </w:p>
          <w:p w:rsidR="005118AA" w:rsidRPr="001C3BF4" w:rsidRDefault="005118AA" w:rsidP="001C3BF4">
            <w:pPr>
              <w:tabs>
                <w:tab w:val="left" w:pos="142"/>
                <w:tab w:val="left" w:pos="1843"/>
                <w:tab w:val="left" w:pos="1985"/>
                <w:tab w:val="left" w:pos="3544"/>
                <w:tab w:val="left" w:pos="3686"/>
              </w:tabs>
              <w:rPr>
                <w:rFonts w:eastAsia="Arial Unicode MS"/>
                <w:i/>
                <w:iCs/>
              </w:rPr>
            </w:pPr>
            <w:r w:rsidRPr="001C3BF4">
              <w:rPr>
                <w:rFonts w:eastAsia="Arial Unicode MS"/>
                <w:b/>
                <w:bCs/>
                <w:i/>
                <w:iCs/>
              </w:rPr>
              <w:t>C)</w:t>
            </w:r>
            <w:r w:rsidRPr="001C3BF4">
              <w:rPr>
                <w:rFonts w:eastAsia="Arial Unicode MS"/>
                <w:i/>
                <w:iCs/>
              </w:rPr>
              <w:t xml:space="preserve"> Dedem, </w:t>
            </w:r>
            <w:r w:rsidRPr="001C3BF4">
              <w:rPr>
                <w:rFonts w:eastAsia="Arial Unicode MS"/>
                <w:i/>
                <w:iCs/>
                <w:u w:val="single"/>
              </w:rPr>
              <w:t>siyah</w:t>
            </w:r>
            <w:r w:rsidRPr="001C3BF4">
              <w:rPr>
                <w:rFonts w:eastAsia="Arial Unicode MS"/>
                <w:i/>
                <w:iCs/>
              </w:rPr>
              <w:t xml:space="preserve"> şapkasını evde unutmuş.</w:t>
            </w:r>
          </w:p>
          <w:p w:rsidR="005118AA" w:rsidRPr="001C3BF4" w:rsidRDefault="005118AA" w:rsidP="001C3BF4">
            <w:pPr>
              <w:tabs>
                <w:tab w:val="left" w:pos="1701"/>
                <w:tab w:val="left" w:pos="4111"/>
              </w:tabs>
              <w:rPr>
                <w:rFonts w:eastAsia="Arial Unicode MS"/>
                <w:b/>
                <w:bCs/>
                <w:i/>
                <w:iCs/>
              </w:rPr>
            </w:pPr>
            <w:r w:rsidRPr="001C3BF4">
              <w:rPr>
                <w:rFonts w:eastAsia="Arial Unicode MS"/>
                <w:b/>
                <w:bCs/>
                <w:i/>
                <w:iCs/>
              </w:rPr>
              <w:t>D)</w:t>
            </w:r>
            <w:r w:rsidRPr="001C3BF4">
              <w:rPr>
                <w:rFonts w:eastAsia="Arial Unicode MS"/>
                <w:i/>
                <w:iCs/>
              </w:rPr>
              <w:t xml:space="preserve"> Teyzem, </w:t>
            </w:r>
            <w:r w:rsidRPr="001C3BF4">
              <w:rPr>
                <w:rFonts w:eastAsia="Arial Unicode MS"/>
                <w:i/>
                <w:iCs/>
                <w:u w:val="single"/>
              </w:rPr>
              <w:t>yuvarlak</w:t>
            </w:r>
            <w:r w:rsidRPr="001C3BF4">
              <w:rPr>
                <w:rFonts w:eastAsia="Arial Unicode MS"/>
                <w:i/>
                <w:iCs/>
              </w:rPr>
              <w:t xml:space="preserve"> masayı iyice sildi.</w:t>
            </w:r>
          </w:p>
          <w:p w:rsidR="005118AA" w:rsidRPr="00194487" w:rsidRDefault="005118AA" w:rsidP="001C3BF4"/>
        </w:tc>
        <w:tc>
          <w:tcPr>
            <w:tcW w:w="5638" w:type="dxa"/>
            <w:gridSpan w:val="2"/>
          </w:tcPr>
          <w:p w:rsidR="005118AA" w:rsidRPr="001C3BF4" w:rsidRDefault="005118AA" w:rsidP="001C3BF4">
            <w:pPr>
              <w:rPr>
                <w:b/>
                <w:bCs/>
              </w:rPr>
            </w:pPr>
            <w:r w:rsidRPr="001C3BF4">
              <w:rPr>
                <w:b/>
                <w:bCs/>
              </w:rPr>
              <w:t>8- “</w:t>
            </w:r>
            <w:r w:rsidRPr="001C3BF4">
              <w:rPr>
                <w:b/>
                <w:bCs/>
                <w:i/>
                <w:iCs/>
              </w:rPr>
              <w:t>Doymak nedir bilmeyen</w:t>
            </w:r>
            <w:r w:rsidRPr="001C3BF4">
              <w:rPr>
                <w:b/>
                <w:bCs/>
              </w:rPr>
              <w:t>” anlamına gelen deyim aşağıdakilerden hangisidir?</w:t>
            </w:r>
          </w:p>
          <w:p w:rsidR="005118AA" w:rsidRPr="001C3BF4" w:rsidRDefault="005118AA" w:rsidP="001C3BF4">
            <w:pPr>
              <w:rPr>
                <w:b/>
                <w:bCs/>
              </w:rPr>
            </w:pPr>
          </w:p>
          <w:p w:rsidR="005118AA" w:rsidRPr="00152417" w:rsidRDefault="005118AA" w:rsidP="001C3BF4">
            <w:pPr>
              <w:tabs>
                <w:tab w:val="left" w:pos="284"/>
                <w:tab w:val="left" w:pos="597"/>
              </w:tabs>
            </w:pPr>
            <w:r w:rsidRPr="00152417">
              <w:t>A)</w:t>
            </w:r>
            <w:r w:rsidRPr="00152417">
              <w:tab/>
              <w:t>Ağzı kulaklarına varmak</w:t>
            </w:r>
          </w:p>
          <w:p w:rsidR="005118AA" w:rsidRPr="00152417" w:rsidRDefault="005118AA" w:rsidP="001C3BF4">
            <w:pPr>
              <w:tabs>
                <w:tab w:val="left" w:pos="284"/>
                <w:tab w:val="left" w:pos="597"/>
              </w:tabs>
            </w:pPr>
            <w:r w:rsidRPr="00152417">
              <w:t>B)</w:t>
            </w:r>
            <w:r w:rsidRPr="00152417">
              <w:tab/>
              <w:t>Açgözlü</w:t>
            </w:r>
          </w:p>
          <w:p w:rsidR="005118AA" w:rsidRPr="00152417" w:rsidRDefault="005118AA" w:rsidP="001C3BF4">
            <w:pPr>
              <w:tabs>
                <w:tab w:val="left" w:pos="284"/>
                <w:tab w:val="left" w:pos="606"/>
              </w:tabs>
            </w:pPr>
            <w:r w:rsidRPr="00152417">
              <w:t>C)</w:t>
            </w:r>
            <w:r w:rsidRPr="00152417">
              <w:tab/>
              <w:t>Ağızdan kapmak</w:t>
            </w:r>
          </w:p>
          <w:p w:rsidR="005118AA" w:rsidRPr="001C3BF4" w:rsidRDefault="005118AA" w:rsidP="001C3BF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52417">
              <w:t>D) Ağzıboş</w:t>
            </w:r>
          </w:p>
          <w:p w:rsidR="005118AA" w:rsidRPr="00194487" w:rsidRDefault="005118AA" w:rsidP="001C3BF4"/>
        </w:tc>
      </w:tr>
      <w:tr w:rsidR="005118AA">
        <w:tc>
          <w:tcPr>
            <w:tcW w:w="5527" w:type="dxa"/>
          </w:tcPr>
          <w:p w:rsidR="005118AA" w:rsidRPr="001C3BF4" w:rsidRDefault="005118AA" w:rsidP="001C3BF4">
            <w:pPr>
              <w:widowControl w:val="0"/>
              <w:ind w:left="360" w:hanging="360"/>
              <w:rPr>
                <w:i/>
                <w:iCs/>
                <w:color w:val="000000"/>
              </w:rPr>
            </w:pPr>
            <w:r w:rsidRPr="001C3BF4">
              <w:rPr>
                <w:b/>
                <w:bCs/>
              </w:rPr>
              <w:t>4-</w:t>
            </w:r>
            <w:r w:rsidRPr="001C3BF4">
              <w:rPr>
                <w:i/>
                <w:iCs/>
                <w:color w:val="000000"/>
              </w:rPr>
              <w:t>"Ninem,ahırda keyifle inek sağıyordu."</w:t>
            </w:r>
          </w:p>
          <w:p w:rsidR="005118AA" w:rsidRPr="001C3BF4" w:rsidRDefault="005118AA" w:rsidP="001C3BF4">
            <w:pPr>
              <w:widowControl w:val="0"/>
              <w:ind w:left="360" w:hanging="360"/>
              <w:rPr>
                <w:i/>
                <w:iCs/>
                <w:color w:val="000000"/>
              </w:rPr>
            </w:pPr>
          </w:p>
          <w:p w:rsidR="005118AA" w:rsidRPr="001C3BF4" w:rsidRDefault="005118AA" w:rsidP="001C3BF4">
            <w:pPr>
              <w:widowControl w:val="0"/>
              <w:rPr>
                <w:b/>
                <w:bCs/>
                <w:color w:val="000000"/>
              </w:rPr>
            </w:pPr>
            <w:r w:rsidRPr="001C3BF4">
              <w:rPr>
                <w:b/>
                <w:bCs/>
                <w:color w:val="000000"/>
              </w:rPr>
              <w:t xml:space="preserve">     Yukarıdaki cümlede aşağıda verilen sorulardan hangisinin cevabı </w:t>
            </w:r>
            <w:r w:rsidRPr="001C3BF4">
              <w:rPr>
                <w:b/>
                <w:bCs/>
                <w:color w:val="000000"/>
                <w:u w:val="single"/>
              </w:rPr>
              <w:t>yoktur</w:t>
            </w:r>
            <w:r w:rsidRPr="001C3BF4">
              <w:rPr>
                <w:b/>
                <w:bCs/>
                <w:color w:val="000000"/>
              </w:rPr>
              <w:t>?</w:t>
            </w:r>
          </w:p>
          <w:p w:rsidR="005118AA" w:rsidRPr="001C3BF4" w:rsidRDefault="005118AA" w:rsidP="001C3BF4">
            <w:pPr>
              <w:widowControl w:val="0"/>
              <w:rPr>
                <w:b/>
                <w:bCs/>
                <w:color w:val="000000"/>
              </w:rPr>
            </w:pPr>
          </w:p>
          <w:p w:rsidR="005118AA" w:rsidRPr="001C3BF4" w:rsidRDefault="005118AA" w:rsidP="001C3BF4">
            <w:pPr>
              <w:widowControl w:val="0"/>
              <w:tabs>
                <w:tab w:val="left" w:pos="1660"/>
              </w:tabs>
              <w:rPr>
                <w:color w:val="000000"/>
              </w:rPr>
            </w:pPr>
            <w:r w:rsidRPr="001C3BF4">
              <w:rPr>
                <w:color w:val="000000"/>
              </w:rPr>
              <w:t>A. Kim?   B. Nasıl?  C. Ne zaman?  D. Nerede?</w:t>
            </w:r>
          </w:p>
          <w:p w:rsidR="005118AA" w:rsidRPr="001C3BF4" w:rsidRDefault="005118AA" w:rsidP="001C3BF4">
            <w:pPr>
              <w:tabs>
                <w:tab w:val="left" w:pos="309"/>
              </w:tabs>
              <w:ind w:left="567"/>
              <w:rPr>
                <w:i/>
                <w:iCs/>
                <w:color w:val="000000"/>
              </w:rPr>
            </w:pPr>
          </w:p>
          <w:p w:rsidR="005118AA" w:rsidRPr="00194487" w:rsidRDefault="005118AA" w:rsidP="001C3BF4"/>
        </w:tc>
        <w:tc>
          <w:tcPr>
            <w:tcW w:w="5638" w:type="dxa"/>
            <w:gridSpan w:val="2"/>
          </w:tcPr>
          <w:p w:rsidR="005118AA" w:rsidRPr="00194487" w:rsidRDefault="005118AA" w:rsidP="001C3BF4">
            <w:pPr>
              <w:pStyle w:val="NoSpacing"/>
              <w:jc w:val="both"/>
            </w:pPr>
            <w:r w:rsidRPr="001C3BF4">
              <w:rPr>
                <w:b/>
                <w:bCs/>
              </w:rPr>
              <w:t>9-</w:t>
            </w:r>
            <w:r w:rsidRPr="00194487">
              <w:t xml:space="preserve"> Annem sokakta yana yakıla beni arıyormuş.</w:t>
            </w:r>
          </w:p>
          <w:p w:rsidR="005118AA" w:rsidRPr="001C3BF4" w:rsidRDefault="005118AA" w:rsidP="001C3BF4">
            <w:pPr>
              <w:pStyle w:val="NoSpacing"/>
              <w:rPr>
                <w:b/>
                <w:bCs/>
              </w:rPr>
            </w:pPr>
            <w:r w:rsidRPr="001C3BF4">
              <w:rPr>
                <w:b/>
                <w:bCs/>
              </w:rPr>
              <w:t>Yukarıdaki cümlede aşağıdaki sorulardan hangisinin cevabı yoktur?</w:t>
            </w:r>
            <w:r w:rsidRPr="001C3BF4">
              <w:rPr>
                <w:b/>
                <w:bCs/>
              </w:rPr>
              <w:br/>
            </w:r>
          </w:p>
          <w:p w:rsidR="005118AA" w:rsidRDefault="005118AA" w:rsidP="001C3BF4">
            <w:pPr>
              <w:pStyle w:val="NoSpacing"/>
              <w:numPr>
                <w:ilvl w:val="0"/>
                <w:numId w:val="6"/>
              </w:numPr>
              <w:jc w:val="both"/>
            </w:pPr>
            <w:r w:rsidRPr="00194487">
              <w:t>Kim                                B) Niçin</w:t>
            </w:r>
          </w:p>
          <w:p w:rsidR="005118AA" w:rsidRPr="00194487" w:rsidRDefault="005118AA" w:rsidP="001C3BF4">
            <w:pPr>
              <w:pStyle w:val="NoSpacing"/>
              <w:ind w:left="720"/>
              <w:jc w:val="both"/>
            </w:pPr>
          </w:p>
          <w:p w:rsidR="005118AA" w:rsidRPr="00194487" w:rsidRDefault="005118AA" w:rsidP="001C3BF4">
            <w:pPr>
              <w:pStyle w:val="NoSpacing"/>
              <w:jc w:val="both"/>
            </w:pPr>
            <w:r>
              <w:t xml:space="preserve">       C ) </w:t>
            </w:r>
            <w:r w:rsidRPr="00194487">
              <w:t xml:space="preserve">Nerede                        </w:t>
            </w:r>
            <w:r>
              <w:t xml:space="preserve">  </w:t>
            </w:r>
            <w:r w:rsidRPr="00194487">
              <w:t xml:space="preserve">  D) Nasıl</w:t>
            </w:r>
          </w:p>
          <w:p w:rsidR="005118AA" w:rsidRPr="00194487" w:rsidRDefault="005118AA" w:rsidP="001C3BF4"/>
        </w:tc>
      </w:tr>
      <w:tr w:rsidR="005118AA">
        <w:trPr>
          <w:trHeight w:val="1231"/>
        </w:trPr>
        <w:tc>
          <w:tcPr>
            <w:tcW w:w="5527" w:type="dxa"/>
          </w:tcPr>
          <w:p w:rsidR="005118AA" w:rsidRPr="001C3BF4" w:rsidRDefault="005118AA" w:rsidP="001C3BF4">
            <w:pPr>
              <w:rPr>
                <w:b/>
                <w:bCs/>
              </w:rPr>
            </w:pPr>
            <w:r w:rsidRPr="001C3BF4">
              <w:rPr>
                <w:b/>
                <w:bCs/>
              </w:rPr>
              <w:t>5- Aşağıdakilerden hangisi yapım eki alarak türemiş bir kelime olmuştur?</w:t>
            </w:r>
          </w:p>
          <w:p w:rsidR="005118AA" w:rsidRPr="00194487" w:rsidRDefault="005118AA" w:rsidP="001C3BF4"/>
          <w:p w:rsidR="005118AA" w:rsidRPr="001C3BF4" w:rsidRDefault="005118AA" w:rsidP="001C3BF4">
            <w:pPr>
              <w:pStyle w:val="ListParagraph"/>
              <w:numPr>
                <w:ilvl w:val="0"/>
                <w:numId w:val="4"/>
              </w:numPr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C3BF4">
              <w:rPr>
                <w:rFonts w:ascii="Times New Roman" w:hAnsi="Times New Roman" w:cs="Times New Roman"/>
                <w:sz w:val="24"/>
                <w:szCs w:val="24"/>
              </w:rPr>
              <w:t>göz        B)   balık      C) buzluk   D) hacı</w:t>
            </w:r>
          </w:p>
        </w:tc>
        <w:tc>
          <w:tcPr>
            <w:tcW w:w="5638" w:type="dxa"/>
            <w:gridSpan w:val="2"/>
          </w:tcPr>
          <w:p w:rsidR="005118AA" w:rsidRPr="001C3BF4" w:rsidRDefault="005118AA" w:rsidP="001C3BF4">
            <w:pPr>
              <w:tabs>
                <w:tab w:val="left" w:pos="1701"/>
                <w:tab w:val="left" w:pos="4111"/>
              </w:tabs>
              <w:rPr>
                <w:rFonts w:eastAsia="Arial Unicode MS"/>
                <w:i/>
                <w:iCs/>
              </w:rPr>
            </w:pPr>
            <w:r w:rsidRPr="001C3BF4">
              <w:rPr>
                <w:b/>
                <w:bCs/>
              </w:rPr>
              <w:t>10</w:t>
            </w:r>
            <w:r w:rsidRPr="00194487">
              <w:t xml:space="preserve">- </w:t>
            </w:r>
            <w:r w:rsidRPr="001C3BF4">
              <w:rPr>
                <w:b/>
                <w:bCs/>
              </w:rPr>
              <w:t>“</w:t>
            </w:r>
            <w:r w:rsidRPr="001C3BF4">
              <w:rPr>
                <w:rFonts w:eastAsia="Arial Unicode MS"/>
                <w:b/>
                <w:bCs/>
                <w:i/>
                <w:iCs/>
              </w:rPr>
              <w:t xml:space="preserve"> Yarın erken kalkacağım</w:t>
            </w:r>
            <w:r w:rsidRPr="001C3BF4">
              <w:rPr>
                <w:rFonts w:eastAsia="Arial Unicode MS"/>
                <w:i/>
                <w:iCs/>
              </w:rPr>
              <w:t>( )</w:t>
            </w:r>
            <w:r w:rsidRPr="001C3BF4">
              <w:rPr>
                <w:rFonts w:eastAsia="Arial Unicode MS"/>
                <w:b/>
                <w:bCs/>
                <w:i/>
                <w:iCs/>
              </w:rPr>
              <w:t xml:space="preserve"> Nergis</w:t>
            </w:r>
            <w:r w:rsidRPr="001C3BF4">
              <w:rPr>
                <w:rFonts w:eastAsia="Arial Unicode MS"/>
                <w:i/>
                <w:iCs/>
              </w:rPr>
              <w:t>( )</w:t>
            </w:r>
            <w:r w:rsidRPr="001C3BF4">
              <w:rPr>
                <w:rFonts w:eastAsia="Arial Unicode MS"/>
                <w:b/>
                <w:bCs/>
                <w:i/>
                <w:iCs/>
              </w:rPr>
              <w:t>e kahvaltıya gideceğim</w:t>
            </w:r>
            <w:r w:rsidRPr="001C3BF4">
              <w:rPr>
                <w:rFonts w:eastAsia="Arial Unicode MS"/>
                <w:i/>
                <w:iCs/>
              </w:rPr>
              <w:t xml:space="preserve">( ) </w:t>
            </w:r>
          </w:p>
          <w:p w:rsidR="005118AA" w:rsidRPr="001C3BF4" w:rsidRDefault="005118AA" w:rsidP="001C3BF4">
            <w:pPr>
              <w:tabs>
                <w:tab w:val="left" w:pos="1701"/>
                <w:tab w:val="left" w:pos="4111"/>
              </w:tabs>
              <w:rPr>
                <w:rFonts w:eastAsia="Arial Unicode MS"/>
                <w:i/>
                <w:iCs/>
              </w:rPr>
            </w:pPr>
            <w:r w:rsidRPr="001C3BF4">
              <w:rPr>
                <w:rFonts w:eastAsia="Arial Unicode MS"/>
                <w:i/>
                <w:iCs/>
              </w:rPr>
              <w:t xml:space="preserve">Yukarıdaki cümlede parantezle gösterilen yerlere sırasıyla hangi noktalama işaretleri yazılmalıdır? </w:t>
            </w:r>
          </w:p>
          <w:p w:rsidR="005118AA" w:rsidRPr="001C3BF4" w:rsidRDefault="005118AA" w:rsidP="001C3BF4">
            <w:pPr>
              <w:tabs>
                <w:tab w:val="left" w:pos="1701"/>
                <w:tab w:val="left" w:pos="4111"/>
              </w:tabs>
              <w:rPr>
                <w:rFonts w:eastAsia="Arial Unicode MS"/>
                <w:i/>
                <w:iCs/>
              </w:rPr>
            </w:pPr>
          </w:p>
          <w:p w:rsidR="005118AA" w:rsidRPr="001C3BF4" w:rsidRDefault="005118AA" w:rsidP="001C3BF4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eastAsia="Arial Unicode MS"/>
                <w:i/>
                <w:iCs/>
              </w:rPr>
            </w:pPr>
            <w:r w:rsidRPr="001C3BF4">
              <w:rPr>
                <w:rFonts w:eastAsia="Arial Unicode MS"/>
                <w:b/>
                <w:bCs/>
                <w:i/>
                <w:iCs/>
              </w:rPr>
              <w:t>A)</w:t>
            </w:r>
            <w:r w:rsidRPr="001C3BF4">
              <w:rPr>
                <w:rFonts w:eastAsia="Arial Unicode MS"/>
                <w:i/>
                <w:iCs/>
              </w:rPr>
              <w:t xml:space="preserve"> (?)  (‘)  (.)</w:t>
            </w:r>
            <w:r w:rsidRPr="001C3BF4">
              <w:rPr>
                <w:rFonts w:eastAsia="Arial Unicode MS"/>
                <w:i/>
                <w:iCs/>
              </w:rPr>
              <w:tab/>
            </w:r>
            <w:r w:rsidRPr="001C3BF4">
              <w:rPr>
                <w:rFonts w:eastAsia="Arial Unicode MS"/>
                <w:b/>
                <w:bCs/>
                <w:i/>
                <w:iCs/>
              </w:rPr>
              <w:t>B)</w:t>
            </w:r>
            <w:r w:rsidRPr="001C3BF4">
              <w:rPr>
                <w:rFonts w:eastAsia="Arial Unicode MS"/>
                <w:i/>
                <w:iCs/>
              </w:rPr>
              <w:t xml:space="preserve"> (.)  (‘)  (.) </w:t>
            </w:r>
          </w:p>
          <w:p w:rsidR="005118AA" w:rsidRPr="001C3BF4" w:rsidRDefault="005118AA" w:rsidP="001C3BF4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eastAsia="Arial Unicode MS"/>
                <w:i/>
                <w:iCs/>
              </w:rPr>
            </w:pPr>
          </w:p>
          <w:p w:rsidR="005118AA" w:rsidRPr="001C3BF4" w:rsidRDefault="005118AA" w:rsidP="001C3BF4">
            <w:pPr>
              <w:tabs>
                <w:tab w:val="left" w:pos="142"/>
                <w:tab w:val="left" w:pos="2552"/>
                <w:tab w:val="left" w:pos="3544"/>
                <w:tab w:val="left" w:pos="3686"/>
              </w:tabs>
              <w:rPr>
                <w:rFonts w:eastAsia="Arial Unicode MS"/>
                <w:i/>
                <w:iCs/>
              </w:rPr>
            </w:pPr>
            <w:r w:rsidRPr="001C3BF4">
              <w:rPr>
                <w:rFonts w:eastAsia="Arial Unicode MS"/>
                <w:b/>
                <w:bCs/>
                <w:i/>
                <w:iCs/>
              </w:rPr>
              <w:t>C)</w:t>
            </w:r>
            <w:r w:rsidRPr="001C3BF4">
              <w:rPr>
                <w:rFonts w:eastAsia="Arial Unicode MS"/>
                <w:i/>
                <w:iCs/>
              </w:rPr>
              <w:t xml:space="preserve"> (,)  (,)  (.)</w:t>
            </w:r>
            <w:r w:rsidRPr="001C3BF4">
              <w:rPr>
                <w:rFonts w:eastAsia="Arial Unicode MS"/>
                <w:i/>
                <w:iCs/>
              </w:rPr>
              <w:tab/>
            </w:r>
            <w:r w:rsidRPr="001C3BF4">
              <w:rPr>
                <w:rFonts w:eastAsia="Arial Unicode MS"/>
                <w:b/>
                <w:bCs/>
                <w:i/>
                <w:iCs/>
              </w:rPr>
              <w:t xml:space="preserve">D) </w:t>
            </w:r>
            <w:r w:rsidRPr="001C3BF4">
              <w:rPr>
                <w:rFonts w:eastAsia="Arial Unicode MS"/>
                <w:i/>
                <w:iCs/>
              </w:rPr>
              <w:t>(!)  (‘)  (?)</w:t>
            </w:r>
          </w:p>
          <w:p w:rsidR="005118AA" w:rsidRPr="00194487" w:rsidRDefault="005118AA" w:rsidP="001C3BF4"/>
        </w:tc>
      </w:tr>
    </w:tbl>
    <w:p w:rsidR="005118AA" w:rsidRDefault="005118AA" w:rsidP="006460B9">
      <w:pPr>
        <w:spacing w:after="120"/>
      </w:pPr>
    </w:p>
    <w:p w:rsidR="005118AA" w:rsidRDefault="005118AA" w:rsidP="006460B9">
      <w:pPr>
        <w:spacing w:after="120"/>
        <w:rPr>
          <w:sz w:val="22"/>
          <w:szCs w:val="22"/>
        </w:rPr>
        <w:sectPr w:rsidR="005118AA" w:rsidSect="006460B9">
          <w:pgSz w:w="11906" w:h="16838"/>
          <w:pgMar w:top="397" w:right="567" w:bottom="340" w:left="567" w:header="709" w:footer="709" w:gutter="0"/>
          <w:cols w:space="708"/>
          <w:docGrid w:linePitch="360"/>
        </w:sectPr>
      </w:pPr>
    </w:p>
    <w:p w:rsidR="005118AA" w:rsidRPr="00CF2151" w:rsidRDefault="005118AA" w:rsidP="00CF2151">
      <w:pPr>
        <w:spacing w:after="120"/>
      </w:pPr>
      <w:r>
        <w:t>BAŞARILAR…..</w:t>
      </w:r>
    </w:p>
    <w:p w:rsidR="005118AA" w:rsidRDefault="005118AA" w:rsidP="00194487">
      <w:pPr>
        <w:spacing w:after="120"/>
      </w:pPr>
    </w:p>
    <w:sectPr w:rsidR="005118AA" w:rsidSect="00CF2151">
      <w:type w:val="continuous"/>
      <w:pgSz w:w="11906" w:h="16838"/>
      <w:pgMar w:top="397" w:right="567" w:bottom="340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20B20"/>
    <w:multiLevelType w:val="hybridMultilevel"/>
    <w:tmpl w:val="E55C9186"/>
    <w:lvl w:ilvl="0" w:tplc="08A852E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0D14582"/>
    <w:multiLevelType w:val="hybridMultilevel"/>
    <w:tmpl w:val="C3F042DA"/>
    <w:lvl w:ilvl="0" w:tplc="E5A221D8">
      <w:start w:val="2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5C13501"/>
    <w:multiLevelType w:val="hybridMultilevel"/>
    <w:tmpl w:val="DBD63C18"/>
    <w:lvl w:ilvl="0" w:tplc="E9FC0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  <w:b/>
        <w:bCs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927097"/>
    <w:multiLevelType w:val="hybridMultilevel"/>
    <w:tmpl w:val="F49CCBAE"/>
    <w:lvl w:ilvl="0" w:tplc="0742DE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74683"/>
    <w:multiLevelType w:val="hybridMultilevel"/>
    <w:tmpl w:val="F58CB066"/>
    <w:lvl w:ilvl="0" w:tplc="0F4E9D9C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E42952"/>
    <w:multiLevelType w:val="hybridMultilevel"/>
    <w:tmpl w:val="B37AE8CC"/>
    <w:lvl w:ilvl="0" w:tplc="EEB88BC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0B9"/>
    <w:rsid w:val="000313BF"/>
    <w:rsid w:val="001019C4"/>
    <w:rsid w:val="00143600"/>
    <w:rsid w:val="00152417"/>
    <w:rsid w:val="00194487"/>
    <w:rsid w:val="001C3BF4"/>
    <w:rsid w:val="0033231F"/>
    <w:rsid w:val="003B3710"/>
    <w:rsid w:val="0042415C"/>
    <w:rsid w:val="004A0234"/>
    <w:rsid w:val="005118AA"/>
    <w:rsid w:val="00542C12"/>
    <w:rsid w:val="006460B9"/>
    <w:rsid w:val="00770044"/>
    <w:rsid w:val="007A5E6A"/>
    <w:rsid w:val="00A055D0"/>
    <w:rsid w:val="00A9197D"/>
    <w:rsid w:val="00AC5CDC"/>
    <w:rsid w:val="00AE63BF"/>
    <w:rsid w:val="00AF6D5B"/>
    <w:rsid w:val="00B54E03"/>
    <w:rsid w:val="00CF2151"/>
    <w:rsid w:val="00D40B14"/>
    <w:rsid w:val="00D50163"/>
    <w:rsid w:val="00DE1E9D"/>
    <w:rsid w:val="00E71C51"/>
    <w:rsid w:val="00E82DC4"/>
    <w:rsid w:val="00E96ABA"/>
    <w:rsid w:val="00EB47B1"/>
    <w:rsid w:val="00EE4652"/>
    <w:rsid w:val="00F13C0A"/>
    <w:rsid w:val="00FB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0B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460B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60B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NoSpacing">
    <w:name w:val="No Spacing"/>
    <w:link w:val="NoSpacingChar"/>
    <w:uiPriority w:val="99"/>
    <w:qFormat/>
    <w:rsid w:val="006460B9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B54E03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14360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3</Pages>
  <Words>671</Words>
  <Characters>3825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bil</dc:creator>
  <cp:keywords>sorubak.com</cp:keywords>
  <dc:description/>
  <cp:lastModifiedBy>edanur</cp:lastModifiedBy>
  <cp:revision>20</cp:revision>
  <cp:lastPrinted>2015-11-06T07:07:00Z</cp:lastPrinted>
  <dcterms:created xsi:type="dcterms:W3CDTF">2015-11-05T08:22:00Z</dcterms:created>
  <dcterms:modified xsi:type="dcterms:W3CDTF">2016-10-22T17:05:00Z</dcterms:modified>
</cp:coreProperties>
</file>