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98" w:rsidRPr="009E72AB" w:rsidRDefault="00A26498" w:rsidP="0027678F">
      <w:pPr>
        <w:pStyle w:val="Header"/>
        <w:rPr>
          <w:rFonts w:ascii="Calibri" w:hAnsi="Calibri" w:cs="Calibri"/>
          <w:i/>
          <w:iCs/>
        </w:rPr>
      </w:pPr>
      <w:r w:rsidRPr="009E72AB">
        <w:rPr>
          <w:rFonts w:ascii="Calibri" w:hAnsi="Calibri" w:cs="Calibri"/>
          <w:i/>
          <w:iCs/>
        </w:rPr>
        <w:t xml:space="preserve">Antakya </w:t>
      </w:r>
      <w:r>
        <w:rPr>
          <w:rFonts w:ascii="Calibri" w:hAnsi="Calibri" w:cs="Calibri"/>
          <w:i/>
          <w:iCs/>
        </w:rPr>
        <w:t xml:space="preserve">İlkokulu </w:t>
      </w:r>
      <w:r w:rsidRPr="009E72AB">
        <w:rPr>
          <w:rFonts w:ascii="Calibri" w:hAnsi="Calibri" w:cs="Calibri"/>
          <w:i/>
          <w:iCs/>
        </w:rPr>
        <w:t xml:space="preserve">4/… </w:t>
      </w:r>
      <w:r>
        <w:rPr>
          <w:rFonts w:ascii="Calibri" w:hAnsi="Calibri" w:cs="Calibri"/>
          <w:i/>
          <w:iCs/>
        </w:rPr>
        <w:t xml:space="preserve"> </w:t>
      </w:r>
      <w:r w:rsidRPr="009E72AB">
        <w:rPr>
          <w:rFonts w:ascii="Calibri" w:hAnsi="Calibri" w:cs="Calibri"/>
          <w:i/>
          <w:iCs/>
        </w:rPr>
        <w:t xml:space="preserve">Sınıfı  </w:t>
      </w:r>
      <w:r w:rsidRPr="009E72AB">
        <w:rPr>
          <w:rFonts w:ascii="Calibri" w:hAnsi="Calibri" w:cs="Calibri"/>
          <w:b/>
          <w:bCs/>
          <w:i/>
          <w:iCs/>
        </w:rPr>
        <w:t>Sosyal Bilgiler Dersi</w:t>
      </w:r>
      <w:r>
        <w:rPr>
          <w:rFonts w:ascii="Calibri" w:hAnsi="Calibri" w:cs="Calibri"/>
          <w:i/>
          <w:iCs/>
        </w:rPr>
        <w:t xml:space="preserve"> 2. Dönem 2</w:t>
      </w:r>
      <w:r w:rsidRPr="009E72AB">
        <w:rPr>
          <w:rFonts w:ascii="Calibri" w:hAnsi="Calibri" w:cs="Calibri"/>
          <w:i/>
          <w:iCs/>
        </w:rPr>
        <w:t>. Değerlendirme Sınavı</w:t>
      </w:r>
      <w:r>
        <w:rPr>
          <w:rFonts w:ascii="Calibri" w:hAnsi="Calibri" w:cs="Calibri"/>
          <w:i/>
          <w:iCs/>
        </w:rPr>
        <w:t xml:space="preserve">           </w:t>
      </w:r>
      <w:r w:rsidRPr="009E72AB">
        <w:rPr>
          <w:rFonts w:ascii="Calibri" w:hAnsi="Calibri" w:cs="Calibri"/>
          <w:i/>
          <w:iCs/>
        </w:rPr>
        <w:t>Sonuç:…………</w:t>
      </w:r>
    </w:p>
    <w:p w:rsidR="00A26498" w:rsidRDefault="00A26498" w:rsidP="0027678F">
      <w:pPr>
        <w:pStyle w:val="Header"/>
        <w:rPr>
          <w:rFonts w:ascii="Calibri" w:hAnsi="Calibri" w:cs="Calibri"/>
          <w:i/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kalem" style="position:absolute;margin-left:468.55pt;margin-top:4.25pt;width:53.25pt;height:65.25pt;z-index:-251661312;visibility:visible">
            <v:imagedata r:id="rId4" o:title=""/>
          </v:shape>
        </w:pict>
      </w:r>
    </w:p>
    <w:p w:rsidR="00A26498" w:rsidRPr="005A1B2D" w:rsidRDefault="00A26498" w:rsidP="005A1B2D">
      <w:pPr>
        <w:pStyle w:val="Header"/>
        <w:rPr>
          <w:rFonts w:ascii="Calibri" w:hAnsi="Calibri" w:cs="Calibri"/>
          <w:i/>
          <w:iCs/>
        </w:rPr>
      </w:pPr>
      <w:r w:rsidRPr="009E72AB">
        <w:rPr>
          <w:rFonts w:ascii="Calibri" w:hAnsi="Calibri" w:cs="Calibri"/>
          <w:i/>
          <w:iCs/>
        </w:rPr>
        <w:t>Adım Soyadım :……………………………………</w:t>
      </w:r>
      <w:r w:rsidRPr="009E72AB">
        <w:rPr>
          <w:rFonts w:ascii="Calibri" w:hAnsi="Calibri" w:cs="Calibri"/>
          <w:i/>
          <w:iCs/>
        </w:rPr>
        <w:tab/>
        <w:t xml:space="preserve">                           Okul Numaram: …………</w:t>
      </w:r>
    </w:p>
    <w:p w:rsidR="00A26498" w:rsidRPr="00871720" w:rsidRDefault="00A26498" w:rsidP="0027678F">
      <w:pPr>
        <w:rPr>
          <w:rFonts w:ascii="Calibri" w:hAnsi="Calibri" w:cs="Calibri"/>
          <w:b/>
          <w:bCs/>
        </w:rPr>
      </w:pPr>
      <w:r w:rsidRPr="00871720">
        <w:rPr>
          <w:rFonts w:ascii="Calibri" w:hAnsi="Calibri" w:cs="Calibri"/>
          <w:b/>
          <w:bCs/>
        </w:rPr>
        <w:t>A- Aşağıdaki bilgilerden doğru olanın başına (D), yanlış olanın başına (Y) yazınız.</w:t>
      </w:r>
      <w:r>
        <w:rPr>
          <w:rFonts w:ascii="Calibri" w:hAnsi="Calibri" w:cs="Calibri"/>
          <w:b/>
          <w:bCs/>
        </w:rPr>
        <w:t>(5</w:t>
      </w:r>
      <w:r w:rsidRPr="00871720">
        <w:rPr>
          <w:rFonts w:ascii="Calibri" w:hAnsi="Calibri" w:cs="Calibri"/>
          <w:b/>
          <w:bCs/>
        </w:rPr>
        <w:t>p)</w:t>
      </w:r>
    </w:p>
    <w:p w:rsidR="00A26498" w:rsidRPr="00871720" w:rsidRDefault="00A26498" w:rsidP="004D2FC2">
      <w:pPr>
        <w:pStyle w:val="Default"/>
      </w:pPr>
      <w:r w:rsidRPr="00871720">
        <w:t>(….) Komşumuzun evi ya</w:t>
      </w:r>
      <w:r>
        <w:t>nıyorsa onlara ilk yardımı yapa</w:t>
      </w:r>
      <w:r w:rsidRPr="00871720">
        <w:t xml:space="preserve">cak sosyal örgüt “AKUT” olur. </w:t>
      </w:r>
    </w:p>
    <w:p w:rsidR="00A26498" w:rsidRPr="00871720" w:rsidRDefault="00A26498" w:rsidP="004D2FC2">
      <w:pPr>
        <w:pStyle w:val="Default"/>
      </w:pPr>
      <w:r w:rsidRPr="00871720">
        <w:t>(….) Sosyal örgütlerin özell</w:t>
      </w:r>
      <w:r>
        <w:t>iği maddi çıkar karşılığı insan</w:t>
      </w:r>
      <w:r w:rsidRPr="00871720">
        <w:t xml:space="preserve">lara yardım etmektir. </w:t>
      </w:r>
    </w:p>
    <w:p w:rsidR="00A26498" w:rsidRPr="00871720" w:rsidRDefault="00A26498" w:rsidP="004D2FC2">
      <w:pPr>
        <w:pStyle w:val="Default"/>
      </w:pPr>
      <w:r w:rsidRPr="00871720">
        <w:t>(….) Deprem, sel gibi doğ</w:t>
      </w:r>
      <w:r>
        <w:t xml:space="preserve">al afetlere uğrayanlara Kızılay </w:t>
      </w:r>
      <w:r w:rsidRPr="00871720">
        <w:t xml:space="preserve">kurumu yardım eder. </w:t>
      </w:r>
    </w:p>
    <w:p w:rsidR="00A26498" w:rsidRPr="00871720" w:rsidRDefault="00A26498" w:rsidP="004D2FC2">
      <w:pPr>
        <w:pStyle w:val="Default"/>
      </w:pPr>
      <w:r w:rsidRPr="00871720">
        <w:t xml:space="preserve">(….) Gruplar genellikle kısa süreli ihtiyaçlar için kurulur. </w:t>
      </w:r>
    </w:p>
    <w:p w:rsidR="00A26498" w:rsidRPr="00871720" w:rsidRDefault="00A26498" w:rsidP="004D2FC2">
      <w:pPr>
        <w:rPr>
          <w:rFonts w:ascii="Calibri" w:hAnsi="Calibri" w:cs="Calibri"/>
        </w:rPr>
      </w:pPr>
      <w:r w:rsidRPr="00871720">
        <w:rPr>
          <w:rFonts w:ascii="Calibri" w:hAnsi="Calibri" w:cs="Calibri"/>
        </w:rPr>
        <w:t>(….) Kurumlar uzun süreli ihtiyaçlar için kurulur.</w:t>
      </w:r>
    </w:p>
    <w:p w:rsidR="00A26498" w:rsidRPr="00871720" w:rsidRDefault="00A26498" w:rsidP="00871720">
      <w:pPr>
        <w:rPr>
          <w:rFonts w:ascii="Calibri" w:hAnsi="Calibri"/>
          <w:b/>
          <w:bCs/>
          <w:noProof/>
        </w:rPr>
      </w:pPr>
      <w:r w:rsidRPr="00871720">
        <w:rPr>
          <w:rFonts w:ascii="Calibri" w:hAnsi="Calibri"/>
          <w:b/>
          <w:bCs/>
          <w:lang w:eastAsia="en-US"/>
        </w:rPr>
        <w:t>B. Verilen cümlelerdeki noktalı yerlere uygun sözcükleri yerleştirin.</w:t>
      </w:r>
      <w:r w:rsidRPr="00871720">
        <w:rPr>
          <w:rFonts w:ascii="Calibri" w:hAnsi="Calibri"/>
          <w:b/>
          <w:bCs/>
          <w:noProof/>
        </w:rPr>
        <w:t xml:space="preserve"> </w:t>
      </w:r>
      <w:r>
        <w:rPr>
          <w:rFonts w:ascii="Calibri" w:hAnsi="Calibri"/>
          <w:b/>
          <w:bCs/>
          <w:noProof/>
        </w:rPr>
        <w:t>5p</w:t>
      </w:r>
    </w:p>
    <w:p w:rsidR="00A26498" w:rsidRPr="00871720" w:rsidRDefault="00A26498" w:rsidP="00871720">
      <w:pPr>
        <w:rPr>
          <w:rFonts w:ascii="Calibri" w:hAnsi="Calibri"/>
          <w:noProof/>
        </w:rPr>
      </w:pPr>
      <w:r>
        <w:rPr>
          <w:noProof/>
        </w:rPr>
        <w:pict>
          <v:roundrect id="Yuvarlatılmış Dikdörtgen 60" o:spid="_x0000_s1027" style="position:absolute;margin-left:331.9pt;margin-top:5.7pt;width:96.9pt;height:26.25pt;z-index:251660288;visibility:visible;v-text-anchor:middle" arcsize="10923f" fillcolor="window" strokecolor="#f79646" strokeweight="2pt">
            <v:textbox>
              <w:txbxContent>
                <w:p w:rsidR="00A26498" w:rsidRPr="00FB0673" w:rsidRDefault="00A26498" w:rsidP="0087172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FB0673">
                    <w:rPr>
                      <w:rFonts w:ascii="Calibri" w:hAnsi="Calibri" w:cs="Calibri"/>
                      <w:b/>
                      <w:bCs/>
                      <w:color w:val="000000"/>
                    </w:rPr>
                    <w:t>gönüllülerden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1" o:spid="_x0000_s1028" style="position:absolute;margin-left:249pt;margin-top:5.7pt;width:82.9pt;height:27.15pt;z-index:251659264;visibility:visible;v-text-anchor:middle" arcsize="10923f" fillcolor="window" strokecolor="#f79646" strokeweight="2pt">
            <v:textbox>
              <w:txbxContent>
                <w:p w:rsidR="00A26498" w:rsidRPr="00FB0673" w:rsidRDefault="00A26498" w:rsidP="0087172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FB0673">
                    <w:rPr>
                      <w:rFonts w:ascii="Calibri" w:hAnsi="Calibri" w:cs="Calibri"/>
                      <w:b/>
                      <w:bCs/>
                      <w:color w:val="000000"/>
                    </w:rPr>
                    <w:t>ekranına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8" o:spid="_x0000_s1029" style="position:absolute;margin-left:182pt;margin-top:6pt;width:67pt;height:26.85pt;z-index:251657216;visibility:visible;v-text-anchor:middle" arcsize="10923f" fillcolor="window" strokecolor="#f79646" strokeweight="2pt">
            <v:textbox>
              <w:txbxContent>
                <w:p w:rsidR="00A26498" w:rsidRPr="00871720" w:rsidRDefault="00A26498" w:rsidP="00871720">
                  <w:pPr>
                    <w:rPr>
                      <w:b/>
                      <w:bCs/>
                      <w:color w:val="000000"/>
                    </w:rPr>
                  </w:pPr>
                  <w:r w:rsidRPr="00871720">
                    <w:rPr>
                      <w:b/>
                      <w:bCs/>
                      <w:color w:val="000000"/>
                    </w:rPr>
                    <w:t>Kızılay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7" o:spid="_x0000_s1030" style="position:absolute;margin-left:1.25pt;margin-top:6pt;width:102pt;height:26.25pt;z-index:251656192;visibility:visible;v-text-anchor:middle" arcsize="10923f" strokecolor="#f79646" strokeweight="2pt">
            <v:textbox>
              <w:txbxContent>
                <w:p w:rsidR="00A26498" w:rsidRPr="00FB0673" w:rsidRDefault="00A26498" w:rsidP="00871720">
                  <w:p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FB0673">
                    <w:rPr>
                      <w:rFonts w:ascii="Calibri" w:hAnsi="Calibri" w:cs="Calibri"/>
                      <w:b/>
                      <w:bCs/>
                    </w:rPr>
                    <w:t>Sosyal etkileşim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9" o:spid="_x0000_s1031" style="position:absolute;margin-left:103.25pt;margin-top:6pt;width:78.75pt;height:26.25pt;z-index:251658240;visibility:visible;v-text-anchor:middle" arcsize="10923f" fillcolor="window" strokecolor="#f79646" strokeweight="2pt">
            <v:textbox>
              <w:txbxContent>
                <w:p w:rsidR="00A26498" w:rsidRPr="00FB0673" w:rsidRDefault="00A26498" w:rsidP="0087172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FB0673">
                    <w:rPr>
                      <w:rFonts w:ascii="Calibri" w:hAnsi="Calibri" w:cs="Calibri"/>
                      <w:b/>
                      <w:bCs/>
                      <w:color w:val="000000"/>
                    </w:rPr>
                    <w:t>kullanma</w:t>
                  </w:r>
                </w:p>
              </w:txbxContent>
            </v:textbox>
          </v:roundrect>
        </w:pict>
      </w:r>
    </w:p>
    <w:p w:rsidR="00A26498" w:rsidRPr="00871720" w:rsidRDefault="00A26498" w:rsidP="00871720">
      <w:pPr>
        <w:rPr>
          <w:rFonts w:ascii="Calibri" w:hAnsi="Calibri"/>
          <w:noProof/>
        </w:rPr>
      </w:pPr>
    </w:p>
    <w:p w:rsidR="00A26498" w:rsidRDefault="00A26498" w:rsidP="00871720">
      <w:pPr>
        <w:rPr>
          <w:rFonts w:ascii="Calibri" w:hAnsi="Calibri"/>
          <w:noProof/>
        </w:rPr>
      </w:pPr>
    </w:p>
    <w:p w:rsidR="00A26498" w:rsidRPr="00871720" w:rsidRDefault="00A26498" w:rsidP="00871720">
      <w:pPr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 xml:space="preserve">1. </w:t>
      </w:r>
      <w:r w:rsidRPr="00871720">
        <w:rPr>
          <w:rFonts w:ascii="Calibri" w:hAnsi="Calibri"/>
          <w:lang w:eastAsia="en-US"/>
        </w:rPr>
        <w:t>Sivil toplum örgüt üyeleri ……………………</w:t>
      </w:r>
      <w:r>
        <w:rPr>
          <w:rFonts w:ascii="Calibri" w:hAnsi="Calibri"/>
          <w:lang w:eastAsia="en-US"/>
        </w:rPr>
        <w:t>……………</w:t>
      </w:r>
      <w:r w:rsidRPr="00871720">
        <w:rPr>
          <w:rFonts w:ascii="Calibri" w:hAnsi="Calibri"/>
          <w:lang w:eastAsia="en-US"/>
        </w:rPr>
        <w:t>…… oluşur.</w:t>
      </w:r>
    </w:p>
    <w:p w:rsidR="00A26498" w:rsidRDefault="00A26498" w:rsidP="00871720">
      <w:pPr>
        <w:rPr>
          <w:rFonts w:ascii="Calibri" w:hAnsi="Calibri"/>
          <w:lang w:eastAsia="en-US"/>
        </w:rPr>
      </w:pPr>
    </w:p>
    <w:p w:rsidR="00A26498" w:rsidRPr="00871720" w:rsidRDefault="00A26498" w:rsidP="00871720">
      <w:pPr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 xml:space="preserve">2. </w:t>
      </w:r>
      <w:r w:rsidRPr="00871720">
        <w:rPr>
          <w:rFonts w:ascii="Calibri" w:hAnsi="Calibri"/>
          <w:lang w:eastAsia="en-US"/>
        </w:rPr>
        <w:t>Bireyin toplumu etkileyip toplum tarafından etkilenmesine ……………………………………… denir.</w:t>
      </w:r>
    </w:p>
    <w:p w:rsidR="00A26498" w:rsidRPr="00871720" w:rsidRDefault="00A26498" w:rsidP="00871720">
      <w:pPr>
        <w:rPr>
          <w:rFonts w:ascii="Calibri" w:hAnsi="Calibri"/>
          <w:lang w:eastAsia="en-US"/>
        </w:rPr>
      </w:pPr>
    </w:p>
    <w:p w:rsidR="00A26498" w:rsidRPr="00871720" w:rsidRDefault="00A26498" w:rsidP="00871720">
      <w:pPr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3……..</w:t>
      </w:r>
      <w:r w:rsidRPr="00871720">
        <w:rPr>
          <w:rFonts w:ascii="Calibri" w:hAnsi="Calibri"/>
          <w:lang w:eastAsia="en-US"/>
        </w:rPr>
        <w:t>………………… kan merkezleri kurarak ihtiyacı olanlara kan sağlar.</w:t>
      </w:r>
    </w:p>
    <w:p w:rsidR="00A26498" w:rsidRPr="00871720" w:rsidRDefault="00A26498" w:rsidP="00EE3078">
      <w:pPr>
        <w:pStyle w:val="Default"/>
      </w:pPr>
    </w:p>
    <w:p w:rsidR="00A26498" w:rsidRPr="00871720" w:rsidRDefault="00A26498" w:rsidP="00EE3078">
      <w:pPr>
        <w:pStyle w:val="Default"/>
      </w:pPr>
      <w:r>
        <w:rPr>
          <w:i/>
          <w:iCs/>
        </w:rPr>
        <w:t xml:space="preserve">4. </w:t>
      </w:r>
      <w:r w:rsidRPr="00871720">
        <w:rPr>
          <w:i/>
          <w:iCs/>
        </w:rPr>
        <w:t>Bilgisayar …………………</w:t>
      </w:r>
      <w:r>
        <w:rPr>
          <w:i/>
          <w:iCs/>
        </w:rPr>
        <w:t>…..</w:t>
      </w:r>
      <w:r w:rsidRPr="00871720">
        <w:rPr>
          <w:i/>
          <w:iCs/>
        </w:rPr>
        <w:t xml:space="preserve">……, sürekli bakmak göz sağlığını olumsuz etkiler. </w:t>
      </w:r>
    </w:p>
    <w:p w:rsidR="00A26498" w:rsidRPr="00871720" w:rsidRDefault="00A26498" w:rsidP="00EE3078">
      <w:pPr>
        <w:pStyle w:val="Default"/>
      </w:pPr>
    </w:p>
    <w:p w:rsidR="00A26498" w:rsidRPr="00871720" w:rsidRDefault="00A26498" w:rsidP="00EE3078">
      <w:pPr>
        <w:rPr>
          <w:rFonts w:ascii="Calibri" w:hAnsi="Calibri" w:cs="Calibri"/>
          <w:b/>
          <w:bCs/>
          <w:color w:val="C00000"/>
        </w:rPr>
      </w:pPr>
      <w:r>
        <w:rPr>
          <w:rFonts w:ascii="Calibri" w:hAnsi="Calibri" w:cs="Calibri"/>
          <w:i/>
          <w:iCs/>
        </w:rPr>
        <w:t xml:space="preserve">5. </w:t>
      </w:r>
      <w:r w:rsidRPr="00871720">
        <w:rPr>
          <w:rFonts w:ascii="Calibri" w:hAnsi="Calibri" w:cs="Calibri"/>
          <w:i/>
          <w:iCs/>
        </w:rPr>
        <w:t>Teknolojik ürünleri ………………………….... talimatlarına uygun kullanmaya özen göstermeliyiz</w:t>
      </w:r>
    </w:p>
    <w:p w:rsidR="00A26498" w:rsidRPr="00871720" w:rsidRDefault="00A26498">
      <w:pPr>
        <w:rPr>
          <w:rFonts w:ascii="Calibri" w:hAnsi="Calibri" w:cs="Calibri"/>
        </w:rPr>
      </w:pPr>
    </w:p>
    <w:p w:rsidR="00A26498" w:rsidRPr="00871720" w:rsidRDefault="00A26498" w:rsidP="0027678F">
      <w:pPr>
        <w:pStyle w:val="Default"/>
      </w:pPr>
      <w:r w:rsidRPr="00871720">
        <w:rPr>
          <w:b/>
          <w:bCs/>
        </w:rPr>
        <w:t>1) Aşağıda verilen kuruluşlardan hangisinde çalışan bireyler gönüllülerden oluşur?</w:t>
      </w:r>
      <w:r>
        <w:rPr>
          <w:b/>
          <w:bCs/>
        </w:rPr>
        <w:t>5p</w:t>
      </w:r>
    </w:p>
    <w:p w:rsidR="00A26498" w:rsidRPr="00871720" w:rsidRDefault="00A26498" w:rsidP="0027678F">
      <w:pPr>
        <w:pStyle w:val="Default"/>
      </w:pPr>
      <w:r w:rsidRPr="00871720">
        <w:t>A) Karakol</w:t>
      </w:r>
      <w:r w:rsidRPr="00871720">
        <w:tab/>
      </w:r>
      <w:r w:rsidRPr="00871720">
        <w:tab/>
        <w:t xml:space="preserve"> B) Sağlık ocağı </w:t>
      </w:r>
      <w:r w:rsidRPr="00871720">
        <w:tab/>
      </w:r>
      <w:r w:rsidRPr="00871720">
        <w:tab/>
        <w:t xml:space="preserve">C) Hastane </w:t>
      </w:r>
      <w:r w:rsidRPr="00871720">
        <w:tab/>
      </w:r>
      <w:r w:rsidRPr="00871720">
        <w:tab/>
        <w:t xml:space="preserve">D) Kızılay </w:t>
      </w:r>
    </w:p>
    <w:p w:rsidR="00A26498" w:rsidRPr="00871720" w:rsidRDefault="00A26498" w:rsidP="0027678F">
      <w:pPr>
        <w:pStyle w:val="Default"/>
      </w:pPr>
    </w:p>
    <w:p w:rsidR="00A26498" w:rsidRPr="00871720" w:rsidRDefault="00A26498" w:rsidP="0027678F">
      <w:pPr>
        <w:pStyle w:val="Default"/>
      </w:pPr>
      <w:r w:rsidRPr="00871720">
        <w:rPr>
          <w:b/>
          <w:bCs/>
        </w:rPr>
        <w:t xml:space="preserve">2) Aşağıdakilerden hangisi sivil toplum örgütleri için </w:t>
      </w:r>
      <w:r w:rsidRPr="005A1B2D">
        <w:rPr>
          <w:b/>
          <w:bCs/>
          <w:u w:val="single"/>
        </w:rPr>
        <w:t>söylenemez</w:t>
      </w:r>
      <w:r w:rsidRPr="00871720">
        <w:rPr>
          <w:b/>
          <w:bCs/>
        </w:rPr>
        <w:t>?</w:t>
      </w:r>
      <w:r>
        <w:rPr>
          <w:b/>
          <w:bCs/>
        </w:rPr>
        <w:t>5p</w:t>
      </w:r>
      <w:r w:rsidRPr="00871720">
        <w:rPr>
          <w:b/>
          <w:bCs/>
        </w:rPr>
        <w:t xml:space="preserve"> </w:t>
      </w:r>
    </w:p>
    <w:p w:rsidR="00A26498" w:rsidRPr="00871720" w:rsidRDefault="00A26498" w:rsidP="0027678F">
      <w:pPr>
        <w:pStyle w:val="Default"/>
      </w:pPr>
      <w:r w:rsidRPr="00871720">
        <w:t xml:space="preserve">A) İnsanlara faydalı olmayı amaçlarlar. </w:t>
      </w:r>
      <w:r w:rsidRPr="00871720">
        <w:tab/>
      </w:r>
      <w:r w:rsidRPr="00871720">
        <w:tab/>
        <w:t xml:space="preserve">B) Devlete yardımcı olurlar. </w:t>
      </w:r>
    </w:p>
    <w:p w:rsidR="00A26498" w:rsidRPr="00871720" w:rsidRDefault="00A26498" w:rsidP="0027678F">
      <w:pPr>
        <w:pStyle w:val="Default"/>
      </w:pPr>
      <w:r w:rsidRPr="00871720">
        <w:t xml:space="preserve">C) Devletten maaş alırlar. </w:t>
      </w:r>
      <w:r w:rsidRPr="00871720">
        <w:tab/>
      </w:r>
      <w:r w:rsidRPr="00871720">
        <w:tab/>
      </w:r>
      <w:r w:rsidRPr="00871720">
        <w:tab/>
      </w:r>
      <w:r w:rsidRPr="00871720">
        <w:tab/>
        <w:t>D) Gönüllülerden oluşurlar.</w:t>
      </w:r>
    </w:p>
    <w:p w:rsidR="00A26498" w:rsidRPr="00871720" w:rsidRDefault="00A26498" w:rsidP="0027678F">
      <w:pPr>
        <w:pStyle w:val="Default"/>
      </w:pPr>
    </w:p>
    <w:p w:rsidR="00A26498" w:rsidRPr="00871720" w:rsidRDefault="00A26498" w:rsidP="0027678F">
      <w:pPr>
        <w:pStyle w:val="Default"/>
      </w:pPr>
      <w:r w:rsidRPr="00871720">
        <w:rPr>
          <w:b/>
          <w:bCs/>
        </w:rPr>
        <w:t xml:space="preserve">3) Kütüphanecilik kulübüne üye olan bir öğrencinin sahip olması gereken en önemli özellik aşağıdakilerden hangisidir? </w:t>
      </w:r>
      <w:r>
        <w:rPr>
          <w:b/>
          <w:bCs/>
        </w:rPr>
        <w:t>5p</w:t>
      </w:r>
    </w:p>
    <w:p w:rsidR="00A26498" w:rsidRPr="00871720" w:rsidRDefault="00A26498" w:rsidP="0027678F">
      <w:pPr>
        <w:pStyle w:val="Default"/>
      </w:pPr>
      <w:r w:rsidRPr="00871720">
        <w:t xml:space="preserve">A) Kitap okumayı çok sevmesi </w:t>
      </w:r>
      <w:r w:rsidRPr="00871720">
        <w:tab/>
      </w:r>
      <w:r w:rsidRPr="00871720">
        <w:tab/>
      </w:r>
      <w:r w:rsidRPr="00871720">
        <w:tab/>
      </w:r>
      <w:r w:rsidRPr="00871720">
        <w:tab/>
        <w:t xml:space="preserve">B) Teknolojik aletlere ilgi duyması </w:t>
      </w:r>
    </w:p>
    <w:p w:rsidR="00A26498" w:rsidRPr="00871720" w:rsidRDefault="00A26498" w:rsidP="0027678F">
      <w:pPr>
        <w:pStyle w:val="Default"/>
      </w:pPr>
      <w:r w:rsidRPr="00871720">
        <w:t xml:space="preserve">C) Sosyal ilişkileri güçlü olması </w:t>
      </w:r>
      <w:r w:rsidRPr="00871720">
        <w:tab/>
      </w:r>
      <w:r w:rsidRPr="00871720">
        <w:tab/>
      </w:r>
      <w:r w:rsidRPr="00871720">
        <w:tab/>
      </w:r>
      <w:r>
        <w:t xml:space="preserve">             </w:t>
      </w:r>
      <w:r w:rsidRPr="00871720">
        <w:t>D) Televizyon izlemekten hoşlanması</w:t>
      </w:r>
    </w:p>
    <w:p w:rsidR="00A26498" w:rsidRPr="00871720" w:rsidRDefault="00A26498" w:rsidP="0027678F">
      <w:pPr>
        <w:pStyle w:val="Default"/>
      </w:pPr>
    </w:p>
    <w:p w:rsidR="00A26498" w:rsidRPr="00871720" w:rsidRDefault="00A26498" w:rsidP="0027678F">
      <w:pPr>
        <w:pStyle w:val="Default"/>
      </w:pPr>
      <w:r w:rsidRPr="00871720">
        <w:rPr>
          <w:b/>
          <w:bCs/>
        </w:rPr>
        <w:t>4) Toplumda güvenliği sağlamak amacı ile kurulmuş olan resmi kurum aşağıdakilerden hangisidir?</w:t>
      </w:r>
      <w:r>
        <w:rPr>
          <w:b/>
          <w:bCs/>
        </w:rPr>
        <w:t>5p</w:t>
      </w:r>
      <w:r w:rsidRPr="00871720">
        <w:rPr>
          <w:b/>
          <w:bCs/>
        </w:rPr>
        <w:t xml:space="preserve"> </w:t>
      </w:r>
    </w:p>
    <w:p w:rsidR="00A26498" w:rsidRPr="00871720" w:rsidRDefault="00A26498" w:rsidP="0027678F">
      <w:pPr>
        <w:pStyle w:val="Default"/>
      </w:pPr>
      <w:r w:rsidRPr="00871720">
        <w:t>A) Emniyet Müdürlüğü</w:t>
      </w:r>
      <w:r w:rsidRPr="00871720">
        <w:tab/>
      </w:r>
      <w:r w:rsidRPr="00871720">
        <w:tab/>
        <w:t xml:space="preserve"> B) Okul </w:t>
      </w:r>
      <w:r w:rsidRPr="00871720">
        <w:tab/>
      </w:r>
      <w:r w:rsidRPr="00871720">
        <w:tab/>
        <w:t xml:space="preserve">C) Nüfus Müdürlüğü </w:t>
      </w:r>
      <w:r w:rsidRPr="00871720">
        <w:tab/>
      </w:r>
      <w:r w:rsidRPr="00871720">
        <w:tab/>
        <w:t>D) Hastane</w:t>
      </w:r>
    </w:p>
    <w:p w:rsidR="00A26498" w:rsidRPr="00871720" w:rsidRDefault="00A26498" w:rsidP="004D2FC2">
      <w:pPr>
        <w:rPr>
          <w:rFonts w:ascii="Calibri" w:hAnsi="Calibri" w:cs="Calibri"/>
          <w:lang w:eastAsia="en-US"/>
        </w:rPr>
      </w:pPr>
    </w:p>
    <w:p w:rsidR="00A26498" w:rsidRPr="00871720" w:rsidRDefault="00A26498" w:rsidP="004D2FC2">
      <w:pPr>
        <w:pStyle w:val="Default"/>
      </w:pPr>
      <w:r w:rsidRPr="00871720">
        <w:rPr>
          <w:b/>
          <w:bCs/>
        </w:rPr>
        <w:t>5. Sosyal örgütlerde çalışanların en belirgin özelliği aşağıdakilerden hangisidir?</w:t>
      </w:r>
      <w:r>
        <w:rPr>
          <w:b/>
          <w:bCs/>
        </w:rPr>
        <w:t>5p</w:t>
      </w:r>
      <w:r w:rsidRPr="00871720">
        <w:rPr>
          <w:b/>
          <w:bCs/>
        </w:rPr>
        <w:t xml:space="preserve"> </w:t>
      </w:r>
    </w:p>
    <w:p w:rsidR="00A26498" w:rsidRPr="00871720" w:rsidRDefault="00A26498" w:rsidP="004D2FC2">
      <w:pPr>
        <w:pStyle w:val="Default"/>
      </w:pPr>
      <w:r w:rsidRPr="00871720">
        <w:t xml:space="preserve">A) emekli olmaları </w:t>
      </w:r>
      <w:r w:rsidRPr="00871720">
        <w:tab/>
      </w:r>
      <w:r w:rsidRPr="00871720">
        <w:tab/>
        <w:t xml:space="preserve">B) yetişkin olmaları </w:t>
      </w:r>
      <w:r w:rsidRPr="00871720">
        <w:tab/>
      </w:r>
      <w:r w:rsidRPr="00871720">
        <w:tab/>
        <w:t xml:space="preserve">C) çocuk olmaları </w:t>
      </w:r>
      <w:r w:rsidRPr="00871720">
        <w:tab/>
      </w:r>
      <w:r w:rsidRPr="00871720">
        <w:tab/>
        <w:t xml:space="preserve">D) gönüllü olmaları </w:t>
      </w:r>
    </w:p>
    <w:p w:rsidR="00A26498" w:rsidRPr="00871720" w:rsidRDefault="00A26498" w:rsidP="004D2FC2">
      <w:pPr>
        <w:pStyle w:val="Default"/>
        <w:rPr>
          <w:b/>
          <w:bCs/>
        </w:rPr>
      </w:pPr>
    </w:p>
    <w:p w:rsidR="00A26498" w:rsidRPr="00871720" w:rsidRDefault="00A26498" w:rsidP="004D2FC2">
      <w:pPr>
        <w:pStyle w:val="Default"/>
      </w:pPr>
      <w:r w:rsidRPr="00871720">
        <w:rPr>
          <w:b/>
          <w:bCs/>
        </w:rPr>
        <w:t xml:space="preserve">6. Aşağıdakilerden hangisi eğitim alanında görev yapan bir sosyal örgüttür? </w:t>
      </w:r>
      <w:r>
        <w:rPr>
          <w:b/>
          <w:bCs/>
        </w:rPr>
        <w:t>5p</w:t>
      </w:r>
    </w:p>
    <w:p w:rsidR="00A26498" w:rsidRPr="00871720" w:rsidRDefault="00A26498" w:rsidP="004D2FC2">
      <w:pPr>
        <w:pStyle w:val="Default"/>
      </w:pPr>
      <w:r w:rsidRPr="00871720">
        <w:t xml:space="preserve">A) Kızılay </w:t>
      </w:r>
      <w:r w:rsidRPr="00871720">
        <w:tab/>
        <w:t xml:space="preserve">   B) Çocuk Esirgeme Kurumu </w:t>
      </w:r>
      <w:r>
        <w:t xml:space="preserve">   </w:t>
      </w:r>
      <w:r w:rsidRPr="00871720">
        <w:t xml:space="preserve">  C) Türk Kalp Vakfı</w:t>
      </w:r>
      <w:r w:rsidRPr="00871720">
        <w:tab/>
      </w:r>
      <w:r>
        <w:t xml:space="preserve">      </w:t>
      </w:r>
      <w:r w:rsidRPr="00871720">
        <w:t>D) Türk Eğitim Gönüllüleri Vakfı</w:t>
      </w:r>
    </w:p>
    <w:p w:rsidR="00A26498" w:rsidRPr="00871720" w:rsidRDefault="00A26498" w:rsidP="004D2FC2">
      <w:pPr>
        <w:pStyle w:val="Default"/>
      </w:pPr>
      <w:r w:rsidRPr="00871720">
        <w:t xml:space="preserve"> </w:t>
      </w:r>
    </w:p>
    <w:p w:rsidR="00A26498" w:rsidRPr="00871720" w:rsidRDefault="00A26498" w:rsidP="004D2FC2">
      <w:pPr>
        <w:pStyle w:val="Default"/>
      </w:pPr>
      <w:r w:rsidRPr="00871720">
        <w:rPr>
          <w:b/>
          <w:bCs/>
        </w:rPr>
        <w:t>7. Aşağıda verilen sosyal örgütlerden h</w:t>
      </w:r>
      <w:r>
        <w:rPr>
          <w:b/>
          <w:bCs/>
        </w:rPr>
        <w:t xml:space="preserve">angisi farklı bir alanda görev </w:t>
      </w:r>
      <w:r w:rsidRPr="00871720">
        <w:rPr>
          <w:b/>
          <w:bCs/>
        </w:rPr>
        <w:t>a</w:t>
      </w:r>
      <w:r>
        <w:rPr>
          <w:b/>
          <w:bCs/>
        </w:rPr>
        <w:t>l</w:t>
      </w:r>
      <w:r w:rsidRPr="00871720">
        <w:rPr>
          <w:b/>
          <w:bCs/>
        </w:rPr>
        <w:t xml:space="preserve">maktadır. </w:t>
      </w:r>
      <w:r>
        <w:rPr>
          <w:b/>
          <w:bCs/>
        </w:rPr>
        <w:t>5p</w:t>
      </w:r>
    </w:p>
    <w:p w:rsidR="00A26498" w:rsidRPr="00871720" w:rsidRDefault="00A26498" w:rsidP="004D2FC2">
      <w:pPr>
        <w:pStyle w:val="Default"/>
      </w:pPr>
      <w:r w:rsidRPr="00871720">
        <w:t xml:space="preserve">A) Türk Eğitim Gönüllüleri Vakfı </w:t>
      </w:r>
      <w:r w:rsidRPr="00871720">
        <w:tab/>
      </w:r>
      <w:r w:rsidRPr="00871720">
        <w:tab/>
        <w:t xml:space="preserve">B) Türkiye Erozyonla Mücadele ve Ağaçlandırma </w:t>
      </w:r>
    </w:p>
    <w:p w:rsidR="00A26498" w:rsidRPr="00871720" w:rsidRDefault="00A26498" w:rsidP="004D2FC2">
      <w:pPr>
        <w:pStyle w:val="Default"/>
      </w:pPr>
      <w:r w:rsidRPr="00871720">
        <w:t xml:space="preserve">C) Doğal Hayatı Koruma Derneği </w:t>
      </w:r>
      <w:r w:rsidRPr="00871720">
        <w:tab/>
      </w:r>
      <w:r w:rsidRPr="00871720">
        <w:tab/>
        <w:t xml:space="preserve">D) Çevre ve Kültür Kuruluşları Dayanışma Derneği </w:t>
      </w:r>
    </w:p>
    <w:p w:rsidR="00A26498" w:rsidRPr="00871720" w:rsidRDefault="00A26498" w:rsidP="004D2FC2">
      <w:pPr>
        <w:pStyle w:val="Default"/>
      </w:pPr>
    </w:p>
    <w:p w:rsidR="00A26498" w:rsidRPr="00871720" w:rsidRDefault="00A26498" w:rsidP="004D2FC2">
      <w:pPr>
        <w:pStyle w:val="Default"/>
      </w:pPr>
      <w:r w:rsidRPr="00871720">
        <w:rPr>
          <w:b/>
          <w:bCs/>
        </w:rPr>
        <w:t>8. Ülkemizde ya da başka bir ülkede deprem, sel, toprak kayması gibi felak</w:t>
      </w:r>
      <w:r>
        <w:rPr>
          <w:b/>
          <w:bCs/>
        </w:rPr>
        <w:t>etler yaşandığında aşağıdaki ku</w:t>
      </w:r>
      <w:r w:rsidRPr="00871720">
        <w:rPr>
          <w:b/>
          <w:bCs/>
        </w:rPr>
        <w:t xml:space="preserve">ruluşlardan hangileri yardım eder? </w:t>
      </w:r>
      <w:r>
        <w:rPr>
          <w:b/>
          <w:bCs/>
        </w:rPr>
        <w:t>5p</w:t>
      </w:r>
    </w:p>
    <w:p w:rsidR="00A26498" w:rsidRPr="00871720" w:rsidRDefault="00A26498" w:rsidP="005B5BED">
      <w:pPr>
        <w:pStyle w:val="Default"/>
      </w:pPr>
      <w:r w:rsidRPr="00871720">
        <w:t xml:space="preserve">A) Kızılay-TEGV </w:t>
      </w:r>
      <w:r w:rsidRPr="00871720">
        <w:tab/>
      </w:r>
      <w:r w:rsidRPr="00871720">
        <w:tab/>
        <w:t>B) Kızılay – AKUT</w:t>
      </w:r>
      <w:r w:rsidRPr="00871720">
        <w:tab/>
      </w:r>
      <w:r w:rsidRPr="00871720">
        <w:tab/>
        <w:t xml:space="preserve"> C) Kızılay - TEMA </w:t>
      </w:r>
      <w:r w:rsidRPr="00871720">
        <w:tab/>
      </w:r>
      <w:r w:rsidRPr="00871720">
        <w:tab/>
        <w:t>D) ÇEKÜL-AKUT</w:t>
      </w:r>
    </w:p>
    <w:p w:rsidR="00A26498" w:rsidRPr="00871720" w:rsidRDefault="00A26498" w:rsidP="00EE3078">
      <w:pPr>
        <w:rPr>
          <w:rFonts w:ascii="Calibri" w:hAnsi="Calibri" w:cs="Calibri"/>
          <w:lang w:eastAsia="en-US"/>
        </w:rPr>
      </w:pPr>
    </w:p>
    <w:p w:rsidR="00A26498" w:rsidRPr="00871720" w:rsidRDefault="00A26498" w:rsidP="00EE3078">
      <w:pPr>
        <w:tabs>
          <w:tab w:val="left" w:pos="284"/>
          <w:tab w:val="left" w:pos="591"/>
        </w:tabs>
        <w:rPr>
          <w:rFonts w:ascii="Calibri" w:hAnsi="Calibri" w:cs="Calibri"/>
        </w:rPr>
      </w:pPr>
      <w:r w:rsidRPr="00871720">
        <w:rPr>
          <w:rFonts w:ascii="Calibri" w:hAnsi="Calibri" w:cs="Calibri"/>
        </w:rPr>
        <w:t xml:space="preserve">   </w:t>
      </w:r>
      <w:r w:rsidRPr="00FB0673">
        <w:rPr>
          <w:rFonts w:ascii="Calibri" w:hAnsi="Calibri" w:cs="Calibri"/>
          <w:i/>
          <w:iCs/>
          <w:noProof/>
          <w:color w:val="000000"/>
        </w:rPr>
        <w:pict>
          <v:shape id="Resim 37" o:spid="_x0000_i1025" type="#_x0000_t75" style="width:287.25pt;height:103.5pt;visibility:visible">
            <v:imagedata r:id="rId5" o:title="" gain="109227f" blacklevel="-6554f"/>
          </v:shape>
        </w:pict>
      </w:r>
    </w:p>
    <w:p w:rsidR="00A26498" w:rsidRPr="00871720" w:rsidRDefault="00A26498" w:rsidP="00EE3078">
      <w:pPr>
        <w:tabs>
          <w:tab w:val="left" w:pos="284"/>
          <w:tab w:val="left" w:pos="591"/>
        </w:tabs>
        <w:rPr>
          <w:rFonts w:ascii="Calibri" w:hAnsi="Calibri" w:cs="Calibri"/>
        </w:rPr>
      </w:pPr>
    </w:p>
    <w:p w:rsidR="00A26498" w:rsidRPr="00871720" w:rsidRDefault="00A26498" w:rsidP="00EE3078">
      <w:pPr>
        <w:tabs>
          <w:tab w:val="left" w:pos="284"/>
        </w:tabs>
        <w:rPr>
          <w:rFonts w:ascii="Calibri" w:hAnsi="Calibri" w:cs="Calibri"/>
          <w:b/>
          <w:bCs/>
          <w:color w:val="000000"/>
        </w:rPr>
      </w:pPr>
      <w:r w:rsidRPr="00871720">
        <w:rPr>
          <w:rFonts w:ascii="Calibri" w:hAnsi="Calibri" w:cs="Calibri"/>
          <w:b/>
          <w:bCs/>
          <w:color w:val="000000"/>
        </w:rPr>
        <w:t xml:space="preserve">9) Yukarıdaki tabloda hangi satırdakiler yer değiştirirse tablo doğrulanmış olur? </w:t>
      </w:r>
      <w:r>
        <w:rPr>
          <w:rFonts w:ascii="Calibri" w:hAnsi="Calibri" w:cs="Calibri"/>
          <w:b/>
          <w:bCs/>
          <w:color w:val="000000"/>
        </w:rPr>
        <w:t>5p</w:t>
      </w:r>
    </w:p>
    <w:p w:rsidR="00A26498" w:rsidRPr="00871720" w:rsidRDefault="00A26498" w:rsidP="00EE3078">
      <w:pPr>
        <w:tabs>
          <w:tab w:val="left" w:pos="284"/>
        </w:tabs>
        <w:rPr>
          <w:rFonts w:ascii="Calibri" w:hAnsi="Calibri" w:cs="Calibri"/>
          <w:color w:val="000000"/>
        </w:rPr>
      </w:pPr>
      <w:r w:rsidRPr="00871720">
        <w:rPr>
          <w:rFonts w:ascii="Calibri" w:hAnsi="Calibri" w:cs="Calibri"/>
          <w:color w:val="000000"/>
        </w:rPr>
        <w:t xml:space="preserve">A) 1 </w:t>
      </w:r>
      <w:r w:rsidRPr="00871720">
        <w:rPr>
          <w:rFonts w:ascii="Calibri" w:hAnsi="Calibri" w:cs="Calibri"/>
          <w:color w:val="000000"/>
        </w:rPr>
        <w:tab/>
      </w:r>
      <w:r w:rsidRPr="00871720">
        <w:rPr>
          <w:rFonts w:ascii="Calibri" w:hAnsi="Calibri" w:cs="Calibri"/>
          <w:color w:val="000000"/>
        </w:rPr>
        <w:tab/>
      </w:r>
      <w:r w:rsidRPr="00871720">
        <w:rPr>
          <w:rFonts w:ascii="Calibri" w:hAnsi="Calibri" w:cs="Calibri"/>
          <w:color w:val="000000"/>
        </w:rPr>
        <w:tab/>
      </w:r>
      <w:r w:rsidRPr="00871720">
        <w:rPr>
          <w:rFonts w:ascii="Calibri" w:hAnsi="Calibri" w:cs="Calibri"/>
          <w:color w:val="000000"/>
        </w:rPr>
        <w:tab/>
        <w:t xml:space="preserve">B) 2 </w:t>
      </w:r>
      <w:r w:rsidRPr="00871720">
        <w:rPr>
          <w:rFonts w:ascii="Calibri" w:hAnsi="Calibri" w:cs="Calibri"/>
          <w:color w:val="000000"/>
        </w:rPr>
        <w:tab/>
        <w:t xml:space="preserve">                      C) 3</w:t>
      </w:r>
      <w:r w:rsidRPr="00871720">
        <w:rPr>
          <w:rFonts w:ascii="Calibri" w:hAnsi="Calibri" w:cs="Calibri"/>
          <w:color w:val="000000"/>
        </w:rPr>
        <w:tab/>
      </w:r>
      <w:r w:rsidRPr="00871720">
        <w:rPr>
          <w:rFonts w:ascii="Calibri" w:hAnsi="Calibri" w:cs="Calibri"/>
          <w:color w:val="000000"/>
        </w:rPr>
        <w:tab/>
        <w:t xml:space="preserve">    D) 4</w:t>
      </w:r>
    </w:p>
    <w:p w:rsidR="00A26498" w:rsidRPr="00871720" w:rsidRDefault="00A26498" w:rsidP="00EE3078">
      <w:pPr>
        <w:pStyle w:val="Default"/>
        <w:rPr>
          <w:b/>
          <w:bCs/>
        </w:rPr>
      </w:pPr>
    </w:p>
    <w:p w:rsidR="00A26498" w:rsidRPr="00871720" w:rsidRDefault="00A26498" w:rsidP="00EE3078">
      <w:pPr>
        <w:pStyle w:val="Default"/>
      </w:pPr>
      <w:r w:rsidRPr="00871720">
        <w:rPr>
          <w:b/>
          <w:bCs/>
        </w:rPr>
        <w:t xml:space="preserve">10) Aşağıda verilen bilgilerden hangisi doğru </w:t>
      </w:r>
      <w:r w:rsidRPr="005A1B2D">
        <w:rPr>
          <w:b/>
          <w:bCs/>
          <w:u w:val="single"/>
        </w:rPr>
        <w:t>değildir</w:t>
      </w:r>
      <w:r w:rsidRPr="00871720">
        <w:rPr>
          <w:b/>
          <w:bCs/>
        </w:rPr>
        <w:t xml:space="preserve">? </w:t>
      </w:r>
      <w:r>
        <w:rPr>
          <w:b/>
          <w:bCs/>
        </w:rPr>
        <w:t>5p</w:t>
      </w:r>
    </w:p>
    <w:p w:rsidR="00A26498" w:rsidRPr="00871720" w:rsidRDefault="00A26498" w:rsidP="00EE3078">
      <w:pPr>
        <w:pStyle w:val="Default"/>
      </w:pPr>
      <w:r w:rsidRPr="00871720">
        <w:t xml:space="preserve">A) Yeşilay, toplum sağlığı için kurulmuş resmî kurumdur. </w:t>
      </w:r>
    </w:p>
    <w:p w:rsidR="00A26498" w:rsidRPr="00871720" w:rsidRDefault="00A26498" w:rsidP="00EE3078">
      <w:pPr>
        <w:pStyle w:val="Default"/>
      </w:pPr>
      <w:r w:rsidRPr="00871720">
        <w:t xml:space="preserve">B) THK, havacılık alanında hizmet eden kuruluştur. </w:t>
      </w:r>
    </w:p>
    <w:p w:rsidR="00A26498" w:rsidRPr="00871720" w:rsidRDefault="00A26498" w:rsidP="00EE3078">
      <w:pPr>
        <w:pStyle w:val="Default"/>
      </w:pPr>
      <w:r w:rsidRPr="00871720">
        <w:t xml:space="preserve">C) Tema, erozyon ile mücadele eder. </w:t>
      </w:r>
    </w:p>
    <w:p w:rsidR="00A26498" w:rsidRPr="00871720" w:rsidRDefault="00A26498" w:rsidP="00EE3078">
      <w:pPr>
        <w:rPr>
          <w:rFonts w:ascii="Calibri" w:hAnsi="Calibri" w:cs="Calibri"/>
        </w:rPr>
      </w:pPr>
      <w:r w:rsidRPr="00871720">
        <w:rPr>
          <w:rFonts w:ascii="Calibri" w:hAnsi="Calibri" w:cs="Calibri"/>
        </w:rPr>
        <w:t>D) AKUT ve Kızılay, t</w:t>
      </w:r>
      <w:r>
        <w:rPr>
          <w:rFonts w:ascii="Calibri" w:hAnsi="Calibri" w:cs="Calibri"/>
        </w:rPr>
        <w:t>oplumsal yardımlaşma için kurul</w:t>
      </w:r>
      <w:r w:rsidRPr="00871720">
        <w:rPr>
          <w:rFonts w:ascii="Calibri" w:hAnsi="Calibri" w:cs="Calibri"/>
        </w:rPr>
        <w:t>muştur.</w:t>
      </w:r>
    </w:p>
    <w:p w:rsidR="00A26498" w:rsidRPr="00871720" w:rsidRDefault="00A26498" w:rsidP="00EE3078">
      <w:pPr>
        <w:pStyle w:val="Default"/>
        <w:rPr>
          <w:i/>
          <w:iCs/>
        </w:rPr>
      </w:pPr>
    </w:p>
    <w:p w:rsidR="00A26498" w:rsidRPr="00871720" w:rsidRDefault="00A26498" w:rsidP="00EE3078">
      <w:pPr>
        <w:pStyle w:val="Default"/>
      </w:pPr>
      <w:r w:rsidRPr="00871720">
        <w:rPr>
          <w:i/>
          <w:iCs/>
        </w:rPr>
        <w:t xml:space="preserve">I. Kültür ve Turizm Bakanlığı </w:t>
      </w:r>
    </w:p>
    <w:p w:rsidR="00A26498" w:rsidRPr="00871720" w:rsidRDefault="00A26498" w:rsidP="00EE3078">
      <w:pPr>
        <w:pStyle w:val="Default"/>
      </w:pPr>
      <w:r>
        <w:rPr>
          <w:i/>
          <w:iCs/>
        </w:rPr>
        <w:t>II. Eğitim Kurumları</w:t>
      </w:r>
      <w:r w:rsidRPr="00871720">
        <w:rPr>
          <w:i/>
          <w:iCs/>
        </w:rPr>
        <w:t xml:space="preserve"> </w:t>
      </w:r>
    </w:p>
    <w:p w:rsidR="00A26498" w:rsidRPr="00871720" w:rsidRDefault="00A26498" w:rsidP="00EE3078">
      <w:pPr>
        <w:pStyle w:val="Default"/>
      </w:pPr>
      <w:r w:rsidRPr="00871720">
        <w:rPr>
          <w:i/>
          <w:iCs/>
        </w:rPr>
        <w:t xml:space="preserve">III. Türk Hava Kurumu </w:t>
      </w:r>
    </w:p>
    <w:p w:rsidR="00A26498" w:rsidRPr="00871720" w:rsidRDefault="00A26498" w:rsidP="00EE3078">
      <w:pPr>
        <w:pStyle w:val="Default"/>
      </w:pPr>
      <w:r w:rsidRPr="00871720">
        <w:rPr>
          <w:i/>
          <w:iCs/>
        </w:rPr>
        <w:t xml:space="preserve">IV. Sosyal Yardımlaşma ve Çocuk Esirgeme Kurumu </w:t>
      </w:r>
    </w:p>
    <w:p w:rsidR="00A26498" w:rsidRPr="00871720" w:rsidRDefault="00A26498" w:rsidP="00EE3078">
      <w:pPr>
        <w:pStyle w:val="Default"/>
      </w:pPr>
      <w:r w:rsidRPr="00871720">
        <w:rPr>
          <w:b/>
          <w:bCs/>
        </w:rPr>
        <w:t xml:space="preserve">11) Hangisi muhtaç </w:t>
      </w:r>
      <w:r>
        <w:rPr>
          <w:b/>
          <w:bCs/>
        </w:rPr>
        <w:t>insanlara yardım amacıyla kurul</w:t>
      </w:r>
      <w:r w:rsidRPr="00871720">
        <w:rPr>
          <w:b/>
          <w:bCs/>
        </w:rPr>
        <w:t xml:space="preserve">muştur? </w:t>
      </w:r>
      <w:r>
        <w:rPr>
          <w:b/>
          <w:bCs/>
        </w:rPr>
        <w:t>5p</w:t>
      </w:r>
    </w:p>
    <w:p w:rsidR="00A26498" w:rsidRPr="00871720" w:rsidRDefault="00A26498" w:rsidP="005B5BED">
      <w:pPr>
        <w:pStyle w:val="Default"/>
      </w:pPr>
      <w:r w:rsidRPr="00871720">
        <w:t xml:space="preserve">A. I </w:t>
      </w:r>
      <w:r w:rsidRPr="00871720">
        <w:tab/>
      </w:r>
      <w:r w:rsidRPr="00871720">
        <w:tab/>
      </w:r>
      <w:r w:rsidRPr="00871720">
        <w:tab/>
        <w:t xml:space="preserve">B. II </w:t>
      </w:r>
      <w:r w:rsidRPr="00871720">
        <w:tab/>
      </w:r>
      <w:r w:rsidRPr="00871720">
        <w:tab/>
      </w:r>
      <w:r w:rsidRPr="00871720">
        <w:tab/>
        <w:t xml:space="preserve">C. III </w:t>
      </w:r>
      <w:r w:rsidRPr="00871720">
        <w:tab/>
      </w:r>
      <w:r w:rsidRPr="00871720">
        <w:tab/>
      </w:r>
      <w:r w:rsidRPr="00871720">
        <w:tab/>
        <w:t>D. IV</w:t>
      </w:r>
    </w:p>
    <w:p w:rsidR="00A26498" w:rsidRPr="00871720" w:rsidRDefault="00A26498" w:rsidP="00EE3078">
      <w:pPr>
        <w:pStyle w:val="Default"/>
        <w:rPr>
          <w:b/>
          <w:bCs/>
        </w:rPr>
      </w:pPr>
    </w:p>
    <w:p w:rsidR="00A26498" w:rsidRPr="00871720" w:rsidRDefault="00A26498" w:rsidP="00EE3078">
      <w:pPr>
        <w:pStyle w:val="Default"/>
      </w:pPr>
      <w:r w:rsidRPr="00871720">
        <w:rPr>
          <w:b/>
          <w:bCs/>
        </w:rPr>
        <w:t xml:space="preserve">12) Bilgisayar ile ilgili aşağıdaki ifadelerden hangisi doğrudur? </w:t>
      </w:r>
      <w:r>
        <w:rPr>
          <w:b/>
          <w:bCs/>
        </w:rPr>
        <w:t>5p</w:t>
      </w:r>
    </w:p>
    <w:p w:rsidR="00A26498" w:rsidRPr="00871720" w:rsidRDefault="00A26498" w:rsidP="00EE3078">
      <w:pPr>
        <w:pStyle w:val="Default"/>
      </w:pPr>
      <w:r w:rsidRPr="00871720">
        <w:t>A) Bilgi</w:t>
      </w:r>
      <w:r>
        <w:t>sayarı sadece oyun için kullan</w:t>
      </w:r>
      <w:r w:rsidRPr="00871720">
        <w:t xml:space="preserve">malıyız; </w:t>
      </w:r>
      <w:r w:rsidRPr="00871720">
        <w:tab/>
      </w:r>
      <w:r w:rsidRPr="00871720">
        <w:tab/>
        <w:t xml:space="preserve">B) Bilgisayarın karşısında saatlerce oturabiliriz. </w:t>
      </w:r>
    </w:p>
    <w:p w:rsidR="00A26498" w:rsidRPr="00871720" w:rsidRDefault="00A26498" w:rsidP="005B5BED">
      <w:pPr>
        <w:pStyle w:val="Default"/>
      </w:pPr>
      <w:r w:rsidRPr="00871720">
        <w:t xml:space="preserve">C) Bilgisayar sadece eğitim alanında kullanılır. </w:t>
      </w:r>
      <w:r w:rsidRPr="00871720">
        <w:tab/>
      </w:r>
      <w:r w:rsidRPr="00871720">
        <w:tab/>
        <w:t>D) Bilgisayar eğitim ve iletişim alanında kullanılır.</w:t>
      </w:r>
    </w:p>
    <w:p w:rsidR="00A26498" w:rsidRPr="00871720" w:rsidRDefault="00A26498" w:rsidP="004B70F8">
      <w:pPr>
        <w:pStyle w:val="Default"/>
        <w:rPr>
          <w:b/>
          <w:bCs/>
        </w:rPr>
      </w:pPr>
    </w:p>
    <w:p w:rsidR="00A26498" w:rsidRPr="00871720" w:rsidRDefault="00A26498" w:rsidP="004B70F8">
      <w:pPr>
        <w:pStyle w:val="Default"/>
      </w:pPr>
      <w:r w:rsidRPr="00871720">
        <w:rPr>
          <w:b/>
          <w:bCs/>
        </w:rPr>
        <w:t xml:space="preserve">13) Hangisi, teknolojik ürünlerin doğru kullanımı ile ilgili yanlış bir bilgidir? </w:t>
      </w:r>
      <w:r>
        <w:rPr>
          <w:b/>
          <w:bCs/>
        </w:rPr>
        <w:t>5p</w:t>
      </w:r>
    </w:p>
    <w:p w:rsidR="00A26498" w:rsidRPr="00871720" w:rsidRDefault="00A26498" w:rsidP="004B70F8">
      <w:pPr>
        <w:pStyle w:val="Default"/>
      </w:pPr>
      <w:r w:rsidRPr="00871720">
        <w:t xml:space="preserve">A| Gelişigüzel kullanılmaz. </w:t>
      </w:r>
      <w:r w:rsidRPr="00871720">
        <w:tab/>
      </w:r>
      <w:r w:rsidRPr="00871720">
        <w:tab/>
      </w:r>
      <w:r w:rsidRPr="00871720">
        <w:tab/>
      </w:r>
      <w:r w:rsidRPr="00871720">
        <w:tab/>
      </w:r>
      <w:r w:rsidRPr="00871720">
        <w:tab/>
        <w:t xml:space="preserve">B) İhtiyaç duyulduğunda kullanılmalıdır. </w:t>
      </w:r>
    </w:p>
    <w:p w:rsidR="00A26498" w:rsidRPr="00871720" w:rsidRDefault="00A26498" w:rsidP="005B5BED">
      <w:pPr>
        <w:pStyle w:val="Default"/>
      </w:pPr>
      <w:r w:rsidRPr="00871720">
        <w:t xml:space="preserve">C) Çevreye zarar vermemesi için önlem alınır. </w:t>
      </w:r>
      <w:r w:rsidRPr="00871720">
        <w:tab/>
      </w:r>
      <w:r w:rsidRPr="00871720">
        <w:tab/>
        <w:t>D) Fazla kullanmanın bir zararı yoktur.</w:t>
      </w:r>
    </w:p>
    <w:p w:rsidR="00A26498" w:rsidRPr="00871720" w:rsidRDefault="00A26498" w:rsidP="004B70F8">
      <w:pPr>
        <w:pStyle w:val="Default"/>
        <w:rPr>
          <w:b/>
          <w:bCs/>
        </w:rPr>
      </w:pPr>
    </w:p>
    <w:p w:rsidR="00A26498" w:rsidRPr="00871720" w:rsidRDefault="00A26498" w:rsidP="004B70F8">
      <w:pPr>
        <w:pStyle w:val="Default"/>
      </w:pPr>
      <w:r w:rsidRPr="00871720">
        <w:rPr>
          <w:b/>
          <w:bCs/>
        </w:rPr>
        <w:t xml:space="preserve">14) </w:t>
      </w:r>
      <w:r w:rsidRPr="00871720">
        <w:rPr>
          <w:i/>
          <w:iCs/>
        </w:rPr>
        <w:t xml:space="preserve">“Uydular”, </w:t>
      </w:r>
      <w:r w:rsidRPr="00871720">
        <w:rPr>
          <w:b/>
          <w:bCs/>
        </w:rPr>
        <w:t xml:space="preserve">aşağıdaki alanların hangisinde doğrudan kullanılmaktadır? </w:t>
      </w:r>
      <w:r>
        <w:rPr>
          <w:b/>
          <w:bCs/>
        </w:rPr>
        <w:t>5p</w:t>
      </w:r>
    </w:p>
    <w:p w:rsidR="00A26498" w:rsidRPr="00871720" w:rsidRDefault="00A26498" w:rsidP="005B5BED">
      <w:pPr>
        <w:pStyle w:val="Default"/>
      </w:pPr>
      <w:r w:rsidRPr="00871720">
        <w:t xml:space="preserve">A) endüstri </w:t>
      </w:r>
      <w:r w:rsidRPr="00871720">
        <w:tab/>
      </w:r>
      <w:r w:rsidRPr="00871720">
        <w:tab/>
        <w:t>B) eğitim</w:t>
      </w:r>
      <w:r w:rsidRPr="00871720">
        <w:tab/>
      </w:r>
      <w:r w:rsidRPr="00871720">
        <w:tab/>
        <w:t xml:space="preserve"> C) sağlık </w:t>
      </w:r>
      <w:r w:rsidRPr="00871720">
        <w:tab/>
      </w:r>
      <w:r w:rsidRPr="00871720">
        <w:tab/>
        <w:t>D) iletişim</w:t>
      </w:r>
    </w:p>
    <w:p w:rsidR="00A26498" w:rsidRPr="00871720" w:rsidRDefault="00A26498" w:rsidP="004B70F8">
      <w:pPr>
        <w:rPr>
          <w:rFonts w:ascii="Calibri" w:hAnsi="Calibri" w:cs="Calibri"/>
          <w:lang w:eastAsia="en-US"/>
        </w:rPr>
      </w:pPr>
    </w:p>
    <w:p w:rsidR="00A26498" w:rsidRPr="005A1B2D" w:rsidRDefault="00A26498" w:rsidP="004B70F8">
      <w:pPr>
        <w:pStyle w:val="Default"/>
        <w:rPr>
          <w:b/>
          <w:bCs/>
          <w:sz w:val="22"/>
          <w:szCs w:val="22"/>
        </w:rPr>
      </w:pPr>
      <w:r w:rsidRPr="005A1B2D">
        <w:rPr>
          <w:b/>
          <w:bCs/>
          <w:sz w:val="22"/>
          <w:szCs w:val="22"/>
        </w:rPr>
        <w:t xml:space="preserve">15) Günümüzde yaygınlaşmaya başlayan </w:t>
      </w:r>
      <w:r w:rsidRPr="005A1B2D">
        <w:rPr>
          <w:b/>
          <w:bCs/>
          <w:sz w:val="22"/>
          <w:szCs w:val="22"/>
          <w:u w:val="single"/>
        </w:rPr>
        <w:t>4.5G</w:t>
      </w:r>
      <w:r w:rsidRPr="005A1B2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5A1B2D">
        <w:rPr>
          <w:b/>
          <w:bCs/>
          <w:sz w:val="22"/>
          <w:szCs w:val="22"/>
        </w:rPr>
        <w:t xml:space="preserve">teknolojisinin daha çok hangi alanda kullanıldığı söylenebilir? </w:t>
      </w:r>
      <w:r>
        <w:rPr>
          <w:b/>
          <w:bCs/>
          <w:sz w:val="22"/>
          <w:szCs w:val="22"/>
        </w:rPr>
        <w:t>5p</w:t>
      </w:r>
    </w:p>
    <w:p w:rsidR="00A26498" w:rsidRPr="00871720" w:rsidRDefault="00A26498" w:rsidP="005B5BED">
      <w:pPr>
        <w:pStyle w:val="Default"/>
      </w:pPr>
      <w:r w:rsidRPr="00871720">
        <w:t xml:space="preserve">A) Astronomi </w:t>
      </w:r>
      <w:r w:rsidRPr="00871720">
        <w:tab/>
      </w:r>
      <w:r w:rsidRPr="00871720">
        <w:tab/>
      </w:r>
      <w:r w:rsidRPr="00871720">
        <w:tab/>
        <w:t xml:space="preserve">B)Tıp </w:t>
      </w:r>
      <w:r w:rsidRPr="00871720">
        <w:tab/>
      </w:r>
      <w:r w:rsidRPr="00871720">
        <w:tab/>
      </w:r>
      <w:r w:rsidRPr="00871720">
        <w:tab/>
        <w:t xml:space="preserve">C) Sağlık </w:t>
      </w:r>
      <w:r w:rsidRPr="00871720">
        <w:tab/>
      </w:r>
      <w:r w:rsidRPr="00871720">
        <w:tab/>
      </w:r>
      <w:r w:rsidRPr="00871720">
        <w:tab/>
        <w:t>D) iletişim</w:t>
      </w:r>
    </w:p>
    <w:p w:rsidR="00A26498" w:rsidRPr="00871720" w:rsidRDefault="00A26498" w:rsidP="005B5BED">
      <w:pPr>
        <w:pStyle w:val="Default"/>
      </w:pPr>
    </w:p>
    <w:p w:rsidR="00A26498" w:rsidRPr="00871720" w:rsidRDefault="00A26498" w:rsidP="004B70F8">
      <w:pPr>
        <w:pStyle w:val="Default"/>
      </w:pPr>
      <w:r w:rsidRPr="00871720">
        <w:rPr>
          <w:b/>
          <w:bCs/>
        </w:rPr>
        <w:t xml:space="preserve">16) Aşağıdakilerden hangisi teknolojinin dikkatsiz kullanımından kaynaklanan zararlardan biri </w:t>
      </w:r>
      <w:r w:rsidRPr="005A1B2D">
        <w:rPr>
          <w:b/>
          <w:bCs/>
          <w:u w:val="single"/>
        </w:rPr>
        <w:t>değildir</w:t>
      </w:r>
      <w:r w:rsidRPr="00871720">
        <w:rPr>
          <w:b/>
          <w:bCs/>
        </w:rPr>
        <w:t>?</w:t>
      </w:r>
      <w:r>
        <w:rPr>
          <w:b/>
          <w:bCs/>
        </w:rPr>
        <w:t>5p</w:t>
      </w:r>
      <w:r w:rsidRPr="00871720">
        <w:rPr>
          <w:b/>
          <w:bCs/>
        </w:rPr>
        <w:t xml:space="preserve"> </w:t>
      </w:r>
    </w:p>
    <w:p w:rsidR="00A26498" w:rsidRPr="00871720" w:rsidRDefault="00A26498" w:rsidP="005B5BED">
      <w:pPr>
        <w:pStyle w:val="Default"/>
      </w:pPr>
      <w:r w:rsidRPr="00871720">
        <w:t>A) Ses ve gürültü kirliliği</w:t>
      </w:r>
      <w:r w:rsidRPr="00871720">
        <w:tab/>
      </w:r>
      <w:r w:rsidRPr="00871720">
        <w:tab/>
        <w:t xml:space="preserve"> B) Çevre kirliliği </w:t>
      </w:r>
      <w:r w:rsidRPr="00871720">
        <w:tab/>
      </w:r>
      <w:r w:rsidRPr="00871720">
        <w:tab/>
        <w:t xml:space="preserve">C) Deprem </w:t>
      </w:r>
      <w:r w:rsidRPr="00871720">
        <w:tab/>
      </w:r>
      <w:r w:rsidRPr="00871720">
        <w:tab/>
        <w:t>D) Hava kirliliği</w:t>
      </w:r>
    </w:p>
    <w:p w:rsidR="00A26498" w:rsidRPr="00871720" w:rsidRDefault="00A26498" w:rsidP="004B70F8">
      <w:pPr>
        <w:pStyle w:val="Default"/>
        <w:rPr>
          <w:i/>
          <w:iCs/>
        </w:rPr>
      </w:pPr>
    </w:p>
    <w:p w:rsidR="00A26498" w:rsidRPr="00871720" w:rsidRDefault="00A26498" w:rsidP="004B70F8">
      <w:pPr>
        <w:pStyle w:val="Default"/>
      </w:pPr>
      <w:r w:rsidRPr="00871720">
        <w:rPr>
          <w:i/>
          <w:iCs/>
        </w:rPr>
        <w:t>“Teknolojik ürünleri gün</w:t>
      </w:r>
      <w:r>
        <w:rPr>
          <w:i/>
          <w:iCs/>
        </w:rPr>
        <w:t>lük hayatımızda sıklıkla kullan</w:t>
      </w:r>
      <w:r w:rsidRPr="00871720">
        <w:rPr>
          <w:i/>
          <w:iCs/>
        </w:rPr>
        <w:t xml:space="preserve">maktayız. Bu teknolojik ürünlerin faydası olduğu kadar, zararı da olabilmektedir.” </w:t>
      </w:r>
    </w:p>
    <w:p w:rsidR="00A26498" w:rsidRPr="00871720" w:rsidRDefault="00A26498" w:rsidP="004B70F8">
      <w:pPr>
        <w:pStyle w:val="Default"/>
      </w:pPr>
      <w:r w:rsidRPr="00871720">
        <w:rPr>
          <w:b/>
          <w:bCs/>
        </w:rPr>
        <w:t>17) Aşağıdakilerden hangisi teknolojik ürünlerin zararlarındandır?</w:t>
      </w:r>
      <w:r>
        <w:rPr>
          <w:b/>
          <w:bCs/>
        </w:rPr>
        <w:t>5p</w:t>
      </w:r>
      <w:r w:rsidRPr="00871720">
        <w:rPr>
          <w:b/>
          <w:bCs/>
        </w:rPr>
        <w:t xml:space="preserve"> </w:t>
      </w:r>
    </w:p>
    <w:p w:rsidR="00A26498" w:rsidRPr="00871720" w:rsidRDefault="00A26498" w:rsidP="004B70F8">
      <w:pPr>
        <w:pStyle w:val="Default"/>
      </w:pPr>
      <w:r w:rsidRPr="00871720">
        <w:t xml:space="preserve">A) Az emek ile çok iş yapılır. </w:t>
      </w:r>
      <w:r w:rsidRPr="00871720">
        <w:tab/>
      </w:r>
      <w:r w:rsidRPr="00871720">
        <w:tab/>
      </w:r>
      <w:r w:rsidRPr="00871720">
        <w:tab/>
      </w:r>
      <w:r w:rsidRPr="00871720">
        <w:tab/>
      </w:r>
      <w:r>
        <w:tab/>
      </w:r>
      <w:r w:rsidRPr="00871720">
        <w:t xml:space="preserve">B) Hayatımızı kolaylaştırır. </w:t>
      </w:r>
    </w:p>
    <w:p w:rsidR="00A26498" w:rsidRPr="00871720" w:rsidRDefault="00A26498" w:rsidP="005B5BED">
      <w:pPr>
        <w:pStyle w:val="Default"/>
      </w:pPr>
      <w:r w:rsidRPr="00871720">
        <w:t xml:space="preserve">C) Beden ve ruh sağlığımızı olumsuz etkiler. </w:t>
      </w:r>
      <w:r w:rsidRPr="00871720">
        <w:tab/>
      </w:r>
      <w:r w:rsidRPr="00871720">
        <w:tab/>
        <w:t>D) Günlük işlerimizi rahatlıkla yapmamızı sağlar.</w:t>
      </w:r>
    </w:p>
    <w:p w:rsidR="00A26498" w:rsidRPr="00871720" w:rsidRDefault="00A26498" w:rsidP="005A4E56">
      <w:pPr>
        <w:autoSpaceDE w:val="0"/>
        <w:autoSpaceDN w:val="0"/>
        <w:adjustRightInd w:val="0"/>
        <w:rPr>
          <w:rFonts w:ascii="Calibri" w:hAnsi="Calibri" w:cs="Calibri"/>
          <w:b/>
          <w:bCs/>
          <w:lang w:eastAsia="en-US"/>
        </w:rPr>
      </w:pPr>
    </w:p>
    <w:p w:rsidR="00A26498" w:rsidRPr="00871720" w:rsidRDefault="00A26498" w:rsidP="005A4E56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871720">
        <w:rPr>
          <w:rFonts w:ascii="Calibri" w:hAnsi="Calibri" w:cs="Calibri"/>
          <w:b/>
          <w:bCs/>
          <w:lang w:eastAsia="en-US"/>
        </w:rPr>
        <w:t xml:space="preserve">18. </w:t>
      </w:r>
      <w:r w:rsidRPr="005A1B2D">
        <w:rPr>
          <w:rFonts w:ascii="Calibri" w:hAnsi="Calibri" w:cs="Calibri"/>
          <w:b/>
          <w:bCs/>
          <w:lang w:eastAsia="en-US"/>
        </w:rPr>
        <w:t xml:space="preserve">Aşağıdakilerden hangisi okullarda yapılan kulüp faaliyetlerinin faydalarından biri </w:t>
      </w:r>
      <w:r w:rsidRPr="005A1B2D">
        <w:rPr>
          <w:rFonts w:ascii="Calibri" w:hAnsi="Calibri" w:cs="Calibri"/>
          <w:b/>
          <w:bCs/>
          <w:u w:val="single"/>
          <w:lang w:eastAsia="en-US"/>
        </w:rPr>
        <w:t>değildir</w:t>
      </w:r>
      <w:r w:rsidRPr="005A1B2D">
        <w:rPr>
          <w:rFonts w:ascii="Calibri" w:hAnsi="Calibri" w:cs="Calibri"/>
          <w:b/>
          <w:bCs/>
          <w:lang w:eastAsia="en-US"/>
        </w:rPr>
        <w:t>?</w:t>
      </w:r>
      <w:r>
        <w:rPr>
          <w:rFonts w:ascii="Calibri" w:hAnsi="Calibri" w:cs="Calibri"/>
          <w:b/>
          <w:bCs/>
          <w:lang w:eastAsia="en-US"/>
        </w:rPr>
        <w:t>5p</w:t>
      </w:r>
    </w:p>
    <w:p w:rsidR="00A26498" w:rsidRPr="00871720" w:rsidRDefault="00A26498" w:rsidP="005A4E56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871720">
        <w:rPr>
          <w:rFonts w:ascii="Calibri" w:hAnsi="Calibri" w:cs="Calibri"/>
          <w:lang w:eastAsia="en-US"/>
        </w:rPr>
        <w:t>A) Sosyal etkileşimi sağlar.</w:t>
      </w:r>
      <w:r w:rsidRPr="00871720">
        <w:rPr>
          <w:rFonts w:ascii="Calibri" w:hAnsi="Calibri" w:cs="Calibri"/>
          <w:lang w:eastAsia="en-US"/>
        </w:rPr>
        <w:tab/>
      </w:r>
      <w:r w:rsidRPr="00871720">
        <w:rPr>
          <w:rFonts w:ascii="Calibri" w:hAnsi="Calibri" w:cs="Calibri"/>
          <w:lang w:eastAsia="en-US"/>
        </w:rPr>
        <w:tab/>
      </w:r>
      <w:r w:rsidRPr="00871720">
        <w:rPr>
          <w:rFonts w:ascii="Calibri" w:hAnsi="Calibri" w:cs="Calibri"/>
          <w:lang w:eastAsia="en-US"/>
        </w:rPr>
        <w:tab/>
      </w:r>
    </w:p>
    <w:p w:rsidR="00A26498" w:rsidRPr="00871720" w:rsidRDefault="00A26498" w:rsidP="005A4E56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871720">
        <w:rPr>
          <w:rFonts w:ascii="Calibri" w:hAnsi="Calibri" w:cs="Calibri"/>
          <w:lang w:eastAsia="en-US"/>
        </w:rPr>
        <w:t>B) Arkadaşlık ilişkilerinin düzenlenmesine katkı sağlar.</w:t>
      </w:r>
    </w:p>
    <w:p w:rsidR="00A26498" w:rsidRPr="00871720" w:rsidRDefault="00A26498" w:rsidP="005A4E56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871720">
        <w:rPr>
          <w:rFonts w:ascii="Calibri" w:hAnsi="Calibri" w:cs="Calibri"/>
          <w:lang w:eastAsia="en-US"/>
        </w:rPr>
        <w:t>C) Okul yöneticilerinin denetlenmesini sağlar.</w:t>
      </w:r>
    </w:p>
    <w:p w:rsidR="00A26498" w:rsidRDefault="00A26498" w:rsidP="00232498">
      <w:pPr>
        <w:pStyle w:val="NoSpacing"/>
        <w:rPr>
          <w:rFonts w:ascii="Times New Roman" w:hAnsi="Times New Roman" w:cs="Times New Roman"/>
          <w:color w:val="000000"/>
        </w:rPr>
      </w:pPr>
      <w:r w:rsidRPr="00871720">
        <w:rPr>
          <w:lang w:eastAsia="en-US"/>
        </w:rPr>
        <w:t>D) Öğrencilerin öz güveninin gelişmesine katkıda bulunur.</w:t>
      </w:r>
      <w:r>
        <w:rPr>
          <w:lang w:eastAsia="en-US"/>
        </w:rPr>
        <w:t xml:space="preserve"> </w:t>
      </w:r>
      <w:hyperlink r:id="rId6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 w:cs="Times New Roman"/>
          <w:color w:val="000000"/>
        </w:rPr>
        <w:t xml:space="preserve"> </w:t>
      </w:r>
    </w:p>
    <w:p w:rsidR="00A26498" w:rsidRPr="00871720" w:rsidRDefault="00A26498" w:rsidP="005B5BED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</w:p>
    <w:sectPr w:rsidR="00A26498" w:rsidRPr="00871720" w:rsidSect="005B5BED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78F"/>
    <w:rsid w:val="00095CA3"/>
    <w:rsid w:val="001A6D25"/>
    <w:rsid w:val="00212F2D"/>
    <w:rsid w:val="00217718"/>
    <w:rsid w:val="00232498"/>
    <w:rsid w:val="0027678F"/>
    <w:rsid w:val="004B70F8"/>
    <w:rsid w:val="004D2254"/>
    <w:rsid w:val="004D2FC2"/>
    <w:rsid w:val="0052311F"/>
    <w:rsid w:val="00547974"/>
    <w:rsid w:val="005A1B2D"/>
    <w:rsid w:val="005A4E56"/>
    <w:rsid w:val="005B5BED"/>
    <w:rsid w:val="00754D09"/>
    <w:rsid w:val="007E180E"/>
    <w:rsid w:val="00871720"/>
    <w:rsid w:val="00931E68"/>
    <w:rsid w:val="009E72AB"/>
    <w:rsid w:val="00A26498"/>
    <w:rsid w:val="00AB6134"/>
    <w:rsid w:val="00AC0A25"/>
    <w:rsid w:val="00BD06C9"/>
    <w:rsid w:val="00C70588"/>
    <w:rsid w:val="00D25232"/>
    <w:rsid w:val="00D2755F"/>
    <w:rsid w:val="00EE3078"/>
    <w:rsid w:val="00EF50AA"/>
    <w:rsid w:val="00FB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7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67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678F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2767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E30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3078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232498"/>
    <w:rPr>
      <w:rFonts w:ascii="Times New Roman" w:hAnsi="Times New Roman" w:cs="Times New Roman"/>
      <w:color w:val="0000FF"/>
      <w:u w:val="none"/>
      <w:effect w:val="none"/>
    </w:rPr>
  </w:style>
  <w:style w:type="paragraph" w:styleId="NoSpacing">
    <w:name w:val="No Spacing"/>
    <w:uiPriority w:val="99"/>
    <w:qFormat/>
    <w:rsid w:val="00232498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753</Words>
  <Characters>4294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edanur</cp:lastModifiedBy>
  <cp:revision>7</cp:revision>
  <dcterms:created xsi:type="dcterms:W3CDTF">2016-04-05T06:20:00Z</dcterms:created>
  <dcterms:modified xsi:type="dcterms:W3CDTF">2016-04-16T10:33:00Z</dcterms:modified>
</cp:coreProperties>
</file>