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DF" w:rsidRPr="00535A48" w:rsidRDefault="00F661DF" w:rsidP="0066755A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bookmarkStart w:id="0" w:name="_GoBack"/>
      <w:bookmarkEnd w:id="0"/>
      <w:r w:rsidRPr="00535A48">
        <w:rPr>
          <w:rFonts w:ascii="Comic Sans MS" w:hAnsi="Comic Sans MS" w:cs="Comic Sans MS"/>
          <w:b/>
          <w:bCs/>
          <w:sz w:val="24"/>
          <w:szCs w:val="24"/>
        </w:rPr>
        <w:t>Çatovaİlkokulu 4/B Sınıfı Sosyal Bilgiler Dersi 2.Dönem 2. Yazılısı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23"/>
      </w:tblGrid>
      <w:tr w:rsidR="00F661DF" w:rsidRPr="005D35E5">
        <w:trPr>
          <w:trHeight w:val="314"/>
        </w:trPr>
        <w:tc>
          <w:tcPr>
            <w:tcW w:w="11023" w:type="dxa"/>
            <w:shd w:val="clear" w:color="auto" w:fill="EAF1DD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Gönüllü insanlar tarafından kurulan sivil toplum örgütleri çalışmalarında ………………………………………önem verirler.</w:t>
            </w:r>
          </w:p>
        </w:tc>
      </w:tr>
    </w:tbl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1-Yukarıdaki cümledekinoktalı yere aşağıdaki sözcüklerden hangisi 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yazılamaz?</w:t>
      </w: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A-paraya                     B-yardımlaşmaya                 C- dayanışmaya                   D- işbirliğine</w:t>
      </w: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3432"/>
      </w:tblGrid>
      <w:tr w:rsidR="00F661DF" w:rsidRPr="005D35E5">
        <w:tc>
          <w:tcPr>
            <w:tcW w:w="7621" w:type="dxa"/>
          </w:tcPr>
          <w:p w:rsidR="00F661DF" w:rsidRPr="005D35E5" w:rsidRDefault="00F661DF" w:rsidP="005D35E5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2-Yandaki resimdeki gibi çalışmalar yapan kuruluş 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hangisidir?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A-Yeşilay                                        B-TEMA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C-KIZILAY                                     D-LÖSEV</w:t>
            </w:r>
          </w:p>
        </w:tc>
        <w:tc>
          <w:tcPr>
            <w:tcW w:w="3432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alt="Deprem Ile Ilgili Yazı Kızılay Ile İlgili Görseller Fotoğraflar Tasarımlar Afişler" style="width:158.25pt;height:55.5pt;visibility:visible">
                  <v:imagedata r:id="rId7" o:title=""/>
                </v:shape>
              </w:pict>
            </w:r>
          </w:p>
        </w:tc>
      </w:tr>
    </w:tbl>
    <w:p w:rsidR="00F661DF" w:rsidRPr="005A0933" w:rsidRDefault="00F661DF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3- Aşağıdakilerden hangisi resmi kurumların özelliklerinden biri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A-İnsanların temel ihtiyaçlarını karşılarlar                   B-Çalışanları devlet tarafından görevlendirilir</w:t>
      </w:r>
    </w:p>
    <w:p w:rsidR="00F661DF" w:rsidRPr="005A0933" w:rsidRDefault="00F661DF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C-Görev ve yetkileri yasalarla belirlenmiştir                D-Çalışanları hiçbir ücret almazlar</w:t>
      </w: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2"/>
      </w:tblGrid>
      <w:tr w:rsidR="00F661DF" w:rsidRPr="005D35E5">
        <w:trPr>
          <w:trHeight w:val="390"/>
        </w:trPr>
        <w:tc>
          <w:tcPr>
            <w:tcW w:w="10582" w:type="dxa"/>
            <w:shd w:val="clear" w:color="auto" w:fill="EAF1DD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İnsanların temel ihtiyaçlarını karşılamak için devlet tarafından kurulan kuruluşlar ‘’ Resmi Kurum’’lardır.</w:t>
            </w:r>
          </w:p>
        </w:tc>
      </w:tr>
    </w:tbl>
    <w:p w:rsidR="00F661DF" w:rsidRPr="005A0933" w:rsidRDefault="00F661DF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4-Yukarıdaki bilgiye göre aşağıdakilerden hangisi resmi kurumlara örnek olarak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verilemez?</w:t>
      </w:r>
    </w:p>
    <w:p w:rsidR="00F661DF" w:rsidRPr="005A0933" w:rsidRDefault="00F661DF" w:rsidP="005049BD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Sağlık Ocağı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B-</w:t>
      </w:r>
      <w:r>
        <w:rPr>
          <w:rFonts w:ascii="Comic Sans MS" w:hAnsi="Comic Sans MS" w:cs="Comic Sans MS"/>
          <w:sz w:val="20"/>
          <w:szCs w:val="20"/>
        </w:rPr>
        <w:t xml:space="preserve">Jandarma </w:t>
      </w:r>
      <w:r w:rsidRPr="005A0933">
        <w:rPr>
          <w:rFonts w:ascii="Comic Sans MS" w:hAnsi="Comic Sans MS" w:cs="Comic Sans MS"/>
          <w:sz w:val="20"/>
          <w:szCs w:val="20"/>
        </w:rPr>
        <w:t>Karakol</w:t>
      </w:r>
      <w:r>
        <w:rPr>
          <w:rFonts w:ascii="Comic Sans MS" w:hAnsi="Comic Sans MS" w:cs="Comic Sans MS"/>
          <w:sz w:val="20"/>
          <w:szCs w:val="20"/>
        </w:rPr>
        <w:t>u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C-Türk </w:t>
      </w:r>
      <w:r>
        <w:rPr>
          <w:rFonts w:ascii="Comic Sans MS" w:hAnsi="Comic Sans MS" w:cs="Comic Sans MS"/>
          <w:sz w:val="20"/>
          <w:szCs w:val="20"/>
        </w:rPr>
        <w:t>Böbrek</w:t>
      </w:r>
      <w:r w:rsidRPr="005A0933">
        <w:rPr>
          <w:rFonts w:ascii="Comic Sans MS" w:hAnsi="Comic Sans MS" w:cs="Comic Sans MS"/>
          <w:sz w:val="20"/>
          <w:szCs w:val="20"/>
        </w:rPr>
        <w:t xml:space="preserve"> Vakfı                  D-Belediye</w:t>
      </w:r>
      <w:r>
        <w:rPr>
          <w:rFonts w:ascii="Comic Sans MS" w:hAnsi="Comic Sans MS" w:cs="Comic Sans MS"/>
          <w:sz w:val="20"/>
          <w:szCs w:val="20"/>
        </w:rPr>
        <w:t>ler</w:t>
      </w: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6345"/>
        <w:gridCol w:w="4708"/>
      </w:tblGrid>
      <w:tr w:rsidR="00F661DF" w:rsidRPr="005D35E5">
        <w:tc>
          <w:tcPr>
            <w:tcW w:w="6345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5-Yandaki sivil toplum örgütleri ve çalıştıkları alanların eşleştirmesi hangi seçenekte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doğru olarak verilmiştir?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A-  1-a , 2-c ,3-d, 4-b              B-  1-b , 2-c , 3-d, 4-a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C-  1-b , 2-d , 3-c , 4-a            D-  1-d , 2-a ,3-b , 4-c</w:t>
            </w:r>
          </w:p>
        </w:tc>
        <w:tc>
          <w:tcPr>
            <w:tcW w:w="4708" w:type="dxa"/>
          </w:tcPr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266"/>
              <w:gridCol w:w="394"/>
              <w:gridCol w:w="1089"/>
              <w:gridCol w:w="394"/>
              <w:gridCol w:w="1339"/>
            </w:tblGrid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eğitim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AKUT</w:t>
                  </w:r>
                </w:p>
              </w:tc>
            </w:tr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çevre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AÇEV</w:t>
                  </w:r>
                </w:p>
              </w:tc>
            </w:tr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LÖSEV</w:t>
                  </w:r>
                </w:p>
              </w:tc>
            </w:tr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sosyal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ÇEKÜL</w:t>
                  </w:r>
                </w:p>
              </w:tc>
            </w:tr>
          </w:tbl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8472"/>
        <w:gridCol w:w="2581"/>
      </w:tblGrid>
      <w:tr w:rsidR="00F661DF" w:rsidRPr="005D35E5">
        <w:tc>
          <w:tcPr>
            <w:tcW w:w="8472" w:type="dxa"/>
          </w:tcPr>
          <w:p w:rsidR="00F661DF" w:rsidRPr="005D35E5" w:rsidRDefault="00F661DF" w:rsidP="005D35E5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6-Resimdeki gönüllü insanlar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hangi amaç için</w:t>
            </w: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 bir araya gelmişlerdir?</w:t>
            </w:r>
          </w:p>
          <w:p w:rsidR="00F661DF" w:rsidRPr="005D35E5" w:rsidRDefault="00F661DF" w:rsidP="005D35E5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A-Depremzedelere yardım etmekB-Doğayı ve çevreyi güzelleştirmekC-Eğitime destek olmakD-Fakir insanlara yardım etmek</w:t>
            </w:r>
          </w:p>
        </w:tc>
        <w:tc>
          <w:tcPr>
            <w:tcW w:w="2581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_x0000_i1026" type="#_x0000_t75" alt="http://dernek.egitimhane.com/wp-content/uploads/2013/11/eller-300x241.jpg" style="width:112.5pt;height:60pt;visibility:visible">
                  <v:imagedata r:id="rId8" o:title=""/>
                </v:shape>
              </w:pict>
            </w:r>
          </w:p>
        </w:tc>
      </w:tr>
    </w:tbl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0E4A9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7-Aşağıdakilerden hangisi sivil toplum örgütlerinin özelliklerinden biri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0E4A9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A-Resmi kurumların çalışmalarına yardımcı olurlar                 B-Gönüllü insanların kurdukları örgütlerdir</w:t>
      </w:r>
    </w:p>
    <w:p w:rsidR="00F661DF" w:rsidRPr="005A0933" w:rsidRDefault="00F661DF" w:rsidP="000E4A9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C-Yaşlı ve yoksullara </w:t>
      </w:r>
      <w:r>
        <w:rPr>
          <w:rFonts w:ascii="Comic Sans MS" w:hAnsi="Comic Sans MS" w:cs="Comic Sans MS"/>
          <w:sz w:val="20"/>
          <w:szCs w:val="20"/>
        </w:rPr>
        <w:t xml:space="preserve">asla </w:t>
      </w:r>
      <w:r w:rsidRPr="005A0933">
        <w:rPr>
          <w:rFonts w:ascii="Comic Sans MS" w:hAnsi="Comic Sans MS" w:cs="Comic Sans MS"/>
          <w:sz w:val="20"/>
          <w:szCs w:val="20"/>
        </w:rPr>
        <w:t>yardım etmezler                                    D-Halktan aldıkları bağışları kullanırlar</w:t>
      </w:r>
    </w:p>
    <w:p w:rsidR="00F661DF" w:rsidRPr="005A0933" w:rsidRDefault="00F661DF" w:rsidP="000E4A91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9949A1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5A0933">
        <w:rPr>
          <w:rFonts w:ascii="Comic Sans MS" w:hAnsi="Comic Sans MS" w:cs="Comic Sans MS"/>
          <w:i/>
          <w:iCs/>
          <w:sz w:val="20"/>
          <w:szCs w:val="20"/>
        </w:rPr>
        <w:t xml:space="preserve">I-Aile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bir </w:t>
      </w:r>
      <w:r w:rsidRPr="005A0933">
        <w:rPr>
          <w:rFonts w:ascii="Comic Sans MS" w:hAnsi="Comic Sans MS" w:cs="Comic Sans MS"/>
          <w:i/>
          <w:iCs/>
          <w:sz w:val="20"/>
          <w:szCs w:val="20"/>
        </w:rPr>
        <w:t>toplumun temelidir                                                       II-Aile çocukların eğitim aldıkları tek yerdir</w:t>
      </w:r>
    </w:p>
    <w:p w:rsidR="00F661DF" w:rsidRPr="005A0933" w:rsidRDefault="00F661DF" w:rsidP="009949A1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5A0933">
        <w:rPr>
          <w:rFonts w:ascii="Comic Sans MS" w:hAnsi="Comic Sans MS" w:cs="Comic Sans MS"/>
          <w:i/>
          <w:iCs/>
          <w:sz w:val="20"/>
          <w:szCs w:val="20"/>
        </w:rPr>
        <w:t>III-Aile içinde işbirliği ve dayanışma gerekli değildir            IV-Hoşgörü ve saygı bir ailede olmamalıdır.</w:t>
      </w: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8-Aile ile ilgili yukarıda verilen bilgilerden hangileri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doğru bilgi içermez?</w:t>
      </w: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A-Sadece  I                         B-I ve II                          C-</w:t>
      </w:r>
      <w:r w:rsidRPr="005A0933">
        <w:rPr>
          <w:rFonts w:ascii="Comic Sans MS" w:hAnsi="Comic Sans MS" w:cs="Comic Sans MS"/>
          <w:sz w:val="20"/>
          <w:szCs w:val="20"/>
        </w:rPr>
        <w:t>I ve IV                           D-I</w:t>
      </w:r>
      <w:r>
        <w:rPr>
          <w:rFonts w:ascii="Comic Sans MS" w:hAnsi="Comic Sans MS" w:cs="Comic Sans MS"/>
          <w:sz w:val="20"/>
          <w:szCs w:val="20"/>
        </w:rPr>
        <w:t>I</w:t>
      </w:r>
      <w:r w:rsidRPr="005A0933">
        <w:rPr>
          <w:rFonts w:ascii="Comic Sans MS" w:hAnsi="Comic Sans MS" w:cs="Comic Sans MS"/>
          <w:sz w:val="20"/>
          <w:szCs w:val="20"/>
        </w:rPr>
        <w:t>, II</w:t>
      </w:r>
      <w:r>
        <w:rPr>
          <w:rFonts w:ascii="Comic Sans MS" w:hAnsi="Comic Sans MS" w:cs="Comic Sans MS"/>
          <w:sz w:val="20"/>
          <w:szCs w:val="20"/>
        </w:rPr>
        <w:t>I</w:t>
      </w:r>
      <w:r w:rsidRPr="005A0933">
        <w:rPr>
          <w:rFonts w:ascii="Comic Sans MS" w:hAnsi="Comic Sans MS" w:cs="Comic Sans MS"/>
          <w:sz w:val="20"/>
          <w:szCs w:val="20"/>
        </w:rPr>
        <w:t xml:space="preserve"> ve IV</w:t>
      </w: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905"/>
        <w:gridCol w:w="3148"/>
      </w:tblGrid>
      <w:tr w:rsidR="00F661DF" w:rsidRPr="005D35E5">
        <w:tc>
          <w:tcPr>
            <w:tcW w:w="7905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9-Aşağıdakilerden hangisi resimdeki kuruluşun çalışmalardan biri 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değildir?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A-İçki ve sigaranın zararlarını azaltıcı çalışmalar yapmak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B-Depremlerde yıkıntılar arasında kalanları kurtarmak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C-Dağlarda mahsur kalan insanlara ulaşıp onları güvenli yerlere getirmek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D-Kazalarda ilkyardımda bulunmak</w:t>
            </w:r>
          </w:p>
        </w:tc>
        <w:tc>
          <w:tcPr>
            <w:tcW w:w="3148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Resim 1" o:spid="_x0000_i1027" type="#_x0000_t75" alt="http://www.akut.org.tr/images/album/akut-logo/AKUT-kalkan-logo.png" style="width:2in;height:62.25pt;visibility:visible">
                  <v:imagedata r:id="rId9" o:title=""/>
                </v:shape>
              </w:pict>
            </w:r>
          </w:p>
        </w:tc>
      </w:tr>
    </w:tbl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10-Aşağıdakilerden hangisi toplumsal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dayanışmanın ve yardımlaşmanın</w:t>
      </w:r>
      <w:r w:rsidRPr="005A0933">
        <w:rPr>
          <w:rFonts w:ascii="Comic Sans MS" w:hAnsi="Comic Sans MS" w:cs="Comic Sans MS"/>
          <w:sz w:val="20"/>
          <w:szCs w:val="20"/>
        </w:rPr>
        <w:t xml:space="preserve"> önemini belirten  atasözü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A-Yalnız taş duvar olmaz                                        B-Birlikten kuvvet doğar</w:t>
      </w: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C-Bir elin nesi var iki elin sesi var                           D-Sakla samanı gelir zamanı</w:t>
      </w:r>
    </w:p>
    <w:p w:rsidR="00F661DF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11</w:t>
      </w:r>
      <w:r>
        <w:rPr>
          <w:rFonts w:ascii="Comic Sans MS" w:hAnsi="Comic Sans MS" w:cs="Comic Sans MS"/>
          <w:sz w:val="20"/>
          <w:szCs w:val="20"/>
        </w:rPr>
        <w:t>-</w:t>
      </w:r>
      <w:r w:rsidRPr="005A0933">
        <w:rPr>
          <w:rFonts w:ascii="Comic Sans MS" w:hAnsi="Comic Sans MS" w:cs="Comic Sans MS"/>
          <w:sz w:val="20"/>
          <w:szCs w:val="20"/>
        </w:rPr>
        <w:t xml:space="preserve">Reyyan’ın annesi Özlem Hanım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devlet kuruluşunda memur olarak</w:t>
      </w:r>
      <w:r>
        <w:rPr>
          <w:rFonts w:ascii="Comic Sans MS" w:hAnsi="Comic Sans MS" w:cs="Comic Sans MS"/>
          <w:sz w:val="20"/>
          <w:szCs w:val="20"/>
        </w:rPr>
        <w:t>çalışmaktadır.</w:t>
      </w:r>
      <w:r w:rsidRPr="005A0933">
        <w:rPr>
          <w:rFonts w:ascii="Comic Sans MS" w:hAnsi="Comic Sans MS" w:cs="Comic Sans MS"/>
          <w:sz w:val="20"/>
          <w:szCs w:val="20"/>
        </w:rPr>
        <w:t xml:space="preserve">Buna göre Reyyan’ ın annesi aşağıdakilerden hangisinde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çalışmaktadır?</w:t>
      </w:r>
    </w:p>
    <w:p w:rsidR="00F661DF" w:rsidRPr="005A0933" w:rsidRDefault="00F661DF" w:rsidP="009949A1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A-LÖSEV                            B-Milli Eğitim Bakanlığı                      C-TGEV                               D-TEMA</w:t>
      </w:r>
    </w:p>
    <w:p w:rsidR="00F661DF" w:rsidRPr="005A0933" w:rsidRDefault="00F661DF" w:rsidP="00FB6A8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12- Okulda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deprem ve yangın tatbikatı yapan</w:t>
      </w:r>
      <w:r w:rsidRPr="005A0933">
        <w:rPr>
          <w:rFonts w:ascii="Comic Sans MS" w:hAnsi="Comic Sans MS" w:cs="Comic Sans MS"/>
          <w:sz w:val="20"/>
          <w:szCs w:val="20"/>
        </w:rPr>
        <w:t xml:space="preserve"> eğitsel kulüp aşağıdakilerden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hangisidir?</w:t>
      </w:r>
    </w:p>
    <w:p w:rsidR="00F661DF" w:rsidRPr="005A0933" w:rsidRDefault="00F661DF" w:rsidP="00FB6A8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A-Resim kulübü             B-Çevre Koruma Kulübü             C-Sivil Savunma Kulübü          D-Satranç Kulübü</w:t>
      </w:r>
    </w:p>
    <w:p w:rsidR="00F661DF" w:rsidRPr="0010579E" w:rsidRDefault="00F661DF" w:rsidP="003E2DF4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F661DF" w:rsidRPr="005A0933" w:rsidRDefault="00F661DF" w:rsidP="007543D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13- Aşağıdaki kuruluşlardan hangisi eğitim alanında hizmet veren resmi kurumlardan biri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7543D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A-İlkokul                                  B-</w:t>
      </w:r>
      <w:r>
        <w:rPr>
          <w:rFonts w:ascii="Comic Sans MS" w:hAnsi="Comic Sans MS" w:cs="Comic Sans MS"/>
          <w:sz w:val="20"/>
          <w:szCs w:val="20"/>
        </w:rPr>
        <w:t xml:space="preserve">Dispanser    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       C-Lise                             D-Ortaokul</w:t>
      </w:r>
    </w:p>
    <w:p w:rsidR="00F661DF" w:rsidRPr="00C857AF" w:rsidRDefault="00F661DF" w:rsidP="007543D4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F661DF" w:rsidRPr="005A0933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14- Türk milletinin Kurtuluş Savaşı’nı kazanmasının </w:t>
      </w:r>
      <w:r w:rsidRPr="00AB3E5F">
        <w:rPr>
          <w:rFonts w:ascii="Comic Sans MS" w:hAnsi="Comic Sans MS" w:cs="Comic Sans MS"/>
          <w:b/>
          <w:bCs/>
          <w:sz w:val="20"/>
          <w:szCs w:val="20"/>
        </w:rPr>
        <w:t>en önemli sebebi nedir?</w:t>
      </w:r>
    </w:p>
    <w:p w:rsidR="00F661DF" w:rsidRPr="005A0933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A-Sevgi ve saygıya önem vermesi                                              B-Düşmanların silahının az olmadı</w:t>
      </w:r>
    </w:p>
    <w:p w:rsidR="00F661DF" w:rsidRPr="005A0933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C-Dayanışma ve yardımlaşmaya önem vermesi                            D-Silahlarımızın çok üstün olması</w:t>
      </w:r>
    </w:p>
    <w:p w:rsidR="00F661DF" w:rsidRPr="0010579E" w:rsidRDefault="00F661DF" w:rsidP="007543D4">
      <w:pPr>
        <w:spacing w:after="0"/>
        <w:rPr>
          <w:rFonts w:ascii="Comic Sans MS" w:hAnsi="Comic Sans MS" w:cs="Comic Sans MS"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56"/>
      </w:tblGrid>
      <w:tr w:rsidR="00F661DF" w:rsidRPr="005D35E5">
        <w:tc>
          <w:tcPr>
            <w:tcW w:w="10456" w:type="dxa"/>
            <w:shd w:val="clear" w:color="auto" w:fill="EAF1DD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AKUT  -  LÖSEV  -  TEGV    -  YEŞİLAY  -  TEMA  - AÇEV  - ÇEKÜL - KIZILAY</w:t>
            </w:r>
          </w:p>
        </w:tc>
      </w:tr>
    </w:tbl>
    <w:p w:rsidR="00F661DF" w:rsidRPr="005A0933" w:rsidRDefault="00F661DF" w:rsidP="007543D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5</w:t>
      </w:r>
      <w:r w:rsidRPr="005A0933">
        <w:rPr>
          <w:rFonts w:ascii="Comic Sans MS" w:hAnsi="Comic Sans MS" w:cs="Comic Sans MS"/>
          <w:sz w:val="20"/>
          <w:szCs w:val="20"/>
        </w:rPr>
        <w:t xml:space="preserve"> –Aşağıdaki boşluklara yukarıdaki </w:t>
      </w:r>
      <w:r w:rsidRPr="00AB3E5F">
        <w:rPr>
          <w:rFonts w:ascii="Comic Sans MS" w:hAnsi="Comic Sans MS" w:cs="Comic Sans MS"/>
          <w:b/>
          <w:bCs/>
          <w:sz w:val="20"/>
          <w:szCs w:val="20"/>
        </w:rPr>
        <w:t>sivil toplum kuruluşlarından</w:t>
      </w:r>
      <w:r w:rsidRPr="005A0933">
        <w:rPr>
          <w:rFonts w:ascii="Comic Sans MS" w:hAnsi="Comic Sans MS" w:cs="Comic Sans MS"/>
          <w:sz w:val="20"/>
          <w:szCs w:val="20"/>
        </w:rPr>
        <w:t xml:space="preserve"> uygun olanı yazınız. ( 8 puan )</w:t>
      </w:r>
    </w:p>
    <w:p w:rsidR="00F661DF" w:rsidRPr="005A0933" w:rsidRDefault="00F661DF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1-…………………lösemili çocuklara yardım eder.                     2-……………………erozyonla mücadele eder.</w:t>
      </w:r>
    </w:p>
    <w:p w:rsidR="00F661DF" w:rsidRPr="005A0933" w:rsidRDefault="00F661DF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3-………………… içki ve sigaranın zararlarını anlatır               4-…………………okul öncesi eğitimi geliştirmiştir. </w:t>
      </w:r>
    </w:p>
    <w:p w:rsidR="00F661DF" w:rsidRPr="005A0933" w:rsidRDefault="00F661DF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5-………………… eğitimi destekleyici çalışmalar  yapar.          6-……………………çevreyi korumak için çalışır</w:t>
      </w:r>
    </w:p>
    <w:p w:rsidR="00F661DF" w:rsidRPr="005A0933" w:rsidRDefault="00F661DF" w:rsidP="00E24BBE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7-………………… depremde arama kurtarma yapar                 8-……………………kan bağışı kampanyaları yapar.</w:t>
      </w:r>
    </w:p>
    <w:p w:rsidR="00F661DF" w:rsidRPr="005A0933" w:rsidRDefault="00F661DF" w:rsidP="00E24BBE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111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1"/>
        <w:gridCol w:w="1830"/>
        <w:gridCol w:w="1850"/>
        <w:gridCol w:w="1957"/>
        <w:gridCol w:w="1871"/>
        <w:gridCol w:w="1655"/>
      </w:tblGrid>
      <w:tr w:rsidR="00F661DF" w:rsidRPr="005D35E5">
        <w:trPr>
          <w:trHeight w:val="279"/>
        </w:trPr>
        <w:tc>
          <w:tcPr>
            <w:tcW w:w="198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okul</w:t>
            </w:r>
          </w:p>
        </w:tc>
        <w:tc>
          <w:tcPr>
            <w:tcW w:w="183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sağlık</w:t>
            </w:r>
          </w:p>
        </w:tc>
        <w:tc>
          <w:tcPr>
            <w:tcW w:w="185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kütüphanecilik</w:t>
            </w:r>
          </w:p>
        </w:tc>
        <w:tc>
          <w:tcPr>
            <w:tcW w:w="1957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ağaçlandırma</w:t>
            </w:r>
          </w:p>
        </w:tc>
        <w:tc>
          <w:tcPr>
            <w:tcW w:w="187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eğitsel</w:t>
            </w:r>
          </w:p>
        </w:tc>
        <w:tc>
          <w:tcPr>
            <w:tcW w:w="1655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güvenlik</w:t>
            </w:r>
          </w:p>
        </w:tc>
      </w:tr>
      <w:tr w:rsidR="00F661DF" w:rsidRPr="005D35E5">
        <w:trPr>
          <w:trHeight w:val="293"/>
        </w:trPr>
        <w:tc>
          <w:tcPr>
            <w:tcW w:w="198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aile</w:t>
            </w:r>
          </w:p>
        </w:tc>
        <w:tc>
          <w:tcPr>
            <w:tcW w:w="183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dayanışma</w:t>
            </w:r>
          </w:p>
        </w:tc>
        <w:tc>
          <w:tcPr>
            <w:tcW w:w="185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gönüllü</w:t>
            </w:r>
          </w:p>
        </w:tc>
        <w:tc>
          <w:tcPr>
            <w:tcW w:w="1957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Hilal-i Ahmer</w:t>
            </w:r>
          </w:p>
        </w:tc>
        <w:tc>
          <w:tcPr>
            <w:tcW w:w="187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iki</w:t>
            </w:r>
          </w:p>
        </w:tc>
        <w:tc>
          <w:tcPr>
            <w:tcW w:w="1655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devlet</w:t>
            </w:r>
          </w:p>
        </w:tc>
      </w:tr>
    </w:tbl>
    <w:p w:rsidR="00F661DF" w:rsidRPr="005A0933" w:rsidRDefault="00F661DF" w:rsidP="00E24BBE">
      <w:pPr>
        <w:rPr>
          <w:rFonts w:ascii="Comic Sans MS" w:hAnsi="Comic Sans MS" w:cs="Comic Sans MS"/>
          <w:sz w:val="10"/>
          <w:szCs w:val="10"/>
        </w:rPr>
      </w:pP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6</w:t>
      </w:r>
      <w:r w:rsidRPr="005A0933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 verilen kelimeleri</w:t>
      </w:r>
      <w:r w:rsidRPr="005A0933">
        <w:rPr>
          <w:rFonts w:ascii="Comic Sans MS" w:hAnsi="Comic Sans MS" w:cs="Comic Sans MS"/>
          <w:sz w:val="20"/>
          <w:szCs w:val="20"/>
        </w:rPr>
        <w:t xml:space="preserve"> aşağıdaki </w:t>
      </w:r>
      <w:r>
        <w:rPr>
          <w:rFonts w:ascii="Comic Sans MS" w:hAnsi="Comic Sans MS" w:cs="Comic Sans MS"/>
          <w:sz w:val="20"/>
          <w:szCs w:val="20"/>
        </w:rPr>
        <w:t>b</w:t>
      </w:r>
      <w:r w:rsidRPr="005A0933">
        <w:rPr>
          <w:rFonts w:ascii="Comic Sans MS" w:hAnsi="Comic Sans MS" w:cs="Comic Sans MS"/>
          <w:sz w:val="20"/>
          <w:szCs w:val="20"/>
        </w:rPr>
        <w:t xml:space="preserve">oşluklara </w:t>
      </w:r>
      <w:r>
        <w:rPr>
          <w:rFonts w:ascii="Comic Sans MS" w:hAnsi="Comic Sans MS" w:cs="Comic Sans MS"/>
          <w:sz w:val="20"/>
          <w:szCs w:val="20"/>
        </w:rPr>
        <w:t xml:space="preserve">uygun olacak şekilde </w:t>
      </w:r>
      <w:r w:rsidRPr="005A0933">
        <w:rPr>
          <w:rFonts w:ascii="Comic Sans MS" w:hAnsi="Comic Sans MS" w:cs="Comic Sans MS"/>
          <w:sz w:val="20"/>
          <w:szCs w:val="20"/>
        </w:rPr>
        <w:t>yazınız. (12 puan )</w:t>
      </w:r>
    </w:p>
    <w:p w:rsidR="00F661DF" w:rsidRPr="00902AF5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902AF5">
        <w:rPr>
          <w:rFonts w:ascii="Comic Sans MS" w:hAnsi="Comic Sans MS" w:cs="Comic Sans MS"/>
          <w:sz w:val="20"/>
          <w:szCs w:val="20"/>
        </w:rPr>
        <w:t>1- Sivil toplum örgütü çalışanları ……………………………………olarak çalışırlar.</w:t>
      </w:r>
    </w:p>
    <w:p w:rsidR="00F661DF" w:rsidRPr="00902AF5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902AF5">
        <w:rPr>
          <w:rFonts w:ascii="Comic Sans MS" w:hAnsi="Comic Sans MS" w:cs="Comic Sans MS"/>
          <w:sz w:val="20"/>
          <w:szCs w:val="20"/>
        </w:rPr>
        <w:t>2-………………………………kulüpler okul içinde öğrencilerin işbirliği ile çalışmalarını sağlar.</w:t>
      </w:r>
    </w:p>
    <w:p w:rsidR="00F661DF" w:rsidRPr="00902AF5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902AF5">
        <w:rPr>
          <w:rFonts w:ascii="Comic Sans MS" w:hAnsi="Comic Sans MS" w:cs="Comic Sans MS"/>
          <w:sz w:val="20"/>
          <w:szCs w:val="20"/>
        </w:rPr>
        <w:t>3- Bir sosyal grubun en az …………………üyesi vardır.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4-</w:t>
      </w:r>
      <w:r>
        <w:rPr>
          <w:rFonts w:ascii="Comic Sans MS" w:hAnsi="Comic Sans MS" w:cs="Comic Sans MS"/>
          <w:sz w:val="20"/>
          <w:szCs w:val="20"/>
        </w:rPr>
        <w:t>Türk Kalp Vakfı yaptığı çalışmalarla  ………………………… Bakanlığına yardımcı olur.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5-</w:t>
      </w:r>
      <w:r>
        <w:rPr>
          <w:rFonts w:ascii="Comic Sans MS" w:hAnsi="Comic Sans MS" w:cs="Comic Sans MS"/>
          <w:sz w:val="20"/>
          <w:szCs w:val="20"/>
        </w:rPr>
        <w:t>TEMA erozyonla mücadele için ……………………………………………çalışmaları yapar.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6</w:t>
      </w:r>
      <w:r>
        <w:rPr>
          <w:rFonts w:ascii="Comic Sans MS" w:hAnsi="Comic Sans MS" w:cs="Comic Sans MS"/>
          <w:sz w:val="20"/>
          <w:szCs w:val="20"/>
        </w:rPr>
        <w:t>-Doğal üyesi olduğumuz kurum ………………………dir.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7-</w:t>
      </w:r>
      <w:r>
        <w:rPr>
          <w:rFonts w:ascii="Comic Sans MS" w:hAnsi="Comic Sans MS" w:cs="Comic Sans MS"/>
          <w:sz w:val="20"/>
          <w:szCs w:val="20"/>
        </w:rPr>
        <w:t>…………………………insanları hayata hazırlayan en önemli resmi kurumdur.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8-</w:t>
      </w:r>
      <w:r>
        <w:rPr>
          <w:rFonts w:ascii="Comic Sans MS" w:hAnsi="Comic Sans MS" w:cs="Comic Sans MS"/>
          <w:sz w:val="20"/>
          <w:szCs w:val="20"/>
        </w:rPr>
        <w:t>Karakollar ve emniyet müdürlükleri toplumun ………………………………………ihtiyacını karşılamak için kurulmuştur.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9-</w:t>
      </w:r>
      <w:r>
        <w:rPr>
          <w:rFonts w:ascii="Comic Sans MS" w:hAnsi="Comic Sans MS" w:cs="Comic Sans MS"/>
          <w:sz w:val="20"/>
          <w:szCs w:val="20"/>
        </w:rPr>
        <w:t>…………………………………………………yardımlaşma ve işbirliği demektir.</w:t>
      </w:r>
    </w:p>
    <w:p w:rsidR="00F661DF" w:rsidRPr="005A0933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10-</w:t>
      </w:r>
      <w:r>
        <w:rPr>
          <w:rFonts w:ascii="Comic Sans MS" w:hAnsi="Comic Sans MS" w:cs="Comic Sans MS"/>
          <w:sz w:val="20"/>
          <w:szCs w:val="20"/>
        </w:rPr>
        <w:t>Resmi kurumlarda çalışan görevlileri …………………………………görevlendirir.</w:t>
      </w:r>
    </w:p>
    <w:p w:rsidR="00F661DF" w:rsidRDefault="00F661DF" w:rsidP="00C857A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11-Kitap okumayı seven bir öğrenci okulda ………………………………………………………kulübüne üye olmalıdır.</w:t>
      </w:r>
    </w:p>
    <w:p w:rsidR="00F661DF" w:rsidRDefault="00F661DF" w:rsidP="00902AF5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12-………………………………………………………………… Kızılay’ın Osmanlı Devleti dönemindeki adıdır.</w:t>
      </w:r>
    </w:p>
    <w:p w:rsidR="00F661DF" w:rsidRPr="005A0933" w:rsidRDefault="00F661DF" w:rsidP="00C857A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661DF" w:rsidRPr="005A0933" w:rsidRDefault="00F661DF" w:rsidP="003E2DF4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7</w:t>
      </w:r>
      <w:r w:rsidRPr="005A0933">
        <w:rPr>
          <w:rFonts w:ascii="Comic Sans MS" w:hAnsi="Comic Sans MS" w:cs="Comic Sans MS"/>
          <w:sz w:val="20"/>
          <w:szCs w:val="20"/>
        </w:rPr>
        <w:t>-Aşağıdaki cümlelerde verilen bilgiler doğru ise parantezin içine ‘’ D ‘’ yanlış ise ‘’ Y ‘’ yazınız.( 10 puan )</w:t>
      </w:r>
    </w:p>
    <w:p w:rsidR="00F661DF" w:rsidRPr="00C857A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___ )</w:t>
      </w:r>
      <w:r w:rsidRPr="00C857AF">
        <w:rPr>
          <w:rFonts w:ascii="Comic Sans MS" w:hAnsi="Comic Sans MS" w:cs="Comic Sans MS"/>
          <w:sz w:val="20"/>
          <w:szCs w:val="20"/>
        </w:rPr>
        <w:t>Resmi kurumlar halk tarafından kurulur.</w:t>
      </w:r>
    </w:p>
    <w:p w:rsidR="00F661DF" w:rsidRPr="00C857A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)Aile içinde anlayış hoşgörü olmazsa daha çok mutlu oluruz.</w:t>
      </w:r>
    </w:p>
    <w:p w:rsidR="00F661DF" w:rsidRPr="00C857A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 Resmi kurumlardan birisi de Milli Eğitim Bakanlığıdır.</w:t>
      </w:r>
    </w:p>
    <w:p w:rsidR="00F661DF" w:rsidRPr="00C857A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 Kızılay içki ve sigaranın zararlarını azaltmak için çalışır.</w:t>
      </w:r>
    </w:p>
    <w:p w:rsidR="00F661DF" w:rsidRPr="00C857A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___ )Sivil toplum kuruluşlarına sadece erkekler üye olabilir.</w:t>
      </w:r>
    </w:p>
    <w:p w:rsidR="00F661DF" w:rsidRPr="005A0933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___ )</w:t>
      </w:r>
      <w:r w:rsidRPr="00C857AF">
        <w:rPr>
          <w:rFonts w:ascii="Comic Sans MS" w:hAnsi="Comic Sans MS" w:cs="Comic Sans MS"/>
          <w:sz w:val="20"/>
          <w:szCs w:val="20"/>
        </w:rPr>
        <w:t>Ailede kararları sadece baba almalıdır.</w:t>
      </w:r>
    </w:p>
    <w:p w:rsidR="00F661D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___ )</w:t>
      </w:r>
      <w:r>
        <w:rPr>
          <w:rFonts w:ascii="Comic Sans MS" w:hAnsi="Comic Sans MS" w:cs="Comic Sans MS"/>
          <w:sz w:val="20"/>
          <w:szCs w:val="20"/>
        </w:rPr>
        <w:t xml:space="preserve">Eğitsel kulüp çalışmalarına katılan öğrenciler planlı ve programlı çalışma alışkanlığı kazanır. </w:t>
      </w:r>
    </w:p>
    <w:p w:rsidR="00F661DF" w:rsidRPr="005A0933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___ )</w:t>
      </w:r>
      <w:r>
        <w:rPr>
          <w:rFonts w:ascii="Comic Sans MS" w:hAnsi="Comic Sans MS" w:cs="Comic Sans MS"/>
          <w:sz w:val="20"/>
          <w:szCs w:val="20"/>
        </w:rPr>
        <w:t>Lise ve üniversiteler güvenlik alanındaki ihtiyacı karşılamak için kurulan resmi kurumlardır.</w:t>
      </w:r>
    </w:p>
    <w:p w:rsidR="00F661D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___ )</w:t>
      </w:r>
      <w:r>
        <w:rPr>
          <w:rFonts w:ascii="Comic Sans MS" w:hAnsi="Comic Sans MS" w:cs="Comic Sans MS"/>
          <w:sz w:val="20"/>
          <w:szCs w:val="20"/>
        </w:rPr>
        <w:t>4.sınıfta okuyan bir öğrenci aile içinde hiçbir görev veya sorumluluk almamalıdır.</w:t>
      </w:r>
    </w:p>
    <w:p w:rsidR="00F661D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___ )</w:t>
      </w:r>
      <w:r>
        <w:rPr>
          <w:rFonts w:ascii="Comic Sans MS" w:hAnsi="Comic Sans MS" w:cs="Comic Sans MS"/>
          <w:sz w:val="20"/>
          <w:szCs w:val="20"/>
        </w:rPr>
        <w:t>Aile içindeki huzur toplumun huzurunu arttırır.</w:t>
      </w:r>
    </w:p>
    <w:p w:rsidR="00F661DF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Çoktan seçmeli sorular 5 puandır.                                                                     </w:t>
      </w:r>
      <w:r w:rsidRPr="005A0933">
        <w:rPr>
          <w:rFonts w:ascii="Comic Sans MS" w:hAnsi="Comic Sans MS" w:cs="Comic Sans MS"/>
          <w:sz w:val="20"/>
          <w:szCs w:val="20"/>
        </w:rPr>
        <w:t>Hepinize başarılar dilerim..</w:t>
      </w:r>
    </w:p>
    <w:p w:rsidR="00F661DF" w:rsidRPr="00535A48" w:rsidRDefault="00F661DF" w:rsidP="00AB3E5F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535A48">
        <w:rPr>
          <w:rFonts w:ascii="Comic Sans MS" w:hAnsi="Comic Sans MS" w:cs="Comic Sans MS"/>
          <w:b/>
          <w:bCs/>
          <w:sz w:val="24"/>
          <w:szCs w:val="24"/>
        </w:rPr>
        <w:t>Çatova İlkokulu 4/B Sınıfı Sosyal Bilgiler Dersi 2.Dönem 2. Yazılısı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23"/>
      </w:tblGrid>
      <w:tr w:rsidR="00F661DF" w:rsidRPr="005D35E5">
        <w:trPr>
          <w:trHeight w:val="314"/>
        </w:trPr>
        <w:tc>
          <w:tcPr>
            <w:tcW w:w="11023" w:type="dxa"/>
            <w:shd w:val="clear" w:color="auto" w:fill="EAF1DD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Gönüllü insanlar tarafından kurulan sivil toplum örgütleri çalışmalarında ………………………………………önem verirler.</w:t>
            </w: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1-Yukarıdaki cümledeki noktalı yere aşağıdaki sözcüklerden hangisi 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yazılamaz?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AB3E5F">
        <w:rPr>
          <w:rFonts w:ascii="Comic Sans MS" w:hAnsi="Comic Sans MS" w:cs="Comic Sans MS"/>
          <w:sz w:val="20"/>
          <w:szCs w:val="20"/>
          <w:highlight w:val="cyan"/>
        </w:rPr>
        <w:t>A-paraya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B-yardımlaşmaya                     C- dayanışmaya                   D- işbirliğine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3432"/>
      </w:tblGrid>
      <w:tr w:rsidR="00F661DF" w:rsidRPr="005D35E5">
        <w:tc>
          <w:tcPr>
            <w:tcW w:w="7621" w:type="dxa"/>
          </w:tcPr>
          <w:p w:rsidR="00F661DF" w:rsidRPr="005D35E5" w:rsidRDefault="00F661DF" w:rsidP="005D35E5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2-Yandaki resimdeki gibi çalışmalar yapan kuruluş 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hangisidir?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A-Yeşilay                                        B-TEMA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  <w:highlight w:val="cyan"/>
              </w:rPr>
              <w:t>C-KIZILAY</w:t>
            </w: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D-LÖSEV</w:t>
            </w:r>
          </w:p>
        </w:tc>
        <w:tc>
          <w:tcPr>
            <w:tcW w:w="3432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noProof/>
                <w:sz w:val="20"/>
                <w:szCs w:val="20"/>
              </w:rPr>
              <w:pict>
                <v:shape id="_x0000_i1028" type="#_x0000_t75" alt="Deprem Ile Ilgili Yazı Kızılay Ile İlgili Görseller Fotoğraflar Tasarımlar Afişler" style="width:158.25pt;height:55.5pt;visibility:visible">
                  <v:imagedata r:id="rId7" o:title=""/>
                </v:shape>
              </w:pict>
            </w: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3- Aşağıdakilerden hangisi resmi kurumların özelliklerinden biri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A-İnsanların temel ihtiyaçlarını karşılarlar                   B-Çalışanları devlet tarafından görevlendirilir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C-Görev ve yetkileri yasalarla belirlenmiştir               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D-Çalışanları hiçbir ücret almazlar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2"/>
      </w:tblGrid>
      <w:tr w:rsidR="00F661DF" w:rsidRPr="005D35E5">
        <w:trPr>
          <w:trHeight w:val="390"/>
        </w:trPr>
        <w:tc>
          <w:tcPr>
            <w:tcW w:w="10582" w:type="dxa"/>
            <w:shd w:val="clear" w:color="auto" w:fill="EAF1DD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İnsanların temel ihtiyaçlarını karşılamak için devlet tarafından kurulan kuruluşlar ‘’ Resmi Kurum’’lardır.</w:t>
            </w: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4-Yukarıdaki bilgiye göre aşağıdakilerden hangisi resmi kurumlara örnek olarak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verilemez?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Sağlık Ocağı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B-</w:t>
      </w:r>
      <w:r>
        <w:rPr>
          <w:rFonts w:ascii="Comic Sans MS" w:hAnsi="Comic Sans MS" w:cs="Comic Sans MS"/>
          <w:sz w:val="20"/>
          <w:szCs w:val="20"/>
        </w:rPr>
        <w:t xml:space="preserve">Jandarma </w:t>
      </w:r>
      <w:r w:rsidRPr="005A0933">
        <w:rPr>
          <w:rFonts w:ascii="Comic Sans MS" w:hAnsi="Comic Sans MS" w:cs="Comic Sans MS"/>
          <w:sz w:val="20"/>
          <w:szCs w:val="20"/>
        </w:rPr>
        <w:t>Karakol</w:t>
      </w:r>
      <w:r>
        <w:rPr>
          <w:rFonts w:ascii="Comic Sans MS" w:hAnsi="Comic Sans MS" w:cs="Comic Sans MS"/>
          <w:sz w:val="20"/>
          <w:szCs w:val="20"/>
        </w:rPr>
        <w:t>u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C-Türk Böbrek Vakfı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D-Belediye</w:t>
      </w:r>
      <w:r>
        <w:rPr>
          <w:rFonts w:ascii="Comic Sans MS" w:hAnsi="Comic Sans MS" w:cs="Comic Sans MS"/>
          <w:sz w:val="20"/>
          <w:szCs w:val="20"/>
        </w:rPr>
        <w:t>ler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6345"/>
        <w:gridCol w:w="4708"/>
      </w:tblGrid>
      <w:tr w:rsidR="00F661DF" w:rsidRPr="005D35E5">
        <w:tc>
          <w:tcPr>
            <w:tcW w:w="6345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5-Yandaki sivil toplum örgütleri ve çalıştıkları alanların eşleştirmesi hangi seçenekte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doğru olarak verilmiştir?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A-  1-a , 2-c ,3-d, 4-b              B-  1-b , 2-c , 3-d, 4-a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  <w:highlight w:val="cyan"/>
              </w:rPr>
              <w:t>C-  1-b , 2-d , 3-c , 4-a</w:t>
            </w: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            D-  1-d , 2-a ,3-b , 4-c</w:t>
            </w:r>
          </w:p>
        </w:tc>
        <w:tc>
          <w:tcPr>
            <w:tcW w:w="4708" w:type="dxa"/>
          </w:tcPr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266"/>
              <w:gridCol w:w="394"/>
              <w:gridCol w:w="1089"/>
              <w:gridCol w:w="394"/>
              <w:gridCol w:w="1339"/>
            </w:tblGrid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eğitim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AKUT</w:t>
                  </w:r>
                </w:p>
              </w:tc>
            </w:tr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çevre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AÇEV</w:t>
                  </w:r>
                </w:p>
              </w:tc>
            </w:tr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LÖSEV</w:t>
                  </w:r>
                </w:p>
              </w:tc>
            </w:tr>
            <w:tr w:rsidR="00F661DF" w:rsidRPr="005D35E5"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sosyal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61DF" w:rsidRPr="005D35E5" w:rsidRDefault="00F661DF" w:rsidP="005D35E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D35E5">
                    <w:rPr>
                      <w:rFonts w:ascii="Comic Sans MS" w:hAnsi="Comic Sans MS" w:cs="Comic Sans MS"/>
                      <w:sz w:val="20"/>
                      <w:szCs w:val="20"/>
                    </w:rPr>
                    <w:t>ÇEKÜL</w:t>
                  </w:r>
                </w:p>
              </w:tc>
            </w:tr>
          </w:tbl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8472"/>
        <w:gridCol w:w="2581"/>
      </w:tblGrid>
      <w:tr w:rsidR="00F661DF" w:rsidRPr="005D35E5">
        <w:tc>
          <w:tcPr>
            <w:tcW w:w="8472" w:type="dxa"/>
          </w:tcPr>
          <w:p w:rsidR="00F661DF" w:rsidRPr="005D35E5" w:rsidRDefault="00F661DF" w:rsidP="005D35E5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6-Resimdeki gönüllü insanlar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hangi amaç için</w:t>
            </w: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 bir araya gelmişlerdir?</w:t>
            </w:r>
          </w:p>
          <w:p w:rsidR="00F661DF" w:rsidRPr="005D35E5" w:rsidRDefault="00F661DF" w:rsidP="005D35E5">
            <w:pPr>
              <w:spacing w:after="0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A-Depremzedelere yardım etmek                    </w:t>
            </w:r>
            <w:r w:rsidRPr="005D35E5">
              <w:rPr>
                <w:rFonts w:ascii="Comic Sans MS" w:hAnsi="Comic Sans MS" w:cs="Comic Sans MS"/>
                <w:sz w:val="20"/>
                <w:szCs w:val="20"/>
                <w:highlight w:val="cyan"/>
              </w:rPr>
              <w:t>B-Doğayı ve çevreyi güzelleştirmek</w:t>
            </w: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 C-Eğitime destek olmak                                   D-Fakir insanlara yardım etmek</w:t>
            </w:r>
          </w:p>
        </w:tc>
        <w:tc>
          <w:tcPr>
            <w:tcW w:w="2581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_x0000_i1029" type="#_x0000_t75" alt="http://dernek.egitimhane.com/wp-content/uploads/2013/11/eller-300x241.jpg" style="width:112.5pt;height:60pt;visibility:visible">
                  <v:imagedata r:id="rId8" o:title=""/>
                </v:shape>
              </w:pict>
            </w: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7-Aşağıdakilerden hangisi sivil toplum örgütlerinin özelliklerinden biri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A-Resmi kurumların çalışmalarına yardımcı olurlar                 B-Gönüllü insanların kurdukları örgütlerdir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AB3E5F">
        <w:rPr>
          <w:rFonts w:ascii="Comic Sans MS" w:hAnsi="Comic Sans MS" w:cs="Comic Sans MS"/>
          <w:sz w:val="20"/>
          <w:szCs w:val="20"/>
          <w:highlight w:val="cyan"/>
        </w:rPr>
        <w:t>C-Yaşlı ve yoksullara asla yardım etmezler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              D-Halktan aldıkları bağışları kullanırlar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5A0933">
        <w:rPr>
          <w:rFonts w:ascii="Comic Sans MS" w:hAnsi="Comic Sans MS" w:cs="Comic Sans MS"/>
          <w:i/>
          <w:iCs/>
          <w:sz w:val="20"/>
          <w:szCs w:val="20"/>
        </w:rPr>
        <w:t xml:space="preserve">I-Aile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bir </w:t>
      </w:r>
      <w:r w:rsidRPr="005A0933">
        <w:rPr>
          <w:rFonts w:ascii="Comic Sans MS" w:hAnsi="Comic Sans MS" w:cs="Comic Sans MS"/>
          <w:i/>
          <w:iCs/>
          <w:sz w:val="20"/>
          <w:szCs w:val="20"/>
        </w:rPr>
        <w:t>toplumun temelidir                                                       II-Aile çocukların eğitim aldıkları tek yerdir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5A0933">
        <w:rPr>
          <w:rFonts w:ascii="Comic Sans MS" w:hAnsi="Comic Sans MS" w:cs="Comic Sans MS"/>
          <w:i/>
          <w:iCs/>
          <w:sz w:val="20"/>
          <w:szCs w:val="20"/>
        </w:rPr>
        <w:t>III-Aile içinde işbirliği ve dayanışma gerekli değildir            IV-Hoşgörü ve saygı bir ailede olmamalıdır.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8-Aile ile ilgili yukarıda verilen bilgilerden hangileri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doğru bilgi içermez?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A-Sadece  I                         B-I ve II                          C-</w:t>
      </w:r>
      <w:r w:rsidRPr="005A0933">
        <w:rPr>
          <w:rFonts w:ascii="Comic Sans MS" w:hAnsi="Comic Sans MS" w:cs="Comic Sans MS"/>
          <w:sz w:val="20"/>
          <w:szCs w:val="20"/>
        </w:rPr>
        <w:t xml:space="preserve">I ve IV                           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D-II, III ve IV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905"/>
        <w:gridCol w:w="3148"/>
      </w:tblGrid>
      <w:tr w:rsidR="00F661DF" w:rsidRPr="005D35E5">
        <w:tc>
          <w:tcPr>
            <w:tcW w:w="7905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 xml:space="preserve">9-Aşağıdakilerden hangisi resimdeki kuruluşun çalışmalardan biri </w:t>
            </w: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değildir?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  <w:highlight w:val="cyan"/>
              </w:rPr>
              <w:t>A-İçki ve sigaranın zararlarını azaltıcı çalışmalar yapmak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B-Depremlerde yıkıntılar arasında kalanları kurtarmak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C-Dağlarda mahsur kalan insanlara ulaşıp onları güvenli yerlere getirmek</w:t>
            </w:r>
          </w:p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sz w:val="20"/>
                <w:szCs w:val="20"/>
              </w:rPr>
              <w:t>D-Kazalarda ilkyardımda bulunmak</w:t>
            </w:r>
          </w:p>
        </w:tc>
        <w:tc>
          <w:tcPr>
            <w:tcW w:w="3148" w:type="dxa"/>
          </w:tcPr>
          <w:p w:rsidR="00F661DF" w:rsidRPr="005D35E5" w:rsidRDefault="00F661DF" w:rsidP="005D35E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_x0000_i1030" type="#_x0000_t75" alt="http://www.akut.org.tr/images/album/akut-logo/AKUT-kalkan-logo.png" style="width:2in;height:62.25pt;visibility:visible">
                  <v:imagedata r:id="rId9" o:title=""/>
                </v:shape>
              </w:pict>
            </w: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10-Aşağıdakilerden hangisi toplumsal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dayanışmanın ve yardımlaşmanın</w:t>
      </w:r>
      <w:r w:rsidRPr="005A0933">
        <w:rPr>
          <w:rFonts w:ascii="Comic Sans MS" w:hAnsi="Comic Sans MS" w:cs="Comic Sans MS"/>
          <w:sz w:val="20"/>
          <w:szCs w:val="20"/>
        </w:rPr>
        <w:t xml:space="preserve"> önemini belirten  atasözü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A-Yalnız taş duvar olmaz                                        B-Birlikten kuvvet doğar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C-Bir elin nesi var iki elin sesi var                           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D-Sakla samanı gelir zamanı</w:t>
      </w:r>
    </w:p>
    <w:p w:rsidR="00F661D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11</w:t>
      </w:r>
      <w:r>
        <w:rPr>
          <w:rFonts w:ascii="Comic Sans MS" w:hAnsi="Comic Sans MS" w:cs="Comic Sans MS"/>
          <w:sz w:val="20"/>
          <w:szCs w:val="20"/>
        </w:rPr>
        <w:t>-</w:t>
      </w:r>
      <w:r w:rsidRPr="005A0933">
        <w:rPr>
          <w:rFonts w:ascii="Comic Sans MS" w:hAnsi="Comic Sans MS" w:cs="Comic Sans MS"/>
          <w:sz w:val="20"/>
          <w:szCs w:val="20"/>
        </w:rPr>
        <w:t xml:space="preserve">Reyyan’ın annesi Özlem Hanım </w:t>
      </w:r>
      <w:r w:rsidRPr="005A0933">
        <w:rPr>
          <w:rFonts w:ascii="Comic Sans MS" w:hAnsi="Comic Sans MS" w:cs="Comic Sans MS"/>
          <w:b/>
          <w:bCs/>
          <w:sz w:val="20"/>
          <w:szCs w:val="20"/>
        </w:rPr>
        <w:t>devlet kuruluşunda memur olarak</w:t>
      </w:r>
      <w:r>
        <w:rPr>
          <w:rFonts w:ascii="Comic Sans MS" w:hAnsi="Comic Sans MS" w:cs="Comic Sans MS"/>
          <w:sz w:val="20"/>
          <w:szCs w:val="20"/>
        </w:rPr>
        <w:t>çalışmaktadır.</w:t>
      </w:r>
      <w:r w:rsidRPr="005A0933">
        <w:rPr>
          <w:rFonts w:ascii="Comic Sans MS" w:hAnsi="Comic Sans MS" w:cs="Comic Sans MS"/>
          <w:sz w:val="20"/>
          <w:szCs w:val="20"/>
        </w:rPr>
        <w:t xml:space="preserve">Buna göre Reyyan’ ın annesi aşağıdakilerden hangisinde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çalışmaktadır?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A-LÖSEV                            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B-Milli Eğitim Bakanlığı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C-TGEV                               D-TEMA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12- Okulda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deprem ve yangın tatbikatı yapan</w:t>
      </w:r>
      <w:r w:rsidRPr="005A0933">
        <w:rPr>
          <w:rFonts w:ascii="Comic Sans MS" w:hAnsi="Comic Sans MS" w:cs="Comic Sans MS"/>
          <w:sz w:val="20"/>
          <w:szCs w:val="20"/>
        </w:rPr>
        <w:t xml:space="preserve"> eğitsel kulüp aşağıdakilerden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hangisidir?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A-Resim kulübü             B-Çevre Koruma Kulübü             C-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 xml:space="preserve">Sivil Savunma Kulübü                    </w:t>
      </w:r>
      <w:r w:rsidRPr="005A0933">
        <w:rPr>
          <w:rFonts w:ascii="Comic Sans MS" w:hAnsi="Comic Sans MS" w:cs="Comic Sans MS"/>
          <w:sz w:val="20"/>
          <w:szCs w:val="20"/>
        </w:rPr>
        <w:t>D-Satranç Kulübü</w:t>
      </w:r>
    </w:p>
    <w:p w:rsidR="00F661DF" w:rsidRPr="0010579E" w:rsidRDefault="00F661DF" w:rsidP="00AB3E5F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13- Aşağıdaki kuruluşlardan hangisi eğitim alanında hizmet veren resmi kurumlardan biri </w:t>
      </w:r>
      <w:r w:rsidRPr="00535A48">
        <w:rPr>
          <w:rFonts w:ascii="Comic Sans MS" w:hAnsi="Comic Sans MS" w:cs="Comic Sans MS"/>
          <w:b/>
          <w:bCs/>
          <w:sz w:val="20"/>
          <w:szCs w:val="20"/>
        </w:rPr>
        <w:t>değildir?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A-İlkokul                                  B-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Dispanser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       C-Lise                             D-Ortaokul</w:t>
      </w:r>
    </w:p>
    <w:p w:rsidR="00F661DF" w:rsidRPr="00C857AF" w:rsidRDefault="00F661DF" w:rsidP="00AB3E5F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 xml:space="preserve">14- Türk milletinin Kurtuluş Savaşı’nı kazanmasının </w:t>
      </w:r>
      <w:r w:rsidRPr="00AB3E5F">
        <w:rPr>
          <w:rFonts w:ascii="Comic Sans MS" w:hAnsi="Comic Sans MS" w:cs="Comic Sans MS"/>
          <w:b/>
          <w:bCs/>
          <w:sz w:val="20"/>
          <w:szCs w:val="20"/>
        </w:rPr>
        <w:t>en önemli sebebi nedir?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A-Sevgi ve saygıya önem vermesi                                              B-Düşmanların silahının az olmadı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C-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Dayanışma ve yardımlaşmaya önem vermesi</w:t>
      </w:r>
      <w:r w:rsidRPr="005A0933">
        <w:rPr>
          <w:rFonts w:ascii="Comic Sans MS" w:hAnsi="Comic Sans MS" w:cs="Comic Sans MS"/>
          <w:sz w:val="20"/>
          <w:szCs w:val="20"/>
        </w:rPr>
        <w:t xml:space="preserve">                            D-Silahlarımızın çok üstün olması</w:t>
      </w:r>
    </w:p>
    <w:p w:rsidR="00F661DF" w:rsidRPr="0010579E" w:rsidRDefault="00F661DF" w:rsidP="00AB3E5F">
      <w:pPr>
        <w:spacing w:after="0"/>
        <w:rPr>
          <w:rFonts w:ascii="Comic Sans MS" w:hAnsi="Comic Sans MS" w:cs="Comic Sans MS"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56"/>
      </w:tblGrid>
      <w:tr w:rsidR="00F661DF" w:rsidRPr="005D35E5">
        <w:tc>
          <w:tcPr>
            <w:tcW w:w="10456" w:type="dxa"/>
            <w:shd w:val="clear" w:color="auto" w:fill="EAF1DD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AKUT  -  LÖSEV  -  TEGV    -  YEŞİLAY  -  TEMA  - AÇEV  - ÇEKÜL - KIZILAY</w:t>
            </w:r>
          </w:p>
        </w:tc>
      </w:tr>
    </w:tbl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5</w:t>
      </w:r>
      <w:r w:rsidRPr="005A0933">
        <w:rPr>
          <w:rFonts w:ascii="Comic Sans MS" w:hAnsi="Comic Sans MS" w:cs="Comic Sans MS"/>
          <w:sz w:val="20"/>
          <w:szCs w:val="20"/>
        </w:rPr>
        <w:t xml:space="preserve"> –Aşağıdaki boşluklara yukarıdaki </w:t>
      </w:r>
      <w:r w:rsidRPr="00AB3E5F">
        <w:rPr>
          <w:rFonts w:ascii="Comic Sans MS" w:hAnsi="Comic Sans MS" w:cs="Comic Sans MS"/>
          <w:b/>
          <w:bCs/>
          <w:sz w:val="20"/>
          <w:szCs w:val="20"/>
        </w:rPr>
        <w:t>sivil toplum kuruluşlarından</w:t>
      </w:r>
      <w:r w:rsidRPr="005A0933">
        <w:rPr>
          <w:rFonts w:ascii="Comic Sans MS" w:hAnsi="Comic Sans MS" w:cs="Comic Sans MS"/>
          <w:sz w:val="20"/>
          <w:szCs w:val="20"/>
        </w:rPr>
        <w:t xml:space="preserve"> uygun olanı yazınız. ( 8 puan )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1-……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LÖSEV</w:t>
      </w:r>
      <w:r w:rsidRPr="005A0933">
        <w:rPr>
          <w:rFonts w:ascii="Comic Sans MS" w:hAnsi="Comic Sans MS" w:cs="Comic Sans MS"/>
          <w:sz w:val="20"/>
          <w:szCs w:val="20"/>
        </w:rPr>
        <w:t>…lösemili çocuklara yardım eder.                     2-……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TEMA</w:t>
      </w:r>
      <w:r w:rsidRPr="005A0933">
        <w:rPr>
          <w:rFonts w:ascii="Comic Sans MS" w:hAnsi="Comic Sans MS" w:cs="Comic Sans MS"/>
          <w:sz w:val="20"/>
          <w:szCs w:val="20"/>
        </w:rPr>
        <w:t>…erozyonla mücadele eder.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3-……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YEŞİLAY</w:t>
      </w:r>
      <w:r w:rsidRPr="005A0933">
        <w:rPr>
          <w:rFonts w:ascii="Comic Sans MS" w:hAnsi="Comic Sans MS" w:cs="Comic Sans MS"/>
          <w:sz w:val="20"/>
          <w:szCs w:val="20"/>
        </w:rPr>
        <w:t>içki ve sigaranın zararlarını anlatır               4-…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AÇEV</w:t>
      </w:r>
      <w:r w:rsidRPr="005A0933">
        <w:rPr>
          <w:rFonts w:ascii="Comic Sans MS" w:hAnsi="Comic Sans MS" w:cs="Comic Sans MS"/>
          <w:sz w:val="20"/>
          <w:szCs w:val="20"/>
        </w:rPr>
        <w:t xml:space="preserve">……okul öncesi eğitimi geliştirmiştir. 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5-…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TEGV</w:t>
      </w:r>
      <w:r w:rsidRPr="005A0933">
        <w:rPr>
          <w:rFonts w:ascii="Comic Sans MS" w:hAnsi="Comic Sans MS" w:cs="Comic Sans MS"/>
          <w:sz w:val="20"/>
          <w:szCs w:val="20"/>
        </w:rPr>
        <w:t>…… eğitimi destekleyici çalışmalar  yapar.          6-……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 xml:space="preserve">ÇEKÜL </w:t>
      </w:r>
      <w:r w:rsidRPr="005A0933">
        <w:rPr>
          <w:rFonts w:ascii="Comic Sans MS" w:hAnsi="Comic Sans MS" w:cs="Comic Sans MS"/>
          <w:sz w:val="20"/>
          <w:szCs w:val="20"/>
        </w:rPr>
        <w:t>…çevreyi korumak için çalışır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7-…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AKUT</w:t>
      </w:r>
      <w:r w:rsidRPr="005A0933">
        <w:rPr>
          <w:rFonts w:ascii="Comic Sans MS" w:hAnsi="Comic Sans MS" w:cs="Comic Sans MS"/>
          <w:sz w:val="20"/>
          <w:szCs w:val="20"/>
        </w:rPr>
        <w:t>… depremde arama kurtarma yapar                 8-………</w:t>
      </w:r>
      <w:r w:rsidRPr="00AB3E5F">
        <w:rPr>
          <w:rFonts w:ascii="Comic Sans MS" w:hAnsi="Comic Sans MS" w:cs="Comic Sans MS"/>
          <w:b/>
          <w:bCs/>
          <w:sz w:val="20"/>
          <w:szCs w:val="20"/>
          <w:highlight w:val="cyan"/>
        </w:rPr>
        <w:t>KIZILAY</w:t>
      </w:r>
      <w:r w:rsidRPr="005A0933">
        <w:rPr>
          <w:rFonts w:ascii="Comic Sans MS" w:hAnsi="Comic Sans MS" w:cs="Comic Sans MS"/>
          <w:sz w:val="20"/>
          <w:szCs w:val="20"/>
        </w:rPr>
        <w:t>…kan bağışı kampanyaları yapar.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111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1"/>
        <w:gridCol w:w="1830"/>
        <w:gridCol w:w="1850"/>
        <w:gridCol w:w="1957"/>
        <w:gridCol w:w="1871"/>
        <w:gridCol w:w="1655"/>
      </w:tblGrid>
      <w:tr w:rsidR="00F661DF" w:rsidRPr="005D35E5">
        <w:trPr>
          <w:trHeight w:val="279"/>
        </w:trPr>
        <w:tc>
          <w:tcPr>
            <w:tcW w:w="198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okul</w:t>
            </w:r>
          </w:p>
        </w:tc>
        <w:tc>
          <w:tcPr>
            <w:tcW w:w="183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sağlık</w:t>
            </w:r>
          </w:p>
        </w:tc>
        <w:tc>
          <w:tcPr>
            <w:tcW w:w="185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kütüphanecilik</w:t>
            </w:r>
          </w:p>
        </w:tc>
        <w:tc>
          <w:tcPr>
            <w:tcW w:w="1957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ağaçlandırma</w:t>
            </w:r>
          </w:p>
        </w:tc>
        <w:tc>
          <w:tcPr>
            <w:tcW w:w="187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eğitsel</w:t>
            </w:r>
          </w:p>
        </w:tc>
        <w:tc>
          <w:tcPr>
            <w:tcW w:w="1655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güvenlik</w:t>
            </w:r>
          </w:p>
        </w:tc>
      </w:tr>
      <w:tr w:rsidR="00F661DF" w:rsidRPr="005D35E5">
        <w:trPr>
          <w:trHeight w:val="293"/>
        </w:trPr>
        <w:tc>
          <w:tcPr>
            <w:tcW w:w="198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aile</w:t>
            </w:r>
          </w:p>
        </w:tc>
        <w:tc>
          <w:tcPr>
            <w:tcW w:w="183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dayanışma</w:t>
            </w:r>
          </w:p>
        </w:tc>
        <w:tc>
          <w:tcPr>
            <w:tcW w:w="1850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gönüllü</w:t>
            </w:r>
          </w:p>
        </w:tc>
        <w:tc>
          <w:tcPr>
            <w:tcW w:w="1957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Hilal-i Ahmer</w:t>
            </w:r>
          </w:p>
        </w:tc>
        <w:tc>
          <w:tcPr>
            <w:tcW w:w="1871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iki</w:t>
            </w:r>
          </w:p>
        </w:tc>
        <w:tc>
          <w:tcPr>
            <w:tcW w:w="1655" w:type="dxa"/>
          </w:tcPr>
          <w:p w:rsidR="00F661DF" w:rsidRPr="005D35E5" w:rsidRDefault="00F661DF" w:rsidP="005D35E5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 w:rsidRPr="005D35E5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devlet</w:t>
            </w:r>
          </w:p>
        </w:tc>
      </w:tr>
    </w:tbl>
    <w:p w:rsidR="00F661DF" w:rsidRPr="005A0933" w:rsidRDefault="00F661DF" w:rsidP="00AB3E5F">
      <w:pPr>
        <w:rPr>
          <w:rFonts w:ascii="Comic Sans MS" w:hAnsi="Comic Sans MS" w:cs="Comic Sans MS"/>
          <w:sz w:val="10"/>
          <w:szCs w:val="10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6</w:t>
      </w:r>
      <w:r w:rsidRPr="005A0933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 verilen kelimeleri</w:t>
      </w:r>
      <w:r w:rsidRPr="005A0933">
        <w:rPr>
          <w:rFonts w:ascii="Comic Sans MS" w:hAnsi="Comic Sans MS" w:cs="Comic Sans MS"/>
          <w:sz w:val="20"/>
          <w:szCs w:val="20"/>
        </w:rPr>
        <w:t xml:space="preserve"> aşağıdaki </w:t>
      </w:r>
      <w:r>
        <w:rPr>
          <w:rFonts w:ascii="Comic Sans MS" w:hAnsi="Comic Sans MS" w:cs="Comic Sans MS"/>
          <w:sz w:val="20"/>
          <w:szCs w:val="20"/>
        </w:rPr>
        <w:t>b</w:t>
      </w:r>
      <w:r w:rsidRPr="005A0933">
        <w:rPr>
          <w:rFonts w:ascii="Comic Sans MS" w:hAnsi="Comic Sans MS" w:cs="Comic Sans MS"/>
          <w:sz w:val="20"/>
          <w:szCs w:val="20"/>
        </w:rPr>
        <w:t xml:space="preserve">oşluklara </w:t>
      </w:r>
      <w:r>
        <w:rPr>
          <w:rFonts w:ascii="Comic Sans MS" w:hAnsi="Comic Sans MS" w:cs="Comic Sans MS"/>
          <w:sz w:val="20"/>
          <w:szCs w:val="20"/>
        </w:rPr>
        <w:t xml:space="preserve">uygun olacak şekilde </w:t>
      </w:r>
      <w:r w:rsidRPr="005A0933">
        <w:rPr>
          <w:rFonts w:ascii="Comic Sans MS" w:hAnsi="Comic Sans MS" w:cs="Comic Sans MS"/>
          <w:sz w:val="20"/>
          <w:szCs w:val="20"/>
        </w:rPr>
        <w:t>yazınız. (12 puan )</w:t>
      </w:r>
    </w:p>
    <w:p w:rsidR="00F661DF" w:rsidRPr="00902AF5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902AF5">
        <w:rPr>
          <w:rFonts w:ascii="Comic Sans MS" w:hAnsi="Comic Sans MS" w:cs="Comic Sans MS"/>
          <w:sz w:val="20"/>
          <w:szCs w:val="20"/>
        </w:rPr>
        <w:t>1- Sivil toplum örgütü çalışanları ……………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gönüllü</w:t>
      </w:r>
      <w:r w:rsidRPr="00902AF5">
        <w:rPr>
          <w:rFonts w:ascii="Comic Sans MS" w:hAnsi="Comic Sans MS" w:cs="Comic Sans MS"/>
          <w:sz w:val="20"/>
          <w:szCs w:val="20"/>
        </w:rPr>
        <w:t>……………olarak çalışırlar.</w:t>
      </w:r>
    </w:p>
    <w:p w:rsidR="00F661DF" w:rsidRPr="00902AF5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902AF5">
        <w:rPr>
          <w:rFonts w:ascii="Comic Sans MS" w:hAnsi="Comic Sans MS" w:cs="Comic Sans MS"/>
          <w:sz w:val="20"/>
          <w:szCs w:val="20"/>
        </w:rPr>
        <w:t>2-………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eğitsel</w:t>
      </w:r>
      <w:r w:rsidRPr="00902AF5">
        <w:rPr>
          <w:rFonts w:ascii="Comic Sans MS" w:hAnsi="Comic Sans MS" w:cs="Comic Sans MS"/>
          <w:sz w:val="20"/>
          <w:szCs w:val="20"/>
        </w:rPr>
        <w:t>………kulüpler okul içinde öğrencilerin işbirliği ile çalışmalarını sağlar.</w:t>
      </w:r>
    </w:p>
    <w:p w:rsidR="00F661DF" w:rsidRPr="00902AF5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902AF5">
        <w:rPr>
          <w:rFonts w:ascii="Comic Sans MS" w:hAnsi="Comic Sans MS" w:cs="Comic Sans MS"/>
          <w:sz w:val="20"/>
          <w:szCs w:val="20"/>
        </w:rPr>
        <w:t>3- Bir sosyal grubun en az 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iki</w:t>
      </w:r>
      <w:r w:rsidRPr="00902AF5">
        <w:rPr>
          <w:rFonts w:ascii="Comic Sans MS" w:hAnsi="Comic Sans MS" w:cs="Comic Sans MS"/>
          <w:sz w:val="20"/>
          <w:szCs w:val="20"/>
        </w:rPr>
        <w:t>…üyesi vardır.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4-</w:t>
      </w:r>
      <w:r>
        <w:rPr>
          <w:rFonts w:ascii="Comic Sans MS" w:hAnsi="Comic Sans MS" w:cs="Comic Sans MS"/>
          <w:sz w:val="20"/>
          <w:szCs w:val="20"/>
        </w:rPr>
        <w:t>Türk Kalp Vakfı yaptığı çalışmalarla  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sağlık</w:t>
      </w:r>
      <w:r>
        <w:rPr>
          <w:rFonts w:ascii="Comic Sans MS" w:hAnsi="Comic Sans MS" w:cs="Comic Sans MS"/>
          <w:sz w:val="20"/>
          <w:szCs w:val="20"/>
        </w:rPr>
        <w:t>……… Bakanlığına yardımcı olur.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5-</w:t>
      </w:r>
      <w:r>
        <w:rPr>
          <w:rFonts w:ascii="Comic Sans MS" w:hAnsi="Comic Sans MS" w:cs="Comic Sans MS"/>
          <w:sz w:val="20"/>
          <w:szCs w:val="20"/>
        </w:rPr>
        <w:t>TEMA erozyonla mücadele için …………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ağaçlandırma</w:t>
      </w:r>
      <w:r>
        <w:rPr>
          <w:rFonts w:ascii="Comic Sans MS" w:hAnsi="Comic Sans MS" w:cs="Comic Sans MS"/>
          <w:sz w:val="20"/>
          <w:szCs w:val="20"/>
        </w:rPr>
        <w:t>……çalışmaları yapar.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6</w:t>
      </w:r>
      <w:r>
        <w:rPr>
          <w:rFonts w:ascii="Comic Sans MS" w:hAnsi="Comic Sans MS" w:cs="Comic Sans MS"/>
          <w:sz w:val="20"/>
          <w:szCs w:val="20"/>
        </w:rPr>
        <w:t>-Doğal üyesi olduğumuz kurum …………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aile</w:t>
      </w:r>
      <w:r>
        <w:rPr>
          <w:rFonts w:ascii="Comic Sans MS" w:hAnsi="Comic Sans MS" w:cs="Comic Sans MS"/>
          <w:sz w:val="20"/>
          <w:szCs w:val="20"/>
        </w:rPr>
        <w:t>………dir.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7-</w:t>
      </w:r>
      <w:r>
        <w:rPr>
          <w:rFonts w:ascii="Comic Sans MS" w:hAnsi="Comic Sans MS" w:cs="Comic Sans MS"/>
          <w:sz w:val="20"/>
          <w:szCs w:val="20"/>
        </w:rPr>
        <w:t>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okul</w:t>
      </w:r>
      <w:r>
        <w:rPr>
          <w:rFonts w:ascii="Comic Sans MS" w:hAnsi="Comic Sans MS" w:cs="Comic Sans MS"/>
          <w:sz w:val="20"/>
          <w:szCs w:val="20"/>
        </w:rPr>
        <w:t>……insanları hayata hazırlayan en önemli resmi kurumdur.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8-</w:t>
      </w:r>
      <w:r>
        <w:rPr>
          <w:rFonts w:ascii="Comic Sans MS" w:hAnsi="Comic Sans MS" w:cs="Comic Sans MS"/>
          <w:sz w:val="20"/>
          <w:szCs w:val="20"/>
        </w:rPr>
        <w:t>Karakollar ve emniyet müdürlükleri toplumun 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güvenlik</w:t>
      </w:r>
      <w:r>
        <w:rPr>
          <w:rFonts w:ascii="Comic Sans MS" w:hAnsi="Comic Sans MS" w:cs="Comic Sans MS"/>
          <w:sz w:val="20"/>
          <w:szCs w:val="20"/>
        </w:rPr>
        <w:t>…………ihtiyacını karşılamak için kurulmuştur.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9-</w:t>
      </w:r>
      <w:r>
        <w:rPr>
          <w:rFonts w:ascii="Comic Sans MS" w:hAnsi="Comic Sans MS" w:cs="Comic Sans MS"/>
          <w:sz w:val="20"/>
          <w:szCs w:val="20"/>
        </w:rPr>
        <w:t>……………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dayanışma</w:t>
      </w:r>
      <w:r>
        <w:rPr>
          <w:rFonts w:ascii="Comic Sans MS" w:hAnsi="Comic Sans MS" w:cs="Comic Sans MS"/>
          <w:sz w:val="20"/>
          <w:szCs w:val="20"/>
        </w:rPr>
        <w:t>……………………yardımlaşma ve işbirliği demektir.</w:t>
      </w:r>
    </w:p>
    <w:p w:rsidR="00F661DF" w:rsidRPr="005A0933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10-</w:t>
      </w:r>
      <w:r>
        <w:rPr>
          <w:rFonts w:ascii="Comic Sans MS" w:hAnsi="Comic Sans MS" w:cs="Comic Sans MS"/>
          <w:sz w:val="20"/>
          <w:szCs w:val="20"/>
        </w:rPr>
        <w:t>Resmi kurumlarda çalışan görevlileri 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devlet</w:t>
      </w:r>
      <w:r>
        <w:rPr>
          <w:rFonts w:ascii="Comic Sans MS" w:hAnsi="Comic Sans MS" w:cs="Comic Sans MS"/>
          <w:sz w:val="20"/>
          <w:szCs w:val="20"/>
        </w:rPr>
        <w:t>……………görevlendirir.</w:t>
      </w:r>
    </w:p>
    <w:p w:rsidR="00F661D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11-Kitap okumayı seven bir öğrenci okulda …………………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kütüphanecilik</w:t>
      </w:r>
      <w:r>
        <w:rPr>
          <w:rFonts w:ascii="Comic Sans MS" w:hAnsi="Comic Sans MS" w:cs="Comic Sans MS"/>
          <w:sz w:val="20"/>
          <w:szCs w:val="20"/>
        </w:rPr>
        <w:t>…………………kulübüne üye olmalıdır.</w:t>
      </w:r>
    </w:p>
    <w:p w:rsidR="00F661DF" w:rsidRDefault="00F661DF" w:rsidP="00AB3E5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12-…………</w:t>
      </w:r>
      <w:r w:rsidRPr="00AB3E5F">
        <w:rPr>
          <w:rFonts w:ascii="Comic Sans MS" w:hAnsi="Comic Sans MS" w:cs="Comic Sans MS"/>
          <w:b/>
          <w:bCs/>
          <w:i/>
          <w:iCs/>
          <w:sz w:val="20"/>
          <w:szCs w:val="20"/>
          <w:highlight w:val="cyan"/>
        </w:rPr>
        <w:t>Hilal-i Ahmer</w:t>
      </w:r>
      <w:r>
        <w:rPr>
          <w:rFonts w:ascii="Comic Sans MS" w:hAnsi="Comic Sans MS" w:cs="Comic Sans MS"/>
          <w:sz w:val="20"/>
          <w:szCs w:val="20"/>
        </w:rPr>
        <w:t>………………………… Kızılay’ın Osmanlı Devleti dönemindeki adıdır.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7</w:t>
      </w:r>
      <w:r w:rsidRPr="005A0933">
        <w:rPr>
          <w:rFonts w:ascii="Comic Sans MS" w:hAnsi="Comic Sans MS" w:cs="Comic Sans MS"/>
          <w:sz w:val="20"/>
          <w:szCs w:val="20"/>
        </w:rPr>
        <w:t>-Aşağıdaki cümlelerde verilen bilgiler doğru ise parantezin içine ‘’ D ‘’  yanlış ise ‘’ Y ‘’ yazınız.( 10 puan )</w:t>
      </w:r>
    </w:p>
    <w:p w:rsidR="00F661DF" w:rsidRPr="00C857A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 w:cs="Comic Sans MS"/>
          <w:sz w:val="20"/>
          <w:szCs w:val="20"/>
        </w:rPr>
        <w:t xml:space="preserve">_ ) </w:t>
      </w:r>
      <w:r w:rsidRPr="00C857AF">
        <w:rPr>
          <w:rFonts w:ascii="Comic Sans MS" w:hAnsi="Comic Sans MS" w:cs="Comic Sans MS"/>
          <w:sz w:val="20"/>
          <w:szCs w:val="20"/>
        </w:rPr>
        <w:t>Resmi kurumlar halk tarafından kurulur.</w:t>
      </w:r>
    </w:p>
    <w:p w:rsidR="00F661DF" w:rsidRPr="00C857A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C857AF">
        <w:rPr>
          <w:rFonts w:ascii="Comic Sans MS" w:hAnsi="Comic Sans MS" w:cs="Comic Sans MS"/>
          <w:sz w:val="20"/>
          <w:szCs w:val="20"/>
        </w:rPr>
        <w:t>_ ) Aile içinde anlayış hoşgörü olmazsa daha çok mutlu oluruz.</w:t>
      </w:r>
    </w:p>
    <w:p w:rsidR="00F661DF" w:rsidRPr="00C857A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C857AF">
        <w:rPr>
          <w:rFonts w:ascii="Comic Sans MS" w:hAnsi="Comic Sans MS" w:cs="Comic Sans MS"/>
          <w:sz w:val="20"/>
          <w:szCs w:val="20"/>
        </w:rPr>
        <w:t>__ ) Resmi kurumlardan birisi de Milli Eğitim Bakanlığıdır.</w:t>
      </w:r>
    </w:p>
    <w:p w:rsidR="00F661DF" w:rsidRPr="00C857A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C857AF">
        <w:rPr>
          <w:rFonts w:ascii="Comic Sans MS" w:hAnsi="Comic Sans MS" w:cs="Comic Sans MS"/>
          <w:sz w:val="20"/>
          <w:szCs w:val="20"/>
        </w:rPr>
        <w:t>_ ) Kızılay içki ve sigaranın zararlarını azaltmak için çalışır.</w:t>
      </w:r>
    </w:p>
    <w:p w:rsidR="00F661DF" w:rsidRPr="00C857A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C857AF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C857AF">
        <w:rPr>
          <w:rFonts w:ascii="Comic Sans MS" w:hAnsi="Comic Sans MS" w:cs="Comic Sans MS"/>
          <w:sz w:val="20"/>
          <w:szCs w:val="20"/>
        </w:rPr>
        <w:t>_ ) Sivil toplum kuruluşlarına sadece erkekler üye olabilir.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 w:cs="Comic Sans MS"/>
          <w:sz w:val="20"/>
          <w:szCs w:val="20"/>
        </w:rPr>
        <w:t xml:space="preserve">_ ) </w:t>
      </w:r>
      <w:r w:rsidRPr="00C857AF">
        <w:rPr>
          <w:rFonts w:ascii="Comic Sans MS" w:hAnsi="Comic Sans MS" w:cs="Comic Sans MS"/>
          <w:sz w:val="20"/>
          <w:szCs w:val="20"/>
        </w:rPr>
        <w:t>Ailede kararları sadece baba almalıdır.</w:t>
      </w:r>
    </w:p>
    <w:p w:rsidR="00F661D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5A0933">
        <w:rPr>
          <w:rFonts w:ascii="Comic Sans MS" w:hAnsi="Comic Sans MS" w:cs="Comic Sans MS"/>
          <w:sz w:val="20"/>
          <w:szCs w:val="20"/>
        </w:rPr>
        <w:t xml:space="preserve">_ ) </w:t>
      </w:r>
      <w:r>
        <w:rPr>
          <w:rFonts w:ascii="Comic Sans MS" w:hAnsi="Comic Sans MS" w:cs="Comic Sans MS"/>
          <w:sz w:val="20"/>
          <w:szCs w:val="20"/>
        </w:rPr>
        <w:t xml:space="preserve">Eğitsel kulüp çalışmalarına katılan öğrenciler planlı ve programlı çalışma alışkanlığı kazanır. </w:t>
      </w:r>
    </w:p>
    <w:p w:rsidR="00F661DF" w:rsidRPr="005A0933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 w:cs="Comic Sans MS"/>
          <w:sz w:val="20"/>
          <w:szCs w:val="20"/>
        </w:rPr>
        <w:t xml:space="preserve">__ ) </w:t>
      </w:r>
      <w:r>
        <w:rPr>
          <w:rFonts w:ascii="Comic Sans MS" w:hAnsi="Comic Sans MS" w:cs="Comic Sans MS"/>
          <w:sz w:val="20"/>
          <w:szCs w:val="20"/>
        </w:rPr>
        <w:t>Lise ve üniversiteler güvenlik alanındaki ihtiyacı karşılamak için kurulan resmi kurumlardır.</w:t>
      </w:r>
    </w:p>
    <w:p w:rsidR="00F661D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 w:cs="Comic Sans MS"/>
          <w:sz w:val="20"/>
          <w:szCs w:val="20"/>
        </w:rPr>
        <w:t xml:space="preserve">__ ) </w:t>
      </w:r>
      <w:r>
        <w:rPr>
          <w:rFonts w:ascii="Comic Sans MS" w:hAnsi="Comic Sans MS" w:cs="Comic Sans MS"/>
          <w:sz w:val="20"/>
          <w:szCs w:val="20"/>
        </w:rPr>
        <w:t>4.sınıfta okuyan bir öğrenci aile içinde hiçbir görev veya sorumluluk almamalıdır.</w:t>
      </w:r>
    </w:p>
    <w:p w:rsidR="00F661DF" w:rsidRDefault="00F661DF" w:rsidP="00AB3E5F">
      <w:pPr>
        <w:spacing w:after="0"/>
        <w:rPr>
          <w:rFonts w:ascii="Comic Sans MS" w:hAnsi="Comic Sans MS" w:cs="Comic Sans MS"/>
          <w:sz w:val="20"/>
          <w:szCs w:val="20"/>
        </w:rPr>
      </w:pPr>
      <w:r w:rsidRPr="005A0933">
        <w:rPr>
          <w:rFonts w:ascii="Comic Sans MS" w:hAnsi="Comic Sans MS" w:cs="Comic Sans MS"/>
          <w:sz w:val="20"/>
          <w:szCs w:val="20"/>
        </w:rPr>
        <w:t>( __</w:t>
      </w:r>
      <w:r w:rsidRPr="00AB3E5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5A0933">
        <w:rPr>
          <w:rFonts w:ascii="Comic Sans MS" w:hAnsi="Comic Sans MS" w:cs="Comic Sans MS"/>
          <w:sz w:val="20"/>
          <w:szCs w:val="20"/>
        </w:rPr>
        <w:t xml:space="preserve">_ ) </w:t>
      </w:r>
      <w:r>
        <w:rPr>
          <w:rFonts w:ascii="Comic Sans MS" w:hAnsi="Comic Sans MS" w:cs="Comic Sans MS"/>
          <w:sz w:val="20"/>
          <w:szCs w:val="20"/>
        </w:rPr>
        <w:t>Aile içindeki huzur toplumun huzurunu arttırır.</w:t>
      </w:r>
    </w:p>
    <w:p w:rsidR="00F661DF" w:rsidRPr="005A0933" w:rsidRDefault="00F661DF" w:rsidP="005A0933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Çoktan seçmeli sorular 5 puandır.                                                                     </w:t>
      </w:r>
      <w:r w:rsidRPr="005A0933">
        <w:rPr>
          <w:rFonts w:ascii="Comic Sans MS" w:hAnsi="Comic Sans MS" w:cs="Comic Sans MS"/>
          <w:sz w:val="20"/>
          <w:szCs w:val="20"/>
        </w:rPr>
        <w:t>Hepinize başarılar dilerim..</w:t>
      </w:r>
    </w:p>
    <w:sectPr w:rsidR="00F661DF" w:rsidRPr="005A0933" w:rsidSect="00C857AF">
      <w:headerReference w:type="default" r:id="rId10"/>
      <w:footerReference w:type="default" r:id="rId11"/>
      <w:pgSz w:w="11906" w:h="16838"/>
      <w:pgMar w:top="253" w:right="426" w:bottom="426" w:left="567" w:header="284" w:footer="283" w:gutter="0"/>
      <w:cols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1DF" w:rsidRDefault="00F661DF" w:rsidP="003E2DF4">
      <w:pPr>
        <w:spacing w:after="0" w:line="240" w:lineRule="auto"/>
      </w:pPr>
      <w:r>
        <w:separator/>
      </w:r>
    </w:p>
  </w:endnote>
  <w:endnote w:type="continuationSeparator" w:id="1">
    <w:p w:rsidR="00F661DF" w:rsidRDefault="00F661DF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1DF" w:rsidRDefault="00F661DF" w:rsidP="00730C99">
    <w:pPr>
      <w:pStyle w:val="NoSpacing"/>
      <w:rPr>
        <w:rFonts w:ascii="Times New Roman" w:hAnsi="Times New Roman" w:cs="Times New Roman"/>
        <w:color w:val="000000"/>
      </w:rPr>
    </w:pPr>
    <w:hyperlink r:id="rId1" w:history="1">
      <w:r>
        <w:rPr>
          <w:rStyle w:val="Hyperlink"/>
        </w:rPr>
        <w:t>www.sorubak.com</w:t>
      </w:r>
    </w:hyperlink>
    <w:r>
      <w:rPr>
        <w:rFonts w:ascii="Times New Roman" w:hAnsi="Times New Roman" w:cs="Times New Roman"/>
        <w:color w:val="000000"/>
      </w:rPr>
      <w:t xml:space="preserve"> </w:t>
    </w:r>
  </w:p>
  <w:p w:rsidR="00F661DF" w:rsidRPr="00730C99" w:rsidRDefault="00F661DF" w:rsidP="00730C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1DF" w:rsidRDefault="00F661DF" w:rsidP="003E2DF4">
      <w:pPr>
        <w:spacing w:after="0" w:line="240" w:lineRule="auto"/>
      </w:pPr>
      <w:r>
        <w:separator/>
      </w:r>
    </w:p>
  </w:footnote>
  <w:footnote w:type="continuationSeparator" w:id="1">
    <w:p w:rsidR="00F661DF" w:rsidRDefault="00F661DF" w:rsidP="003E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1DF" w:rsidRPr="0066755A" w:rsidRDefault="00F661DF">
    <w:pPr>
      <w:pStyle w:val="Header"/>
      <w:rPr>
        <w:rFonts w:ascii="Comic Sans MS" w:hAnsi="Comic Sans MS" w:cs="Comic Sans MS"/>
        <w:sz w:val="24"/>
        <w:szCs w:val="24"/>
      </w:rPr>
    </w:pPr>
    <w:r w:rsidRPr="0066755A">
      <w:rPr>
        <w:rFonts w:ascii="Comic Sans MS" w:hAnsi="Comic Sans MS" w:cs="Comic Sans MS"/>
        <w:sz w:val="24"/>
        <w:szCs w:val="24"/>
      </w:rPr>
      <w:t>Adı:                                                                                                      Puanı: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09B"/>
    <w:multiLevelType w:val="hybridMultilevel"/>
    <w:tmpl w:val="C4C0750E"/>
    <w:lvl w:ilvl="0" w:tplc="EADE036C">
      <w:start w:val="1"/>
      <w:numFmt w:val="decimal"/>
      <w:lvlText w:val="%1-"/>
      <w:lvlJc w:val="left"/>
      <w:pPr>
        <w:ind w:left="5685" w:hanging="53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65DB"/>
    <w:multiLevelType w:val="hybridMultilevel"/>
    <w:tmpl w:val="AB82056E"/>
    <w:lvl w:ilvl="0" w:tplc="7D7ED35A">
      <w:start w:val="12"/>
      <w:numFmt w:val="bullet"/>
      <w:lvlText w:val=""/>
      <w:lvlJc w:val="left"/>
      <w:pPr>
        <w:ind w:left="147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2">
    <w:nsid w:val="25020496"/>
    <w:multiLevelType w:val="hybridMultilevel"/>
    <w:tmpl w:val="D24C3402"/>
    <w:lvl w:ilvl="0" w:tplc="816A41A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B7334"/>
    <w:multiLevelType w:val="hybridMultilevel"/>
    <w:tmpl w:val="A458423E"/>
    <w:lvl w:ilvl="0" w:tplc="C2301F2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DF4"/>
    <w:rsid w:val="000D05BE"/>
    <w:rsid w:val="000E4A91"/>
    <w:rsid w:val="0010579E"/>
    <w:rsid w:val="00267051"/>
    <w:rsid w:val="00345D2C"/>
    <w:rsid w:val="00372A64"/>
    <w:rsid w:val="003E2DF4"/>
    <w:rsid w:val="004334F6"/>
    <w:rsid w:val="004B0449"/>
    <w:rsid w:val="005049BD"/>
    <w:rsid w:val="00513270"/>
    <w:rsid w:val="00535A48"/>
    <w:rsid w:val="005A0933"/>
    <w:rsid w:val="005D35E5"/>
    <w:rsid w:val="0066755A"/>
    <w:rsid w:val="00684552"/>
    <w:rsid w:val="00730C99"/>
    <w:rsid w:val="007543D4"/>
    <w:rsid w:val="0079163B"/>
    <w:rsid w:val="00791F64"/>
    <w:rsid w:val="00797D77"/>
    <w:rsid w:val="007A657A"/>
    <w:rsid w:val="00821C16"/>
    <w:rsid w:val="00832F25"/>
    <w:rsid w:val="0085431C"/>
    <w:rsid w:val="00902AF5"/>
    <w:rsid w:val="0091659A"/>
    <w:rsid w:val="009502A5"/>
    <w:rsid w:val="00981DF3"/>
    <w:rsid w:val="009949A1"/>
    <w:rsid w:val="009B04D3"/>
    <w:rsid w:val="00A11B9D"/>
    <w:rsid w:val="00AB3E5F"/>
    <w:rsid w:val="00AC293D"/>
    <w:rsid w:val="00C6384C"/>
    <w:rsid w:val="00C857AF"/>
    <w:rsid w:val="00D55E52"/>
    <w:rsid w:val="00D93DBB"/>
    <w:rsid w:val="00D953AB"/>
    <w:rsid w:val="00E20A5C"/>
    <w:rsid w:val="00E24BBE"/>
    <w:rsid w:val="00E6241D"/>
    <w:rsid w:val="00E75560"/>
    <w:rsid w:val="00F07778"/>
    <w:rsid w:val="00F10B13"/>
    <w:rsid w:val="00F661DF"/>
    <w:rsid w:val="00F72640"/>
    <w:rsid w:val="00FA0ADF"/>
    <w:rsid w:val="00FB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4F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2DF4"/>
  </w:style>
  <w:style w:type="paragraph" w:styleId="Footer">
    <w:name w:val="footer"/>
    <w:basedOn w:val="Normal"/>
    <w:link w:val="FooterChar"/>
    <w:uiPriority w:val="99"/>
    <w:semiHidden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2DF4"/>
  </w:style>
  <w:style w:type="table" w:styleId="TableGrid">
    <w:name w:val="Table Grid"/>
    <w:basedOn w:val="TableNormal"/>
    <w:uiPriority w:val="99"/>
    <w:rsid w:val="003E2DF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2F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67051"/>
    <w:pPr>
      <w:ind w:left="720"/>
    </w:pPr>
  </w:style>
  <w:style w:type="character" w:styleId="Hyperlink">
    <w:name w:val="Hyperlink"/>
    <w:basedOn w:val="DefaultParagraphFont"/>
    <w:uiPriority w:val="99"/>
    <w:semiHidden/>
    <w:rsid w:val="00730C99"/>
    <w:rPr>
      <w:rFonts w:ascii="Times New Roman" w:hAnsi="Times New Roman" w:cs="Times New Roman"/>
      <w:color w:val="0000FF"/>
      <w:u w:val="none"/>
      <w:effect w:val="none"/>
    </w:rPr>
  </w:style>
  <w:style w:type="paragraph" w:styleId="NoSpacing">
    <w:name w:val="No Spacing"/>
    <w:uiPriority w:val="99"/>
    <w:qFormat/>
    <w:rsid w:val="00730C99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2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1971</Words>
  <Characters>11241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</cp:lastModifiedBy>
  <cp:revision>3</cp:revision>
  <dcterms:created xsi:type="dcterms:W3CDTF">2015-04-15T21:16:00Z</dcterms:created>
  <dcterms:modified xsi:type="dcterms:W3CDTF">2016-04-16T10:36:00Z</dcterms:modified>
</cp:coreProperties>
</file>