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27" w:rsidRPr="009F1110" w:rsidRDefault="00EA0127" w:rsidP="00FF2BBE">
      <w:pPr>
        <w:rPr>
          <w:rFonts w:ascii="Calibri" w:hAnsi="Calibri" w:cs="Calibri"/>
          <w:i/>
          <w:iCs/>
          <w:sz w:val="28"/>
          <w:szCs w:val="28"/>
        </w:rPr>
      </w:pPr>
    </w:p>
    <w:p w:rsidR="00EA0127" w:rsidRPr="00650535" w:rsidRDefault="00EA0127" w:rsidP="00FF2BBE">
      <w:pPr>
        <w:rPr>
          <w:rFonts w:ascii="Calibri" w:hAnsi="Calibri" w:cs="Calibri"/>
          <w:b/>
          <w:bCs/>
          <w:sz w:val="28"/>
          <w:szCs w:val="28"/>
        </w:rPr>
      </w:pPr>
      <w:r w:rsidRPr="00650535">
        <w:rPr>
          <w:rFonts w:ascii="Calibri" w:hAnsi="Calibri" w:cs="Calibri"/>
          <w:b/>
          <w:bCs/>
          <w:sz w:val="28"/>
          <w:szCs w:val="28"/>
        </w:rPr>
        <w:t>KOCASİNAN İLKOKULU 2015-20164/ASINIFI SOSYAL BİLGİLER</w:t>
      </w:r>
      <w:r>
        <w:rPr>
          <w:rFonts w:ascii="Calibri" w:hAnsi="Calibri" w:cs="Calibri"/>
          <w:b/>
          <w:bCs/>
          <w:sz w:val="28"/>
          <w:szCs w:val="28"/>
        </w:rPr>
        <w:t>2</w:t>
      </w:r>
      <w:r w:rsidRPr="00650535">
        <w:rPr>
          <w:rFonts w:ascii="Calibri" w:hAnsi="Calibri" w:cs="Calibri"/>
          <w:b/>
          <w:bCs/>
          <w:sz w:val="28"/>
          <w:szCs w:val="28"/>
        </w:rPr>
        <w:t xml:space="preserve">.DÖNEM </w:t>
      </w:r>
      <w:r>
        <w:rPr>
          <w:rFonts w:ascii="Calibri" w:hAnsi="Calibri" w:cs="Calibri"/>
          <w:b/>
          <w:bCs/>
          <w:sz w:val="28"/>
          <w:szCs w:val="28"/>
        </w:rPr>
        <w:t>2</w:t>
      </w:r>
      <w:r w:rsidRPr="00650535">
        <w:rPr>
          <w:rFonts w:ascii="Calibri" w:hAnsi="Calibri" w:cs="Calibri"/>
          <w:b/>
          <w:bCs/>
          <w:sz w:val="28"/>
          <w:szCs w:val="28"/>
        </w:rPr>
        <w:t>. YAZILI</w:t>
      </w:r>
    </w:p>
    <w:p w:rsidR="00EA0127" w:rsidRPr="00650535" w:rsidRDefault="00EA0127" w:rsidP="00DF1E23">
      <w:pPr>
        <w:rPr>
          <w:rFonts w:ascii="Calibri" w:hAnsi="Calibri" w:cs="Calibri"/>
          <w:sz w:val="22"/>
          <w:szCs w:val="22"/>
        </w:rPr>
      </w:pPr>
      <w:r w:rsidRPr="00650535">
        <w:rPr>
          <w:rFonts w:ascii="Calibri" w:hAnsi="Calibri" w:cs="Calibri"/>
          <w:sz w:val="22"/>
          <w:szCs w:val="22"/>
        </w:rPr>
        <w:t>ADI SOYADI  : …………………….                                                           ALDIĞI NOT:…………………..</w:t>
      </w:r>
    </w:p>
    <w:p w:rsidR="00EA0127" w:rsidRPr="00650535" w:rsidRDefault="00EA0127" w:rsidP="00DF1E23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EA0127" w:rsidRPr="00650535" w:rsidRDefault="00EA0127" w:rsidP="00DF1E23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A. Aşağıdaki cümleleri okuyun.İfade doğru ise ‘’ D ‘’ yanlış ise ‘’Y’’ harfini yay ayraç içine yazın.(20 Puan)</w:t>
      </w:r>
    </w:p>
    <w:p w:rsidR="00EA0127" w:rsidRPr="00650535" w:rsidRDefault="00EA0127" w:rsidP="00BF68AE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sz w:val="20"/>
          <w:szCs w:val="20"/>
        </w:rPr>
        <w:t>1.(…….)</w:t>
      </w:r>
      <w:r>
        <w:rPr>
          <w:rFonts w:ascii="Calibri" w:hAnsi="Calibri" w:cs="Calibri"/>
          <w:sz w:val="20"/>
          <w:szCs w:val="20"/>
        </w:rPr>
        <w:t>Ülkemiz 71 ile ayrılmıştır.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2.(…….)</w:t>
      </w:r>
      <w:r>
        <w:rPr>
          <w:rFonts w:ascii="Calibri" w:hAnsi="Calibri" w:cs="Calibri"/>
          <w:sz w:val="20"/>
          <w:szCs w:val="20"/>
        </w:rPr>
        <w:t>Belediyeler nüfusu beş binden fazla olan yerleşim yerlerinde kurulur.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3.(…….)</w:t>
      </w:r>
      <w:r>
        <w:rPr>
          <w:rFonts w:ascii="Calibri" w:hAnsi="Calibri" w:cs="Calibri"/>
          <w:sz w:val="20"/>
          <w:szCs w:val="20"/>
        </w:rPr>
        <w:t>Muhtarın görevi ilde çevre düzenlemesi ve parklar yapmaktır.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4.(…….)</w:t>
      </w:r>
      <w:r>
        <w:rPr>
          <w:rFonts w:ascii="Calibri" w:hAnsi="Calibri" w:cs="Calibri"/>
          <w:sz w:val="20"/>
          <w:szCs w:val="20"/>
        </w:rPr>
        <w:t>Ülkemizde yerel yönetim seçimleri her yıl yapılır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5.(…….)</w:t>
      </w:r>
      <w:r>
        <w:rPr>
          <w:rFonts w:ascii="Calibri" w:hAnsi="Calibri" w:cs="Calibri"/>
          <w:sz w:val="20"/>
          <w:szCs w:val="20"/>
        </w:rPr>
        <w:t>AKUT gönüllü vatandaşlar tarafından kurulmuştur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6.(…….)</w:t>
      </w:r>
      <w:r>
        <w:rPr>
          <w:rFonts w:ascii="Calibri" w:hAnsi="Calibri" w:cs="Calibri"/>
          <w:sz w:val="20"/>
          <w:szCs w:val="20"/>
        </w:rPr>
        <w:t>Yeşilay, doğal afetlerde zarar gören vatandaşlara yiyecek yardımı yapar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7.(…….)</w:t>
      </w:r>
      <w:r>
        <w:rPr>
          <w:rFonts w:ascii="Calibri" w:hAnsi="Calibri" w:cs="Calibri"/>
          <w:sz w:val="20"/>
          <w:szCs w:val="20"/>
        </w:rPr>
        <w:t>Sivil toplum kuruluşlarının gelirini devlet ödemeleri oluşturur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b/>
          <w:b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8.(…….)</w:t>
      </w:r>
      <w:r w:rsidRPr="009F1110">
        <w:rPr>
          <w:rFonts w:ascii="Calibri" w:hAnsi="Calibri" w:cs="Calibri"/>
          <w:sz w:val="20"/>
          <w:szCs w:val="20"/>
        </w:rPr>
        <w:t>TEMA’ nın</w:t>
      </w:r>
      <w:r>
        <w:rPr>
          <w:rFonts w:ascii="Calibri" w:hAnsi="Calibri" w:cs="Calibri"/>
          <w:sz w:val="20"/>
          <w:szCs w:val="20"/>
        </w:rPr>
        <w:t xml:space="preserve"> amacı yurt genelinde erozyonla mücadele etmektir</w:t>
      </w:r>
      <w:r w:rsidRPr="009F1110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sz w:val="20"/>
          <w:szCs w:val="20"/>
        </w:rPr>
        <w:t>9.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 xml:space="preserve">(…….) </w:t>
      </w:r>
      <w:r>
        <w:rPr>
          <w:rFonts w:ascii="Calibri" w:hAnsi="Calibri" w:cs="Calibri"/>
          <w:sz w:val="20"/>
          <w:szCs w:val="20"/>
        </w:rPr>
        <w:t>Polis teşkilatı resmi kurumdur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1A44F0">
      <w:pPr>
        <w:spacing w:line="360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10.(…….)</w:t>
      </w:r>
      <w:r>
        <w:rPr>
          <w:rFonts w:ascii="Calibri" w:hAnsi="Calibri" w:cs="Calibri"/>
          <w:sz w:val="20"/>
          <w:szCs w:val="20"/>
        </w:rPr>
        <w:t>Tarihte ilk telefon görüşmesini, telefonun mucidi olan GrahamBell yapmıştır.</w:t>
      </w:r>
    </w:p>
    <w:p w:rsidR="00EA0127" w:rsidRPr="00650535" w:rsidRDefault="00EA0127" w:rsidP="004D22A9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B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. Cümlelerde boş bırakılan yerlere aşağıda verilen kelimelerden uygun olanları yerleştirin. ( 20 Puan)</w:t>
      </w:r>
    </w:p>
    <w:p w:rsidR="00EA0127" w:rsidRPr="00650535" w:rsidRDefault="00EA0127" w:rsidP="004D22A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pacing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grup -eğitsel –sağlık - beş – kaymakam – kalıcı - belediye encümeni –aile - resmi –vali - sivil toplum- dört</w:t>
      </w:r>
    </w:p>
    <w:p w:rsidR="00EA0127" w:rsidRPr="00650535" w:rsidRDefault="00EA0127" w:rsidP="004D22A9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>1.</w:t>
      </w:r>
      <w:r>
        <w:rPr>
          <w:rFonts w:ascii="Calibri" w:hAnsi="Calibri" w:cs="Calibri"/>
          <w:sz w:val="20"/>
          <w:szCs w:val="20"/>
        </w:rPr>
        <w:t>İnsanlar sosyal problemleri çözmek ve ihtiyaçları karşılamak amacıyla bir araya gelerek …………………………kuruluşlarını oluştururlar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2. </w:t>
      </w:r>
      <w:r>
        <w:rPr>
          <w:rFonts w:ascii="Calibri" w:hAnsi="Calibri" w:cs="Calibri"/>
          <w:sz w:val="20"/>
          <w:szCs w:val="20"/>
        </w:rPr>
        <w:t>Kütüphanecilik Kulübü sosyal ve …………………………………….faaliyetlerin yapıldığı bir kulüptür.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3. </w:t>
      </w:r>
      <w:r>
        <w:rPr>
          <w:rFonts w:ascii="Calibri" w:hAnsi="Calibri" w:cs="Calibri"/>
          <w:sz w:val="20"/>
          <w:szCs w:val="20"/>
        </w:rPr>
        <w:t>Belediyenin işlerini yürüten ve planlayan birime ……………………………………………………..…….denir.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4. </w:t>
      </w:r>
      <w:r>
        <w:rPr>
          <w:rFonts w:ascii="Calibri" w:hAnsi="Calibri" w:cs="Calibri"/>
          <w:sz w:val="20"/>
          <w:szCs w:val="20"/>
        </w:rPr>
        <w:t>Ortak bir amaç için bir araya gelen insanlar, bir ……………………………………oluşturur.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>5.</w:t>
      </w:r>
      <w:r>
        <w:rPr>
          <w:rFonts w:ascii="Calibri" w:hAnsi="Calibri" w:cs="Calibri"/>
          <w:sz w:val="20"/>
          <w:szCs w:val="20"/>
        </w:rPr>
        <w:t xml:space="preserve"> Devlet tarafından kurulmuş kurumlara ……………………….. kurum denir 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 Belediye başkanı seçimleri …………………yılda bir yapılır.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7. İlçede merkezi yönetimin temsilcisi ……………………………………….dır.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8. Sınıftaki çalışma grubumuz ……………………….olmayan gruptur</w:t>
      </w:r>
      <w:r w:rsidRPr="00650535">
        <w:rPr>
          <w:rFonts w:ascii="Calibri" w:hAnsi="Calibri" w:cs="Calibri"/>
          <w:sz w:val="20"/>
          <w:szCs w:val="20"/>
        </w:rPr>
        <w:t>.</w:t>
      </w:r>
    </w:p>
    <w:p w:rsidR="00EA0127" w:rsidRPr="00650535" w:rsidRDefault="00EA0127" w:rsidP="004D22A9">
      <w:pPr>
        <w:tabs>
          <w:tab w:val="left" w:pos="1455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9. Hastaneler, …………………………………hizmeti veren kurumlardır.</w:t>
      </w:r>
    </w:p>
    <w:p w:rsidR="00EA0127" w:rsidRPr="00650535" w:rsidRDefault="00EA0127" w:rsidP="00387EBD">
      <w:pPr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10. </w:t>
      </w:r>
      <w:r>
        <w:rPr>
          <w:rFonts w:ascii="Calibri" w:hAnsi="Calibri" w:cs="Calibri"/>
          <w:sz w:val="20"/>
          <w:szCs w:val="20"/>
        </w:rPr>
        <w:t>Her insanın içine katıldığı ilk kurum ……………………………..dir.</w:t>
      </w:r>
    </w:p>
    <w:p w:rsidR="00EA0127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C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. Aşağıdaki soruları okuyun; doğru olan cevabı işaretleyin. ( 60 Puan)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 xml:space="preserve">1.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Aşağıdakilerden hangisi merkezi yönetim birimlerindendir ?</w:t>
      </w:r>
    </w:p>
    <w:p w:rsidR="00EA0127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A. belediye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B. muhtarlık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C.  valilik</w:t>
      </w:r>
      <w:r w:rsidRPr="0065053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D. il özel idaresi</w:t>
      </w:r>
    </w:p>
    <w:p w:rsidR="00EA0127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ind w:left="3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Pr="00243DCE">
        <w:rPr>
          <w:rFonts w:ascii="Calibri" w:hAnsi="Calibri" w:cs="Calibri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237.75pt;height:101.25pt;visibility:visible">
            <v:imagedata r:id="rId5" o:title="" cropleft="-3056f" cropright="-2052f"/>
            <o:lock v:ext="edit" aspectratio="f"/>
          </v:shape>
        </w:pic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2. Buna göre diyagramdaki “?” yerine aşağıdaki yargılardan hangisi getirilmelidir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?</w:t>
      </w:r>
    </w:p>
    <w:p w:rsidR="00EA0127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A. Belediyelerin görevidir.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B. Başbakanlığın görevidir</w:t>
      </w:r>
      <w:r>
        <w:rPr>
          <w:rFonts w:ascii="Calibri" w:hAnsi="Calibri" w:cs="Calibri"/>
          <w:sz w:val="20"/>
          <w:szCs w:val="20"/>
        </w:rPr>
        <w:tab/>
        <w:t>.</w:t>
      </w:r>
      <w:r>
        <w:rPr>
          <w:rFonts w:ascii="Calibri" w:hAnsi="Calibri" w:cs="Calibri"/>
          <w:sz w:val="20"/>
          <w:szCs w:val="20"/>
        </w:rPr>
        <w:tab/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C. Şehir özel idaresinin görevidir.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D. Mahalle muhtarının görevidir.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i/>
          <w:iCs/>
          <w:sz w:val="20"/>
          <w:szCs w:val="20"/>
          <w:u w:val="single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 xml:space="preserve">3.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Aşağıdakilerden hangisi seçimle iş başına gelen yöneticiler arasında gösterilebilir ?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b/>
          <w:bCs/>
          <w:sz w:val="20"/>
          <w:szCs w:val="20"/>
        </w:rPr>
        <w:t>A</w:t>
      </w:r>
      <w:r w:rsidRPr="00650535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 xml:space="preserve"> Vali</w:t>
      </w:r>
      <w:r w:rsidRPr="00650535"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b/>
          <w:bCs/>
          <w:sz w:val="20"/>
          <w:szCs w:val="20"/>
        </w:rPr>
        <w:t>B</w:t>
      </w:r>
      <w:r w:rsidRPr="00650535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>Kaymakam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b/>
          <w:bCs/>
          <w:sz w:val="20"/>
          <w:szCs w:val="20"/>
        </w:rPr>
        <w:t>C</w:t>
      </w:r>
      <w:r w:rsidRPr="00650535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>Okul Müdürü</w:t>
      </w:r>
      <w:r w:rsidRPr="00650535"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b/>
          <w:bCs/>
          <w:sz w:val="20"/>
          <w:szCs w:val="20"/>
        </w:rPr>
        <w:t>D</w:t>
      </w:r>
      <w:r w:rsidRPr="00650535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>Muhtar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ind w:left="360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4.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Aşağıdaki yerlerden hangisinde yerel yöneticiler görev yapmazlar 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?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A. </w:t>
      </w:r>
      <w:r>
        <w:rPr>
          <w:rFonts w:ascii="Calibri" w:hAnsi="Calibri" w:cs="Calibri"/>
          <w:sz w:val="20"/>
          <w:szCs w:val="20"/>
        </w:rPr>
        <w:t>İlçe</w:t>
      </w:r>
      <w:r w:rsidRPr="0065053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 xml:space="preserve"> B. </w:t>
      </w:r>
      <w:r>
        <w:rPr>
          <w:rFonts w:ascii="Calibri" w:hAnsi="Calibri" w:cs="Calibri"/>
          <w:sz w:val="20"/>
          <w:szCs w:val="20"/>
        </w:rPr>
        <w:t>Şehir</w:t>
      </w:r>
      <w:r w:rsidRPr="00650535"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ab/>
        <w:t xml:space="preserve"> C. </w:t>
      </w:r>
      <w:r>
        <w:rPr>
          <w:rFonts w:ascii="Calibri" w:hAnsi="Calibri" w:cs="Calibri"/>
          <w:sz w:val="20"/>
          <w:szCs w:val="20"/>
        </w:rPr>
        <w:t>Tatil köyü</w:t>
      </w:r>
      <w:r w:rsidRPr="0065053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D. Kasaba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ind w:left="720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  <w:u w:val="single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5.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Aşağıdakilerden hangisi bir sosyal gruptur ?</w:t>
      </w:r>
    </w:p>
    <w:p w:rsidR="00EA0127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>A.</w:t>
      </w:r>
      <w:r>
        <w:rPr>
          <w:rFonts w:ascii="Calibri" w:hAnsi="Calibri" w:cs="Calibri"/>
          <w:sz w:val="20"/>
          <w:szCs w:val="20"/>
        </w:rPr>
        <w:t>Otobüsten inen insanlar</w:t>
      </w:r>
      <w:r w:rsidRPr="0065053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>B.</w:t>
      </w:r>
      <w:r>
        <w:rPr>
          <w:rFonts w:ascii="Calibri" w:hAnsi="Calibri" w:cs="Calibri"/>
          <w:sz w:val="20"/>
          <w:szCs w:val="20"/>
        </w:rPr>
        <w:t>Oyun oynayan çocuklar</w:t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ab/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 w:rsidRPr="00650535">
        <w:rPr>
          <w:rFonts w:ascii="Calibri" w:hAnsi="Calibri" w:cs="Calibri"/>
          <w:sz w:val="20"/>
          <w:szCs w:val="20"/>
        </w:rPr>
        <w:t xml:space="preserve">C. </w:t>
      </w:r>
      <w:r>
        <w:rPr>
          <w:rFonts w:ascii="Calibri" w:hAnsi="Calibri" w:cs="Calibri"/>
          <w:sz w:val="20"/>
          <w:szCs w:val="20"/>
        </w:rPr>
        <w:t>Yolda yürüyen insanlar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 xml:space="preserve">D. </w:t>
      </w:r>
      <w:r>
        <w:rPr>
          <w:rFonts w:ascii="Calibri" w:hAnsi="Calibri" w:cs="Calibri"/>
          <w:sz w:val="20"/>
          <w:szCs w:val="20"/>
        </w:rPr>
        <w:t>Bankta oturan adam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5115CD">
      <w:pPr>
        <w:spacing w:line="276" w:lineRule="auto"/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123.2pt;margin-top:.2pt;width:325.65pt;height:56.95pt;z-index:251658240;visibility:visible" strokecolor="white" strokeweight=".5pt">
            <v:textbox>
              <w:txbxContent>
                <w:p w:rsidR="00EA0127" w:rsidRPr="00243DCE" w:rsidRDefault="00EA0127" w:rsidP="00F62D36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  <w:p w:rsidR="00EA0127" w:rsidRPr="00243DCE" w:rsidRDefault="00EA0127" w:rsidP="00F62D36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243DCE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6. Didenaz’ın üye olduğu eğitsel kulüp hangisidir ?</w:t>
                  </w:r>
                </w:p>
                <w:p w:rsidR="00EA0127" w:rsidRPr="00243DCE" w:rsidRDefault="00EA0127" w:rsidP="004B673B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>A. İnsan Hakları Kulübü</w:t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  <w:t xml:space="preserve"> B. Hayvan Hakları Kulübü</w:t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</w:p>
                <w:p w:rsidR="00EA0127" w:rsidRPr="00243DCE" w:rsidRDefault="00EA0127" w:rsidP="004B673B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>C. Gezi Tanıtma ve Turizm Kulübü</w:t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  <w:t xml:space="preserve"> D. Yayın İletişim Kulübü</w:t>
                  </w:r>
                </w:p>
              </w:txbxContent>
            </v:textbox>
          </v:shape>
        </w:pict>
      </w:r>
      <w:r w:rsidRPr="00243DCE">
        <w:rPr>
          <w:rFonts w:ascii="Calibri" w:hAnsi="Calibri" w:cs="Calibri"/>
          <w:b/>
          <w:bCs/>
          <w:noProof/>
          <w:sz w:val="20"/>
          <w:szCs w:val="20"/>
        </w:rPr>
        <w:pict>
          <v:shape id="Resim 3" o:spid="_x0000_i1026" type="#_x0000_t75" style="width:72.75pt;height:56.25pt;visibility:visible">
            <v:imagedata r:id="rId6" o:title=""/>
          </v:shape>
        </w:pict>
      </w:r>
    </w:p>
    <w:p w:rsidR="00EA0127" w:rsidRPr="003D2F9A" w:rsidRDefault="00EA0127" w:rsidP="001A44F0">
      <w:pPr>
        <w:spacing w:line="276" w:lineRule="auto"/>
        <w:ind w:firstLine="360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7.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Aşağıdaki sivil toplum kuruluşlarında hangisi farklı alanda hizmet vermektedir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?</w:t>
      </w:r>
    </w:p>
    <w:p w:rsidR="00EA0127" w:rsidRPr="0070667A" w:rsidRDefault="00EA0127" w:rsidP="00AF3728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A. </w:t>
      </w:r>
      <w:r w:rsidRPr="00243DCE">
        <w:rPr>
          <w:rFonts w:ascii="Calibri" w:hAnsi="Calibri" w:cs="Calibri"/>
          <w:noProof/>
          <w:sz w:val="20"/>
          <w:szCs w:val="20"/>
        </w:rPr>
        <w:pict>
          <v:shape id="Resim 6" o:spid="_x0000_i1027" type="#_x0000_t75" style="width:1in;height:36pt;visibility:visible">
            <v:imagedata r:id="rId7" o:title=""/>
          </v:shape>
        </w:pict>
      </w:r>
      <w:r w:rsidRPr="0070667A">
        <w:rPr>
          <w:rFonts w:ascii="Calibri" w:hAnsi="Calibri" w:cs="Calibri"/>
          <w:sz w:val="20"/>
          <w:szCs w:val="20"/>
        </w:rPr>
        <w:tab/>
      </w:r>
      <w:r w:rsidRPr="0070667A">
        <w:rPr>
          <w:rFonts w:ascii="Calibri" w:hAnsi="Calibri" w:cs="Calibri"/>
          <w:sz w:val="20"/>
          <w:szCs w:val="20"/>
        </w:rPr>
        <w:tab/>
        <w:t xml:space="preserve"> B. </w:t>
      </w:r>
      <w:r w:rsidRPr="00243DCE">
        <w:rPr>
          <w:rFonts w:ascii="Calibri" w:hAnsi="Calibri" w:cs="Calibri"/>
          <w:noProof/>
          <w:sz w:val="20"/>
          <w:szCs w:val="20"/>
        </w:rPr>
        <w:pict>
          <v:shape id="Resim 8" o:spid="_x0000_i1028" type="#_x0000_t75" style="width:56.25pt;height:56.25pt;visibility:visible">
            <v:imagedata r:id="rId8" o:title=""/>
          </v:shape>
        </w:pict>
      </w:r>
      <w:r w:rsidRPr="0070667A">
        <w:rPr>
          <w:rFonts w:ascii="Calibri" w:hAnsi="Calibri" w:cs="Calibri"/>
          <w:sz w:val="20"/>
          <w:szCs w:val="20"/>
        </w:rPr>
        <w:tab/>
      </w:r>
      <w:r w:rsidRPr="0070667A">
        <w:rPr>
          <w:rFonts w:ascii="Calibri" w:hAnsi="Calibri" w:cs="Calibri"/>
          <w:sz w:val="20"/>
          <w:szCs w:val="20"/>
        </w:rPr>
        <w:tab/>
        <w:t xml:space="preserve">C.  </w:t>
      </w:r>
      <w:r w:rsidRPr="00243DCE">
        <w:rPr>
          <w:rFonts w:ascii="Calibri" w:hAnsi="Calibri" w:cs="Calibri"/>
          <w:noProof/>
          <w:sz w:val="20"/>
          <w:szCs w:val="20"/>
        </w:rPr>
        <w:pict>
          <v:shape id="Resim 9" o:spid="_x0000_i1029" type="#_x0000_t75" style="width:81.75pt;height:56.25pt;visibility:visible">
            <v:imagedata r:id="rId9" o:title=""/>
          </v:shape>
        </w:pict>
      </w:r>
      <w:r w:rsidRPr="0070667A">
        <w:rPr>
          <w:rFonts w:ascii="Calibri" w:hAnsi="Calibri" w:cs="Calibri"/>
          <w:sz w:val="20"/>
          <w:szCs w:val="20"/>
        </w:rPr>
        <w:tab/>
        <w:t xml:space="preserve">D. </w:t>
      </w:r>
      <w:r w:rsidRPr="00243DCE">
        <w:rPr>
          <w:rFonts w:ascii="Calibri" w:hAnsi="Calibri" w:cs="Calibri"/>
          <w:noProof/>
          <w:sz w:val="20"/>
          <w:szCs w:val="20"/>
        </w:rPr>
        <w:pict>
          <v:shape id="Resim 11" o:spid="_x0000_i1030" type="#_x0000_t75" style="width:88.5pt;height:57pt;visibility:visible">
            <v:imagedata r:id="rId10" o:title=""/>
          </v:shape>
        </w:pict>
      </w:r>
    </w:p>
    <w:p w:rsidR="00EA0127" w:rsidRPr="00650535" w:rsidRDefault="00EA0127" w:rsidP="001A44F0">
      <w:pPr>
        <w:spacing w:line="276" w:lineRule="auto"/>
        <w:ind w:left="360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ind w:left="360"/>
        <w:rPr>
          <w:rFonts w:ascii="Calibri" w:hAnsi="Calibri" w:cs="Calibri"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>8.Aşağıdakilerden hangisi bir sağlık kuruluşudur 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Sağlık ocakları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B. Çocuk Hakları Kulübü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C. İlkokul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Yardım Dernekleri</w:t>
      </w: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>9.Kimsesi olmayan yaşlıların bakım işini yapan kurum hangisidir 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Çocuk bakımevleri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B. Huzurevleri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C. Belediye binaları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Okullar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>10. Resmi kurumların ve sosyal örgütlerin ortak amaçları aşağıdakilerden hangisi olamaz?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İnsanların ihtiyaçlarını gidermek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B. Çevreyi korumak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C. Toplum içinde kargaşa yaratmak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Yoksullara ve öğrencilere yardımcı olmak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i/>
          <w:i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>11.Aşağıdakilerden hangisi öğrenci kulüplerine katılmak isteyen bir öğrencinin düşüncesi olamaz 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Boş vaktimi yararlı işlerde kullanırım.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B. Planlı çalışma alışkanlığı kazanırım.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C. Yeteneklerimi geliştirebilirim.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Farklı insanlarla iş birliği yapmam.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i/>
          <w:iCs/>
          <w:sz w:val="20"/>
          <w:szCs w:val="20"/>
        </w:rPr>
      </w:pPr>
      <w:bookmarkStart w:id="0" w:name="_GoBack"/>
      <w:bookmarkEnd w:id="0"/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 xml:space="preserve"> 12. Aşağıdakilerden hangisi muhtarın görev yaptığı alanı göstermektedir?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İl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B. İlçe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C. Belde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Mahalle - köy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Pr="00BB4D48" w:rsidRDefault="00EA0127" w:rsidP="00BB4D48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BB4D48">
        <w:rPr>
          <w:rFonts w:ascii="Calibri" w:hAnsi="Calibri" w:cs="Calibri"/>
          <w:b/>
          <w:bCs/>
          <w:i/>
          <w:iCs/>
          <w:sz w:val="20"/>
          <w:szCs w:val="20"/>
        </w:rPr>
        <w:t>13. Zeynep, seçim günü ailesiyle birlikte oy kullanmaya gitti. Zeynep babasına oy kullanarak kimleri seçtiklerini sordu.Buna göre aşağıdakilerden hangisi babasının Zeynep’e verdiği cevaplardan biri olamaz ?</w:t>
      </w:r>
    </w:p>
    <w:p w:rsidR="00EA0127" w:rsidRPr="004B673B" w:rsidRDefault="00EA0127" w:rsidP="00BB4D48">
      <w:pPr>
        <w:spacing w:line="276" w:lineRule="auto"/>
        <w:rPr>
          <w:rFonts w:ascii="Calibri" w:hAnsi="Calibri" w:cs="Calibri"/>
          <w:sz w:val="20"/>
          <w:szCs w:val="20"/>
        </w:rPr>
      </w:pPr>
      <w:r w:rsidRPr="004B673B">
        <w:rPr>
          <w:rFonts w:ascii="Calibri" w:hAnsi="Calibri" w:cs="Calibri"/>
          <w:sz w:val="20"/>
          <w:szCs w:val="20"/>
        </w:rPr>
        <w:t>A. Muhtar</w:t>
      </w:r>
      <w:r w:rsidRPr="004B673B">
        <w:rPr>
          <w:rFonts w:ascii="Calibri" w:hAnsi="Calibri" w:cs="Calibri"/>
          <w:sz w:val="20"/>
          <w:szCs w:val="20"/>
        </w:rPr>
        <w:tab/>
        <w:t>B. Belediye başkanı</w:t>
      </w:r>
      <w:r w:rsidRPr="004B673B">
        <w:rPr>
          <w:rFonts w:ascii="Calibri" w:hAnsi="Calibri" w:cs="Calibri"/>
          <w:sz w:val="20"/>
          <w:szCs w:val="20"/>
        </w:rPr>
        <w:tab/>
        <w:t>C. Kaymakam</w:t>
      </w:r>
      <w:r w:rsidRPr="004B673B">
        <w:rPr>
          <w:rFonts w:ascii="Calibri" w:hAnsi="Calibri" w:cs="Calibri"/>
          <w:sz w:val="20"/>
          <w:szCs w:val="20"/>
        </w:rPr>
        <w:tab/>
      </w:r>
      <w:r w:rsidRPr="004B673B">
        <w:rPr>
          <w:rFonts w:ascii="Calibri" w:hAnsi="Calibri" w:cs="Calibri"/>
          <w:sz w:val="20"/>
          <w:szCs w:val="20"/>
        </w:rPr>
        <w:tab/>
        <w:t>D. İl genel meclisi üyesi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</w:p>
    <w:p w:rsidR="00EA0127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noProof/>
        </w:rPr>
        <w:pict>
          <v:shape id="Metin Kutusu 7" o:spid="_x0000_s1027" type="#_x0000_t202" style="position:absolute;margin-left:119pt;margin-top:.2pt;width:422.8pt;height:56.95pt;z-index:251659264;visibility:visible" strokecolor="white" strokeweight=".5pt">
            <v:textbox>
              <w:txbxContent>
                <w:p w:rsidR="00EA0127" w:rsidRPr="00243DCE" w:rsidRDefault="00EA0127" w:rsidP="00F62D36">
                  <w:pPr>
                    <w:rPr>
                      <w:rFonts w:ascii="Calibri" w:hAnsi="Calibri" w:cs="Calibr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243DCE">
                    <w:rPr>
                      <w:rFonts w:ascii="Calibri" w:hAnsi="Calibri" w:cs="Calibri"/>
                      <w:b/>
                      <w:bCs/>
                      <w:i/>
                      <w:iCs/>
                      <w:sz w:val="20"/>
                      <w:szCs w:val="20"/>
                    </w:rPr>
                    <w:t>14. Yandaki görselde kanalizasyon borularını döşeyen işçiler yer almaktadır.Bu tür çalışmaları belediyenin hangi birimleri yapmaktadır ?</w:t>
                  </w:r>
                </w:p>
                <w:p w:rsidR="00EA0127" w:rsidRPr="00243DCE" w:rsidRDefault="00EA0127" w:rsidP="00F62D36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>A. Fen  işleri</w:t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  <w:t xml:space="preserve">  B. Yazı işleri</w:t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</w:r>
                  <w:r w:rsidRPr="00243DCE">
                    <w:rPr>
                      <w:rFonts w:ascii="Calibri" w:hAnsi="Calibri" w:cs="Calibri"/>
                      <w:sz w:val="20"/>
                      <w:szCs w:val="20"/>
                    </w:rPr>
                    <w:tab/>
                    <w:t xml:space="preserve">  C. Sağlık işleri                 D. Zabıta</w:t>
                  </w:r>
                </w:p>
              </w:txbxContent>
            </v:textbox>
          </v:shape>
        </w:pict>
      </w:r>
      <w:r w:rsidRPr="00243DCE">
        <w:rPr>
          <w:rFonts w:ascii="Calibri" w:hAnsi="Calibri" w:cs="Calibri"/>
          <w:b/>
          <w:bCs/>
          <w:i/>
          <w:iCs/>
          <w:noProof/>
          <w:sz w:val="20"/>
          <w:szCs w:val="20"/>
        </w:rPr>
        <w:pict>
          <v:shape id="Resim 5" o:spid="_x0000_i1031" type="#_x0000_t75" style="width:106.5pt;height:56.25pt;visibility:visible">
            <v:imagedata r:id="rId11" o:title=""/>
          </v:shape>
        </w:pic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A0127" w:rsidRPr="00650535" w:rsidRDefault="00EA0127" w:rsidP="001A44F0">
      <w:pPr>
        <w:spacing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 xml:space="preserve">15.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Aşağıdaki kurumlardan hangisi afetlerden sonraki çalışmalarda devlete yardımcı olan kuruluşlardandır</w:t>
      </w:r>
      <w:r w:rsidRPr="00650535">
        <w:rPr>
          <w:rFonts w:ascii="Calibri" w:hAnsi="Calibri" w:cs="Calibri"/>
          <w:b/>
          <w:bCs/>
          <w:i/>
          <w:iCs/>
          <w:sz w:val="20"/>
          <w:szCs w:val="20"/>
        </w:rPr>
        <w:t>?</w:t>
      </w:r>
    </w:p>
    <w:p w:rsidR="00EA0127" w:rsidRPr="00650535" w:rsidRDefault="00EA0127" w:rsidP="001A44F0">
      <w:pPr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A. Sağlık ocakları</w:t>
      </w:r>
      <w:r w:rsidRPr="00650535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650535">
        <w:rPr>
          <w:rFonts w:ascii="Calibri" w:hAnsi="Calibri" w:cs="Calibri"/>
          <w:sz w:val="20"/>
          <w:szCs w:val="20"/>
        </w:rPr>
        <w:t>B.</w:t>
      </w:r>
      <w:r>
        <w:rPr>
          <w:rFonts w:ascii="Calibri" w:hAnsi="Calibri" w:cs="Calibri"/>
          <w:sz w:val="20"/>
          <w:szCs w:val="20"/>
        </w:rPr>
        <w:t xml:space="preserve"> Hastaneler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C. Kızılay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D. Hayvanları Koruma Derneği</w:t>
      </w:r>
    </w:p>
    <w:p w:rsidR="00EA0127" w:rsidRPr="00650535" w:rsidRDefault="00EA0127" w:rsidP="00F036EE">
      <w:pPr>
        <w:tabs>
          <w:tab w:val="left" w:pos="1455"/>
          <w:tab w:val="left" w:pos="7485"/>
        </w:tabs>
        <w:spacing w:line="276" w:lineRule="auto"/>
        <w:rPr>
          <w:rFonts w:ascii="Calibri" w:hAnsi="Calibri" w:cs="Calibri"/>
          <w:sz w:val="22"/>
          <w:szCs w:val="22"/>
        </w:rPr>
      </w:pPr>
      <w:hyperlink r:id="rId12" w:history="1">
        <w:r>
          <w:rPr>
            <w:rStyle w:val="Hyperlink"/>
            <w:rFonts w:ascii="Calibri" w:hAnsi="Calibri" w:cs="Calibri"/>
          </w:rPr>
          <w:t>www.sorubak.com</w:t>
        </w:r>
      </w:hyperlink>
    </w:p>
    <w:sectPr w:rsidR="00EA0127" w:rsidRPr="00650535" w:rsidSect="002C6048">
      <w:pgSz w:w="11906" w:h="16838"/>
      <w:pgMar w:top="567" w:right="567" w:bottom="567" w:left="567" w:header="709" w:footer="709" w:gutter="0"/>
      <w:cols w:sep="1" w:space="709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0D10"/>
    <w:multiLevelType w:val="hybridMultilevel"/>
    <w:tmpl w:val="D2406270"/>
    <w:lvl w:ilvl="0" w:tplc="C6B246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20506D5"/>
    <w:multiLevelType w:val="hybridMultilevel"/>
    <w:tmpl w:val="130C18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863DAC"/>
    <w:multiLevelType w:val="hybridMultilevel"/>
    <w:tmpl w:val="53A8BBC4"/>
    <w:lvl w:ilvl="0" w:tplc="69541A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E23"/>
    <w:rsid w:val="0001364B"/>
    <w:rsid w:val="000150B1"/>
    <w:rsid w:val="00054F52"/>
    <w:rsid w:val="0006134E"/>
    <w:rsid w:val="00072334"/>
    <w:rsid w:val="00073792"/>
    <w:rsid w:val="000A0D3E"/>
    <w:rsid w:val="000A487D"/>
    <w:rsid w:val="000A5FB0"/>
    <w:rsid w:val="000E362F"/>
    <w:rsid w:val="000F2C6D"/>
    <w:rsid w:val="00131BB8"/>
    <w:rsid w:val="001422CF"/>
    <w:rsid w:val="001505E5"/>
    <w:rsid w:val="001A44F0"/>
    <w:rsid w:val="001E71C4"/>
    <w:rsid w:val="00203915"/>
    <w:rsid w:val="00243DCE"/>
    <w:rsid w:val="0025067F"/>
    <w:rsid w:val="00255929"/>
    <w:rsid w:val="002A2FD6"/>
    <w:rsid w:val="002B6DF2"/>
    <w:rsid w:val="002C1685"/>
    <w:rsid w:val="002C6048"/>
    <w:rsid w:val="002E139A"/>
    <w:rsid w:val="002E4F1E"/>
    <w:rsid w:val="002F4455"/>
    <w:rsid w:val="002F546D"/>
    <w:rsid w:val="0031462D"/>
    <w:rsid w:val="00317C28"/>
    <w:rsid w:val="00335203"/>
    <w:rsid w:val="0035602F"/>
    <w:rsid w:val="00357264"/>
    <w:rsid w:val="00360541"/>
    <w:rsid w:val="00374C1A"/>
    <w:rsid w:val="00377B52"/>
    <w:rsid w:val="00387EBD"/>
    <w:rsid w:val="003D2F9A"/>
    <w:rsid w:val="0040665A"/>
    <w:rsid w:val="00411901"/>
    <w:rsid w:val="00412A64"/>
    <w:rsid w:val="004258FA"/>
    <w:rsid w:val="004303BA"/>
    <w:rsid w:val="00433682"/>
    <w:rsid w:val="00445C1B"/>
    <w:rsid w:val="00455FF1"/>
    <w:rsid w:val="00495FC6"/>
    <w:rsid w:val="004A4EC5"/>
    <w:rsid w:val="004B673B"/>
    <w:rsid w:val="004C0434"/>
    <w:rsid w:val="004D22A9"/>
    <w:rsid w:val="004E2DA5"/>
    <w:rsid w:val="004F4EBA"/>
    <w:rsid w:val="005115CD"/>
    <w:rsid w:val="00581370"/>
    <w:rsid w:val="005A0395"/>
    <w:rsid w:val="005C0297"/>
    <w:rsid w:val="005E42CD"/>
    <w:rsid w:val="005E7C64"/>
    <w:rsid w:val="00600204"/>
    <w:rsid w:val="00602C09"/>
    <w:rsid w:val="006201F4"/>
    <w:rsid w:val="00650535"/>
    <w:rsid w:val="00661ED3"/>
    <w:rsid w:val="006A1D5B"/>
    <w:rsid w:val="006C68EC"/>
    <w:rsid w:val="0070667A"/>
    <w:rsid w:val="007114AE"/>
    <w:rsid w:val="00736520"/>
    <w:rsid w:val="00763353"/>
    <w:rsid w:val="007744CE"/>
    <w:rsid w:val="007949AF"/>
    <w:rsid w:val="007A3735"/>
    <w:rsid w:val="007D2F19"/>
    <w:rsid w:val="008143EB"/>
    <w:rsid w:val="00832C19"/>
    <w:rsid w:val="00842564"/>
    <w:rsid w:val="0084689E"/>
    <w:rsid w:val="008528D3"/>
    <w:rsid w:val="00855E06"/>
    <w:rsid w:val="008A798C"/>
    <w:rsid w:val="008B2089"/>
    <w:rsid w:val="008C0532"/>
    <w:rsid w:val="008C3FC7"/>
    <w:rsid w:val="00911D37"/>
    <w:rsid w:val="009334F3"/>
    <w:rsid w:val="009426C9"/>
    <w:rsid w:val="00972DC9"/>
    <w:rsid w:val="00976C33"/>
    <w:rsid w:val="0098699E"/>
    <w:rsid w:val="00994D05"/>
    <w:rsid w:val="009A1512"/>
    <w:rsid w:val="009B7613"/>
    <w:rsid w:val="009F1110"/>
    <w:rsid w:val="009F143D"/>
    <w:rsid w:val="00A0377A"/>
    <w:rsid w:val="00A21B8D"/>
    <w:rsid w:val="00A24033"/>
    <w:rsid w:val="00A517AA"/>
    <w:rsid w:val="00A54F2E"/>
    <w:rsid w:val="00A86BB8"/>
    <w:rsid w:val="00A93DE4"/>
    <w:rsid w:val="00A968AF"/>
    <w:rsid w:val="00AB72F4"/>
    <w:rsid w:val="00AC173C"/>
    <w:rsid w:val="00AC441C"/>
    <w:rsid w:val="00AD21FE"/>
    <w:rsid w:val="00AD7580"/>
    <w:rsid w:val="00AF3728"/>
    <w:rsid w:val="00B00711"/>
    <w:rsid w:val="00B20428"/>
    <w:rsid w:val="00B6595D"/>
    <w:rsid w:val="00B7530B"/>
    <w:rsid w:val="00B90638"/>
    <w:rsid w:val="00BA376F"/>
    <w:rsid w:val="00BA5A2B"/>
    <w:rsid w:val="00BB4D48"/>
    <w:rsid w:val="00BE1396"/>
    <w:rsid w:val="00BE3D77"/>
    <w:rsid w:val="00BF68AE"/>
    <w:rsid w:val="00C06985"/>
    <w:rsid w:val="00C40B47"/>
    <w:rsid w:val="00C6751A"/>
    <w:rsid w:val="00C82311"/>
    <w:rsid w:val="00CA3977"/>
    <w:rsid w:val="00CB4C39"/>
    <w:rsid w:val="00CB50B6"/>
    <w:rsid w:val="00CD34A6"/>
    <w:rsid w:val="00CE25F0"/>
    <w:rsid w:val="00D15E23"/>
    <w:rsid w:val="00D1693A"/>
    <w:rsid w:val="00D42933"/>
    <w:rsid w:val="00D43615"/>
    <w:rsid w:val="00D5262A"/>
    <w:rsid w:val="00D613F3"/>
    <w:rsid w:val="00D70A0B"/>
    <w:rsid w:val="00D92CC9"/>
    <w:rsid w:val="00DD16B3"/>
    <w:rsid w:val="00DF1E23"/>
    <w:rsid w:val="00DF661B"/>
    <w:rsid w:val="00E434CE"/>
    <w:rsid w:val="00E759F7"/>
    <w:rsid w:val="00E82087"/>
    <w:rsid w:val="00E82BB7"/>
    <w:rsid w:val="00EA0127"/>
    <w:rsid w:val="00EA5045"/>
    <w:rsid w:val="00EC0701"/>
    <w:rsid w:val="00EE3E0F"/>
    <w:rsid w:val="00EF2133"/>
    <w:rsid w:val="00F036EE"/>
    <w:rsid w:val="00F03847"/>
    <w:rsid w:val="00F22185"/>
    <w:rsid w:val="00F42960"/>
    <w:rsid w:val="00F62D36"/>
    <w:rsid w:val="00F94015"/>
    <w:rsid w:val="00FA241F"/>
    <w:rsid w:val="00FA53D4"/>
    <w:rsid w:val="00FB3634"/>
    <w:rsid w:val="00FD5E96"/>
    <w:rsid w:val="00FE708B"/>
    <w:rsid w:val="00FE7468"/>
    <w:rsid w:val="00FF099D"/>
    <w:rsid w:val="00FF297C"/>
    <w:rsid w:val="00FF2BBE"/>
    <w:rsid w:val="00FF57CE"/>
    <w:rsid w:val="00FF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E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1693A"/>
    <w:pPr>
      <w:ind w:left="708"/>
    </w:pPr>
  </w:style>
  <w:style w:type="table" w:styleId="TableGrid">
    <w:name w:val="Table Grid"/>
    <w:basedOn w:val="TableNormal"/>
    <w:uiPriority w:val="99"/>
    <w:rsid w:val="00B204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25067F"/>
    <w:rPr>
      <w:rFonts w:ascii="Calibr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823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03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2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235</TotalTime>
  <Pages>2</Pages>
  <Words>628</Words>
  <Characters>3586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422</dc:title>
  <dc:subject/>
  <dc:creator>LÜTFİ</dc:creator>
  <cp:keywords/>
  <dc:description/>
  <cp:lastModifiedBy>edanur</cp:lastModifiedBy>
  <cp:revision>20</cp:revision>
  <cp:lastPrinted>2016-04-19T05:41:00Z</cp:lastPrinted>
  <dcterms:created xsi:type="dcterms:W3CDTF">2016-04-18T06:59:00Z</dcterms:created>
  <dcterms:modified xsi:type="dcterms:W3CDTF">2016-04-19T18:21:00Z</dcterms:modified>
</cp:coreProperties>
</file>