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3F" w:rsidRDefault="0017663F">
      <w:r>
        <w:t xml:space="preserve">                                                   4. SINIF 2. DÖNEM SOSYAL SINAVI</w:t>
      </w:r>
    </w:p>
    <w:p w:rsidR="0017663F" w:rsidRDefault="0017663F" w:rsidP="002808AD">
      <w:r>
        <w:t>ADI:                                                  SOYADI:                                              SINIF: 4 /                        NO:</w:t>
      </w:r>
    </w:p>
    <w:p w:rsidR="0017663F" w:rsidRDefault="0017663F" w:rsidP="002808AD">
      <w:r>
        <w:t xml:space="preserve">  1-Aşağıda verilen boşlukları doldurunuz. </w:t>
      </w:r>
    </w:p>
    <w:p w:rsidR="0017663F" w:rsidRDefault="0017663F" w:rsidP="002808AD">
      <w:pPr>
        <w:pStyle w:val="ListParagraph"/>
        <w:numPr>
          <w:ilvl w:val="0"/>
          <w:numId w:val="3"/>
        </w:numPr>
      </w:pPr>
      <w:r>
        <w:t>Depreme karşı ne gibi önlemler alınmalıdır ?</w:t>
      </w:r>
    </w:p>
    <w:p w:rsidR="0017663F" w:rsidRDefault="0017663F" w:rsidP="002808AD">
      <w:r>
        <w:t>……………………………………………………………………………………………………………………………………….</w:t>
      </w:r>
    </w:p>
    <w:p w:rsidR="0017663F" w:rsidRDefault="0017663F" w:rsidP="002808AD">
      <w:r>
        <w:t>……………………………………………………………………………………………………………………………………….</w:t>
      </w:r>
    </w:p>
    <w:p w:rsidR="0017663F" w:rsidRDefault="0017663F" w:rsidP="002808AD">
      <w:pPr>
        <w:pStyle w:val="ListParagraph"/>
        <w:numPr>
          <w:ilvl w:val="0"/>
          <w:numId w:val="3"/>
        </w:numPr>
      </w:pPr>
      <w:r>
        <w:t>Deprem sırasında ne yapmalıyız ?</w:t>
      </w:r>
    </w:p>
    <w:p w:rsidR="0017663F" w:rsidRDefault="0017663F" w:rsidP="002808AD">
      <w:r>
        <w:t>……………………………………………………………………………………………………………………………………..</w:t>
      </w:r>
    </w:p>
    <w:p w:rsidR="0017663F" w:rsidRDefault="0017663F" w:rsidP="002808AD">
      <w:r>
        <w:t>………………………………………………………………………………………………………………………………………</w:t>
      </w:r>
    </w:p>
    <w:p w:rsidR="0017663F" w:rsidRDefault="0017663F" w:rsidP="002808AD">
      <w:pPr>
        <w:pStyle w:val="ListParagraph"/>
        <w:numPr>
          <w:ilvl w:val="0"/>
          <w:numId w:val="3"/>
        </w:numPr>
      </w:pPr>
      <w:r>
        <w:t>Deprem çantamızda neler olmalıdır ?</w:t>
      </w:r>
    </w:p>
    <w:p w:rsidR="0017663F" w:rsidRDefault="0017663F" w:rsidP="002808AD">
      <w:r>
        <w:t>……………………………………..………………………………….</w:t>
      </w:r>
    </w:p>
    <w:p w:rsidR="0017663F" w:rsidRDefault="0017663F" w:rsidP="002808AD">
      <w:r>
        <w:t>………………………………………………………………………….</w:t>
      </w:r>
    </w:p>
    <w:p w:rsidR="0017663F" w:rsidRDefault="0017663F" w:rsidP="002808AD">
      <w:r>
        <w:t>2- TEMA vakfı …………………………………………………. Alanında faaliyet gösteren bir kuruluştur.</w:t>
      </w:r>
    </w:p>
    <w:p w:rsidR="0017663F" w:rsidRDefault="0017663F" w:rsidP="002808AD">
      <w:pPr>
        <w:rPr>
          <w:b/>
          <w:bCs/>
        </w:rPr>
      </w:pPr>
      <w:r>
        <w:rPr>
          <w:b/>
          <w:bCs/>
        </w:rPr>
        <w:t>Yukarıda verilen boşluğa aşağıdakilerden hangisi gelmelidir ?</w:t>
      </w:r>
    </w:p>
    <w:p w:rsidR="0017663F" w:rsidRPr="00116D72" w:rsidRDefault="0017663F" w:rsidP="002808AD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Güvenlik        b)    Eğitim        c)   çevre    d)   Sağlık</w:t>
      </w:r>
    </w:p>
    <w:p w:rsidR="0017663F" w:rsidRDefault="0017663F" w:rsidP="00116D72">
      <w:pPr>
        <w:jc w:val="both"/>
        <w:rPr>
          <w:b/>
          <w:bCs/>
        </w:rPr>
      </w:pPr>
      <w:r>
        <w:rPr>
          <w:b/>
          <w:bCs/>
        </w:rPr>
        <w:t xml:space="preserve">3-  </w:t>
      </w:r>
      <w:r>
        <w:t xml:space="preserve">“ </w:t>
      </w:r>
      <w:r>
        <w:rPr>
          <w:b/>
          <w:bCs/>
        </w:rPr>
        <w:t>Ülkemizde yedi yıllığına seçilen cumhurbaşkanın görev süresi yapılan değişiklik ile …………………yıla indirilmiştir.”</w:t>
      </w:r>
    </w:p>
    <w:p w:rsidR="0017663F" w:rsidRDefault="0017663F" w:rsidP="00116D72">
      <w:pPr>
        <w:jc w:val="both"/>
      </w:pPr>
      <w:r>
        <w:t>Yukarıdaki boşluğa aşağıdakilerden hangisi gelmelidir ?</w:t>
      </w:r>
    </w:p>
    <w:p w:rsidR="0017663F" w:rsidRDefault="0017663F" w:rsidP="00116D72">
      <w:pPr>
        <w:pStyle w:val="ListParagraph"/>
        <w:numPr>
          <w:ilvl w:val="0"/>
          <w:numId w:val="5"/>
        </w:numPr>
        <w:jc w:val="both"/>
      </w:pPr>
      <w:r>
        <w:t xml:space="preserve">5                  b)    4                        c)  3                           d)  2 </w:t>
      </w:r>
    </w:p>
    <w:p w:rsidR="0017663F" w:rsidRDefault="0017663F" w:rsidP="00116D72">
      <w:pPr>
        <w:jc w:val="both"/>
      </w:pPr>
      <w:r>
        <w:t xml:space="preserve">4-         </w:t>
      </w:r>
      <w:r w:rsidRPr="008F74B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3pt;height:100.5pt;visibility:visible">
            <v:imagedata r:id="rId5" o:title=""/>
          </v:shape>
        </w:pict>
      </w:r>
      <w:r>
        <w:t xml:space="preserve"> Benim adım Galileo. Uzayın derinliklerini çok merak ediyorum. Büyüyünce mutlaka bu merakımı gidereceğim.</w:t>
      </w:r>
    </w:p>
    <w:p w:rsidR="0017663F" w:rsidRDefault="0017663F" w:rsidP="00116D72">
      <w:pPr>
        <w:jc w:val="both"/>
        <w:rPr>
          <w:b/>
          <w:bCs/>
        </w:rPr>
      </w:pPr>
      <w:r>
        <w:t xml:space="preserve">Soru : </w:t>
      </w:r>
      <w:r>
        <w:rPr>
          <w:b/>
          <w:bCs/>
        </w:rPr>
        <w:t>Küçük Galileo bu merakını gidermek için büyüyünce aşağıda verilenlerden hangisini icat edecektir ?</w:t>
      </w:r>
    </w:p>
    <w:p w:rsidR="0017663F" w:rsidRDefault="0017663F" w:rsidP="00AF1CC5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b/>
          <w:bCs/>
        </w:rPr>
        <w:t>Televizyon</w:t>
      </w:r>
    </w:p>
    <w:p w:rsidR="0017663F" w:rsidRDefault="0017663F" w:rsidP="00AF1CC5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b/>
          <w:bCs/>
        </w:rPr>
        <w:t>Telefon</w:t>
      </w:r>
    </w:p>
    <w:p w:rsidR="0017663F" w:rsidRDefault="0017663F" w:rsidP="00AF1CC5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b/>
          <w:bCs/>
        </w:rPr>
        <w:t>Araba</w:t>
      </w:r>
    </w:p>
    <w:p w:rsidR="0017663F" w:rsidRDefault="0017663F" w:rsidP="00AF1CC5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b/>
          <w:bCs/>
        </w:rPr>
        <w:t>Teleskop</w:t>
      </w:r>
    </w:p>
    <w:p w:rsidR="0017663F" w:rsidRDefault="0017663F" w:rsidP="00AF1CC5">
      <w:pPr>
        <w:jc w:val="both"/>
      </w:pPr>
      <w:r>
        <w:rPr>
          <w:b/>
          <w:bCs/>
        </w:rPr>
        <w:t xml:space="preserve">5- </w:t>
      </w:r>
      <w:r>
        <w:t>ZAFER: Ben bir şey icat ederken insanlığa faydalı olmak istiyorum. Ama bu işe ilk olarak neyle başlayacağımı bilemiyorum.</w:t>
      </w:r>
    </w:p>
    <w:p w:rsidR="0017663F" w:rsidRDefault="0017663F" w:rsidP="00AF1CC5">
      <w:pPr>
        <w:jc w:val="both"/>
        <w:rPr>
          <w:b/>
          <w:bCs/>
        </w:rPr>
      </w:pPr>
      <w:r>
        <w:rPr>
          <w:b/>
          <w:bCs/>
        </w:rPr>
        <w:t>Yukarıdaki küçük mucit önce aşağıdakilerden hangisini yapmalıdır ?</w:t>
      </w:r>
    </w:p>
    <w:p w:rsidR="0017663F" w:rsidRDefault="0017663F" w:rsidP="00AF1CC5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Çalışmak</w:t>
      </w:r>
    </w:p>
    <w:p w:rsidR="0017663F" w:rsidRDefault="0017663F" w:rsidP="00AF1CC5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İhtiyaç belirlemek</w:t>
      </w:r>
    </w:p>
    <w:p w:rsidR="0017663F" w:rsidRDefault="0017663F" w:rsidP="00AF1CC5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Kaynak taraması yapmak</w:t>
      </w:r>
    </w:p>
    <w:p w:rsidR="0017663F" w:rsidRDefault="0017663F" w:rsidP="00AF1CC5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Eski icatları incelemek</w:t>
      </w:r>
    </w:p>
    <w:p w:rsidR="0017663F" w:rsidRDefault="0017663F" w:rsidP="00F7048B">
      <w:pPr>
        <w:jc w:val="both"/>
      </w:pPr>
      <w:r>
        <w:rPr>
          <w:b/>
          <w:bCs/>
        </w:rPr>
        <w:t xml:space="preserve">6- </w:t>
      </w:r>
      <w:r>
        <w:t>Aşağıda verilen bilgilerden hangisi yanlıştır ?</w:t>
      </w:r>
    </w:p>
    <w:p w:rsidR="0017663F" w:rsidRDefault="0017663F" w:rsidP="00F7048B">
      <w:pPr>
        <w:pStyle w:val="ListParagraph"/>
        <w:numPr>
          <w:ilvl w:val="0"/>
          <w:numId w:val="8"/>
        </w:numPr>
        <w:jc w:val="both"/>
      </w:pPr>
      <w:r>
        <w:t>Mikser evimizde kullandığımız teknolojik araçlardan biridir.</w:t>
      </w:r>
    </w:p>
    <w:p w:rsidR="0017663F" w:rsidRDefault="0017663F" w:rsidP="00F7048B">
      <w:pPr>
        <w:pStyle w:val="ListParagraph"/>
        <w:numPr>
          <w:ilvl w:val="0"/>
          <w:numId w:val="8"/>
        </w:numPr>
        <w:jc w:val="both"/>
      </w:pPr>
      <w:r>
        <w:t>Teknolojik ürünlerin kullanım alanlarından biri de sağlıktır.</w:t>
      </w:r>
    </w:p>
    <w:p w:rsidR="0017663F" w:rsidRDefault="0017663F" w:rsidP="00F7048B">
      <w:pPr>
        <w:pStyle w:val="ListParagraph"/>
        <w:numPr>
          <w:ilvl w:val="0"/>
          <w:numId w:val="8"/>
        </w:numPr>
        <w:jc w:val="both"/>
      </w:pPr>
      <w:r>
        <w:t>Anket sadece telefonla yapılabilir.</w:t>
      </w:r>
    </w:p>
    <w:p w:rsidR="0017663F" w:rsidRDefault="0017663F" w:rsidP="00F7048B">
      <w:pPr>
        <w:pStyle w:val="ListParagraph"/>
        <w:numPr>
          <w:ilvl w:val="0"/>
          <w:numId w:val="8"/>
        </w:numPr>
        <w:jc w:val="both"/>
      </w:pPr>
      <w:r>
        <w:t>İnternet her türlü bilgiye kolaylıkla ve en hızlı şekilde ulaşmamızı sağlayan kitle iletişim aracıdır.</w:t>
      </w:r>
    </w:p>
    <w:p w:rsidR="0017663F" w:rsidRPr="00F7048B" w:rsidRDefault="0017663F" w:rsidP="00F7048B">
      <w:pPr>
        <w:jc w:val="both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6" type="#_x0000_t63" style="position:absolute;left:0;text-align:left;margin-left:32.65pt;margin-top:2pt;width:365.25pt;height:123pt;z-index:251658240;visibility:visible;v-text-anchor:middle" adj="6300,24300" fillcolor="#5b9bd5" strokecolor="#1f4d78" strokeweight="1pt">
            <v:textbox>
              <w:txbxContent>
                <w:p w:rsidR="0017663F" w:rsidRDefault="0017663F" w:rsidP="00F7048B">
                  <w:pPr>
                    <w:jc w:val="center"/>
                  </w:pPr>
                  <w:r>
                    <w:t>Hayatımızda vazgeçemeyeceğimiz mutlaka olması gerekenlere ihtiyaç ; ihtiyaca göre biraz daha lükse kaçan unsurlar istek grubuna girer.</w:t>
                  </w:r>
                </w:p>
              </w:txbxContent>
            </v:textbox>
          </v:shape>
        </w:pict>
      </w:r>
      <w:r>
        <w:t xml:space="preserve">7-  </w:t>
      </w:r>
    </w:p>
    <w:p w:rsidR="0017663F" w:rsidRDefault="0017663F" w:rsidP="002808AD"/>
    <w:p w:rsidR="0017663F" w:rsidRDefault="0017663F" w:rsidP="002808AD"/>
    <w:p w:rsidR="0017663F" w:rsidRDefault="0017663F" w:rsidP="002808AD"/>
    <w:p w:rsidR="0017663F" w:rsidRDefault="0017663F" w:rsidP="002808AD"/>
    <w:p w:rsidR="0017663F" w:rsidRDefault="0017663F" w:rsidP="002808AD"/>
    <w:p w:rsidR="0017663F" w:rsidRDefault="0017663F" w:rsidP="002808AD"/>
    <w:p w:rsidR="0017663F" w:rsidRDefault="0017663F" w:rsidP="002808AD">
      <w:r>
        <w:t xml:space="preserve">                                    8. ve 9. Soruları yukarıdaki metne göre cevaplayınız.</w:t>
      </w:r>
    </w:p>
    <w:p w:rsidR="0017663F" w:rsidRDefault="0017663F" w:rsidP="002808AD">
      <w:r>
        <w:t>8- Aşağıdakilerden hangisi temel ihtiyaçlarımızdan biri değildir ?</w:t>
      </w:r>
    </w:p>
    <w:p w:rsidR="0017663F" w:rsidRDefault="0017663F" w:rsidP="00F7048B">
      <w:pPr>
        <w:pStyle w:val="ListParagraph"/>
        <w:numPr>
          <w:ilvl w:val="0"/>
          <w:numId w:val="9"/>
        </w:numPr>
      </w:pPr>
      <w:r>
        <w:t>Beslenme</w:t>
      </w:r>
    </w:p>
    <w:p w:rsidR="0017663F" w:rsidRDefault="0017663F" w:rsidP="00F7048B">
      <w:pPr>
        <w:pStyle w:val="ListParagraph"/>
        <w:numPr>
          <w:ilvl w:val="0"/>
          <w:numId w:val="9"/>
        </w:numPr>
      </w:pPr>
      <w:r>
        <w:t>Giyinme</w:t>
      </w:r>
    </w:p>
    <w:p w:rsidR="0017663F" w:rsidRDefault="0017663F" w:rsidP="00F7048B">
      <w:pPr>
        <w:pStyle w:val="ListParagraph"/>
        <w:numPr>
          <w:ilvl w:val="0"/>
          <w:numId w:val="9"/>
        </w:numPr>
      </w:pPr>
      <w:r>
        <w:t>Tiyatroya gitme</w:t>
      </w:r>
    </w:p>
    <w:p w:rsidR="0017663F" w:rsidRDefault="0017663F" w:rsidP="00F7048B">
      <w:pPr>
        <w:pStyle w:val="ListParagraph"/>
        <w:numPr>
          <w:ilvl w:val="0"/>
          <w:numId w:val="9"/>
        </w:numPr>
      </w:pPr>
      <w:r>
        <w:t>Barınma</w:t>
      </w:r>
    </w:p>
    <w:p w:rsidR="0017663F" w:rsidRDefault="0017663F" w:rsidP="00F7048B">
      <w:r>
        <w:t>9- Aşağıdakilerden hangisi isteklerimizden biri değildir ?</w:t>
      </w:r>
    </w:p>
    <w:p w:rsidR="0017663F" w:rsidRDefault="0017663F" w:rsidP="00E5401D">
      <w:pPr>
        <w:pStyle w:val="ListParagraph"/>
        <w:numPr>
          <w:ilvl w:val="0"/>
          <w:numId w:val="10"/>
        </w:numPr>
      </w:pPr>
      <w:r>
        <w:t>Yemek yeme</w:t>
      </w:r>
    </w:p>
    <w:p w:rsidR="0017663F" w:rsidRDefault="0017663F" w:rsidP="00E5401D">
      <w:pPr>
        <w:pStyle w:val="ListParagraph"/>
        <w:numPr>
          <w:ilvl w:val="0"/>
          <w:numId w:val="10"/>
        </w:numPr>
      </w:pPr>
      <w:r>
        <w:t>Tatil yapmak</w:t>
      </w:r>
    </w:p>
    <w:p w:rsidR="0017663F" w:rsidRDefault="0017663F" w:rsidP="00E5401D">
      <w:pPr>
        <w:pStyle w:val="ListParagraph"/>
        <w:numPr>
          <w:ilvl w:val="0"/>
          <w:numId w:val="10"/>
        </w:numPr>
      </w:pPr>
      <w:r>
        <w:t>Pikniğe gitmek</w:t>
      </w:r>
    </w:p>
    <w:p w:rsidR="0017663F" w:rsidRDefault="0017663F" w:rsidP="00E5401D">
      <w:pPr>
        <w:pStyle w:val="ListParagraph"/>
        <w:numPr>
          <w:ilvl w:val="0"/>
          <w:numId w:val="10"/>
        </w:numPr>
      </w:pPr>
      <w:r>
        <w:t>Balık tutma</w:t>
      </w:r>
      <w:bookmarkStart w:id="0" w:name="_GoBack"/>
      <w:bookmarkEnd w:id="0"/>
      <w:r>
        <w:t xml:space="preserve"> </w:t>
      </w:r>
      <w:hyperlink r:id="rId6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17663F" w:rsidRDefault="0017663F" w:rsidP="00E5401D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3" o:spid="_x0000_s1027" type="#_x0000_t71" style="position:absolute;margin-left:49.15pt;margin-top:10.4pt;width:383.25pt;height:152.25pt;z-index:251659264;visibility:visible;v-text-anchor:middle" fillcolor="#5b9bd5" strokecolor="#1f4d78" strokeweight="1pt">
            <v:textbox>
              <w:txbxContent>
                <w:p w:rsidR="0017663F" w:rsidRDefault="0017663F" w:rsidP="00E5401D">
                  <w:pPr>
                    <w:jc w:val="center"/>
                  </w:pPr>
                  <w:r>
                    <w:t xml:space="preserve">BAŞARILAR DİLERİZ.      </w:t>
                  </w:r>
                </w:p>
              </w:txbxContent>
            </v:textbox>
          </v:shape>
        </w:pict>
      </w:r>
    </w:p>
    <w:p w:rsidR="0017663F" w:rsidRDefault="0017663F" w:rsidP="002808AD"/>
    <w:sectPr w:rsidR="0017663F" w:rsidSect="005515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E14"/>
    <w:multiLevelType w:val="hybridMultilevel"/>
    <w:tmpl w:val="A76C44E0"/>
    <w:lvl w:ilvl="0" w:tplc="718EEB3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E475FB2"/>
    <w:multiLevelType w:val="hybridMultilevel"/>
    <w:tmpl w:val="B3626C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E382F"/>
    <w:multiLevelType w:val="hybridMultilevel"/>
    <w:tmpl w:val="38A44C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249C2"/>
    <w:multiLevelType w:val="hybridMultilevel"/>
    <w:tmpl w:val="51ACB4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12280"/>
    <w:multiLevelType w:val="hybridMultilevel"/>
    <w:tmpl w:val="801C15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B48B0"/>
    <w:multiLevelType w:val="hybridMultilevel"/>
    <w:tmpl w:val="371CB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F15A7"/>
    <w:multiLevelType w:val="hybridMultilevel"/>
    <w:tmpl w:val="F3F6D6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2F7A9B"/>
    <w:multiLevelType w:val="hybridMultilevel"/>
    <w:tmpl w:val="7E1440EA"/>
    <w:lvl w:ilvl="0" w:tplc="50902E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C14170"/>
    <w:multiLevelType w:val="hybridMultilevel"/>
    <w:tmpl w:val="5B8C6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E6524"/>
    <w:multiLevelType w:val="hybridMultilevel"/>
    <w:tmpl w:val="CFC67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8AD"/>
    <w:rsid w:val="00116D72"/>
    <w:rsid w:val="0017663F"/>
    <w:rsid w:val="002808AD"/>
    <w:rsid w:val="005515E9"/>
    <w:rsid w:val="007A3181"/>
    <w:rsid w:val="008F74BE"/>
    <w:rsid w:val="0097063C"/>
    <w:rsid w:val="009A38DB"/>
    <w:rsid w:val="00A5637C"/>
    <w:rsid w:val="00AF1CC5"/>
    <w:rsid w:val="00B53A09"/>
    <w:rsid w:val="00DC4627"/>
    <w:rsid w:val="00E06F88"/>
    <w:rsid w:val="00E5401D"/>
    <w:rsid w:val="00F7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5E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808A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0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6F8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A318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349</Words>
  <Characters>1991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PC</dc:creator>
  <cp:keywords>sorubak.com</cp:keywords>
  <dc:description/>
  <cp:lastModifiedBy>edanur</cp:lastModifiedBy>
  <cp:revision>4</cp:revision>
  <dcterms:created xsi:type="dcterms:W3CDTF">2016-01-19T19:55:00Z</dcterms:created>
  <dcterms:modified xsi:type="dcterms:W3CDTF">2016-03-14T16:49:00Z</dcterms:modified>
</cp:coreProperties>
</file>