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774" w:rsidRPr="00E11290" w:rsidRDefault="005D4774" w:rsidP="001B6243">
      <w:pPr>
        <w:spacing w:line="240" w:lineRule="atLeast"/>
        <w:jc w:val="center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SOSYAL BİLGİLER DERSİ 1. DÖNEM 3. YAZILISI</w:t>
      </w:r>
    </w:p>
    <w:p w:rsidR="005D4774" w:rsidRPr="00E11290" w:rsidRDefault="005D4774" w:rsidP="0076651F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ADI SOYADI :</w:t>
      </w:r>
      <w:r w:rsidRPr="00E11290">
        <w:rPr>
          <w:rFonts w:ascii="Comic Sans MS" w:hAnsi="Comic Sans MS"/>
          <w:sz w:val="18"/>
          <w:szCs w:val="18"/>
        </w:rPr>
        <w:tab/>
        <w:t xml:space="preserve">                                                                                                                           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ab/>
        <w:t xml:space="preserve">        </w:t>
      </w:r>
    </w:p>
    <w:p w:rsidR="005D4774" w:rsidRPr="00E11290" w:rsidRDefault="005D4774" w:rsidP="001B6243">
      <w:pPr>
        <w:shd w:val="clear" w:color="auto" w:fill="FFFFFF"/>
        <w:autoSpaceDE w:val="0"/>
        <w:autoSpaceDN w:val="0"/>
        <w:adjustRightInd w:val="0"/>
        <w:spacing w:line="240" w:lineRule="atLeast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  <w:lang w:val="en-US"/>
        </w:rPr>
        <w:t xml:space="preserve">  1.          </w:t>
      </w:r>
      <w:smartTag w:uri="urn:schemas-microsoft-com:office:smarttags" w:element="place">
        <w:r w:rsidRPr="00E11290">
          <w:rPr>
            <w:rFonts w:ascii="Comic Sans MS" w:hAnsi="Comic Sans MS"/>
            <w:color w:val="000000"/>
            <w:sz w:val="18"/>
            <w:szCs w:val="18"/>
            <w:lang w:val="en-US"/>
          </w:rPr>
          <w:t>I.</w:t>
        </w:r>
      </w:smartTag>
      <w:r w:rsidRPr="00E11290">
        <w:rPr>
          <w:rFonts w:ascii="Comic Sans MS" w:hAnsi="Comic Sans MS"/>
          <w:color w:val="000000"/>
          <w:sz w:val="18"/>
          <w:szCs w:val="18"/>
          <w:lang w:val="en-US"/>
        </w:rPr>
        <w:t xml:space="preserve"> </w:t>
      </w:r>
      <w:r w:rsidRPr="00E11290">
        <w:rPr>
          <w:rFonts w:ascii="Comic Sans MS" w:hAnsi="Comic Sans MS"/>
          <w:color w:val="000000"/>
          <w:sz w:val="18"/>
          <w:szCs w:val="18"/>
        </w:rPr>
        <w:t>tepkilerimiz</w:t>
      </w:r>
    </w:p>
    <w:p w:rsidR="005D4774" w:rsidRPr="00E11290" w:rsidRDefault="005D4774" w:rsidP="001B6243">
      <w:pPr>
        <w:shd w:val="clear" w:color="auto" w:fill="FFFFFF"/>
        <w:autoSpaceDE w:val="0"/>
        <w:autoSpaceDN w:val="0"/>
        <w:adjustRightInd w:val="0"/>
        <w:spacing w:line="240" w:lineRule="atLeast"/>
        <w:ind w:firstLine="708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  <w:lang w:val="en-US"/>
        </w:rPr>
        <w:t xml:space="preserve">II. </w:t>
      </w:r>
      <w:r w:rsidRPr="00E11290">
        <w:rPr>
          <w:rFonts w:ascii="Comic Sans MS" w:hAnsi="Comic Sans MS"/>
          <w:color w:val="000000"/>
          <w:sz w:val="18"/>
          <w:szCs w:val="18"/>
        </w:rPr>
        <w:t>hobilerimiz</w:t>
      </w:r>
    </w:p>
    <w:p w:rsidR="005D4774" w:rsidRPr="00E11290" w:rsidRDefault="005D4774" w:rsidP="001B6243">
      <w:pPr>
        <w:shd w:val="clear" w:color="auto" w:fill="FFFFFF"/>
        <w:autoSpaceDE w:val="0"/>
        <w:autoSpaceDN w:val="0"/>
        <w:adjustRightInd w:val="0"/>
        <w:spacing w:line="240" w:lineRule="atLeast"/>
        <w:ind w:firstLine="708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  <w:lang w:val="en-US"/>
        </w:rPr>
        <w:t xml:space="preserve">III. </w:t>
      </w:r>
      <w:r w:rsidRPr="00E11290">
        <w:rPr>
          <w:rFonts w:ascii="Comic Sans MS" w:hAnsi="Comic Sans MS"/>
          <w:color w:val="000000"/>
          <w:sz w:val="18"/>
          <w:szCs w:val="18"/>
        </w:rPr>
        <w:t>sınıfımız</w:t>
      </w:r>
    </w:p>
    <w:p w:rsidR="005D4774" w:rsidRPr="00E11290" w:rsidRDefault="005D4774" w:rsidP="001B6243">
      <w:pPr>
        <w:shd w:val="clear" w:color="auto" w:fill="FFFFFF"/>
        <w:autoSpaceDE w:val="0"/>
        <w:autoSpaceDN w:val="0"/>
        <w:adjustRightInd w:val="0"/>
        <w:spacing w:line="240" w:lineRule="atLeast"/>
        <w:ind w:firstLine="708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  <w:lang w:val="en-US"/>
        </w:rPr>
        <w:t xml:space="preserve">IV. </w:t>
      </w:r>
      <w:r w:rsidRPr="00E11290">
        <w:rPr>
          <w:rFonts w:ascii="Comic Sans MS" w:hAnsi="Comic Sans MS"/>
          <w:color w:val="000000"/>
          <w:sz w:val="18"/>
          <w:szCs w:val="18"/>
        </w:rPr>
        <w:t>boyumuz</w:t>
      </w:r>
    </w:p>
    <w:p w:rsidR="005D4774" w:rsidRPr="00E11290" w:rsidRDefault="005D4774" w:rsidP="001B6243">
      <w:pPr>
        <w:shd w:val="clear" w:color="auto" w:fill="FFFFFF"/>
        <w:autoSpaceDE w:val="0"/>
        <w:autoSpaceDN w:val="0"/>
        <w:adjustRightInd w:val="0"/>
        <w:spacing w:line="240" w:lineRule="atLeast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bCs/>
          <w:color w:val="000000"/>
          <w:sz w:val="18"/>
          <w:szCs w:val="18"/>
        </w:rPr>
        <w:t xml:space="preserve">Yukarıda verilenlerden hangileri bireysel </w:t>
      </w:r>
      <w:r w:rsidRPr="00E11290">
        <w:rPr>
          <w:rFonts w:ascii="Comic Sans MS" w:hAnsi="Comic Sans MS"/>
          <w:color w:val="000000"/>
          <w:sz w:val="18"/>
          <w:szCs w:val="18"/>
        </w:rPr>
        <w:t xml:space="preserve">farklılıklardır? 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000000"/>
          <w:sz w:val="18"/>
          <w:szCs w:val="18"/>
          <w:lang w:val="en-US"/>
        </w:rPr>
      </w:pPr>
      <w:r w:rsidRPr="00E11290">
        <w:rPr>
          <w:rFonts w:ascii="Comic Sans MS" w:hAnsi="Comic Sans MS"/>
          <w:sz w:val="18"/>
          <w:szCs w:val="18"/>
        </w:rPr>
        <w:t xml:space="preserve">                        A) I - </w:t>
      </w:r>
      <w:r w:rsidRPr="00E11290">
        <w:rPr>
          <w:rFonts w:ascii="Comic Sans MS" w:hAnsi="Comic Sans MS"/>
          <w:sz w:val="18"/>
          <w:szCs w:val="18"/>
          <w:lang w:val="en-US"/>
        </w:rPr>
        <w:t xml:space="preserve">II </w:t>
      </w:r>
      <w:r w:rsidRPr="00E11290">
        <w:rPr>
          <w:rFonts w:ascii="Comic Sans MS" w:hAnsi="Comic Sans MS"/>
          <w:sz w:val="18"/>
          <w:szCs w:val="18"/>
        </w:rPr>
        <w:t xml:space="preserve">- </w:t>
      </w:r>
      <w:r w:rsidRPr="00E11290">
        <w:rPr>
          <w:rFonts w:ascii="Comic Sans MS" w:hAnsi="Comic Sans MS"/>
          <w:sz w:val="18"/>
          <w:szCs w:val="18"/>
          <w:lang w:val="en-US"/>
        </w:rPr>
        <w:t>IV</w:t>
      </w:r>
      <w:r w:rsidRPr="00E11290">
        <w:rPr>
          <w:rFonts w:ascii="Comic Sans MS" w:hAnsi="Comic Sans MS"/>
          <w:color w:val="FF0000"/>
          <w:sz w:val="18"/>
          <w:szCs w:val="18"/>
          <w:lang w:val="en-US"/>
        </w:rPr>
        <w:t xml:space="preserve"> </w:t>
      </w:r>
      <w:r w:rsidRPr="00E11290">
        <w:rPr>
          <w:rFonts w:ascii="Comic Sans MS" w:hAnsi="Comic Sans MS"/>
          <w:color w:val="000000"/>
          <w:sz w:val="18"/>
          <w:szCs w:val="18"/>
          <w:lang w:val="en-US"/>
        </w:rPr>
        <w:tab/>
      </w:r>
      <w:r w:rsidRPr="00E11290">
        <w:rPr>
          <w:rFonts w:ascii="Comic Sans MS" w:hAnsi="Comic Sans MS"/>
          <w:color w:val="000000"/>
          <w:sz w:val="18"/>
          <w:szCs w:val="18"/>
        </w:rPr>
        <w:t xml:space="preserve">B) </w:t>
      </w:r>
      <w:r w:rsidRPr="00E11290">
        <w:rPr>
          <w:rFonts w:ascii="Comic Sans MS" w:hAnsi="Comic Sans MS"/>
          <w:color w:val="000000"/>
          <w:sz w:val="18"/>
          <w:szCs w:val="18"/>
          <w:lang w:val="en-US"/>
        </w:rPr>
        <w:t xml:space="preserve">III </w:t>
      </w:r>
      <w:r w:rsidRPr="00E11290">
        <w:rPr>
          <w:rFonts w:ascii="Comic Sans MS" w:hAnsi="Comic Sans MS"/>
          <w:color w:val="000000"/>
          <w:sz w:val="18"/>
          <w:szCs w:val="18"/>
        </w:rPr>
        <w:t xml:space="preserve">– </w:t>
      </w:r>
      <w:r w:rsidRPr="00E11290">
        <w:rPr>
          <w:rFonts w:ascii="Comic Sans MS" w:hAnsi="Comic Sans MS"/>
          <w:color w:val="000000"/>
          <w:sz w:val="18"/>
          <w:szCs w:val="18"/>
          <w:lang w:val="en-US"/>
        </w:rPr>
        <w:t>IV</w:t>
      </w:r>
      <w:r w:rsidRPr="00E11290">
        <w:rPr>
          <w:rFonts w:ascii="Comic Sans MS" w:hAnsi="Comic Sans MS"/>
          <w:color w:val="000000"/>
          <w:sz w:val="18"/>
          <w:szCs w:val="18"/>
        </w:rPr>
        <w:tab/>
        <w:t xml:space="preserve">C) </w:t>
      </w:r>
      <w:r w:rsidRPr="00E11290">
        <w:rPr>
          <w:rFonts w:ascii="Comic Sans MS" w:hAnsi="Comic Sans MS"/>
          <w:color w:val="000000"/>
          <w:sz w:val="18"/>
          <w:szCs w:val="18"/>
          <w:lang w:val="en-US"/>
        </w:rPr>
        <w:t xml:space="preserve">II-III-IV </w:t>
      </w:r>
      <w:r w:rsidRPr="00E11290">
        <w:rPr>
          <w:rFonts w:ascii="Comic Sans MS" w:hAnsi="Comic Sans MS"/>
          <w:color w:val="000000"/>
          <w:sz w:val="18"/>
          <w:szCs w:val="18"/>
          <w:lang w:val="en-US"/>
        </w:rPr>
        <w:tab/>
      </w:r>
      <w:r w:rsidRPr="00E11290">
        <w:rPr>
          <w:rFonts w:ascii="Comic Sans MS" w:hAnsi="Comic Sans MS"/>
          <w:color w:val="000000"/>
          <w:sz w:val="18"/>
          <w:szCs w:val="18"/>
        </w:rPr>
        <w:t>D) I</w:t>
      </w:r>
      <w:r w:rsidRPr="00E11290">
        <w:rPr>
          <w:rFonts w:ascii="Comic Sans MS" w:hAnsi="Comic Sans MS"/>
          <w:color w:val="000000"/>
          <w:sz w:val="18"/>
          <w:szCs w:val="18"/>
          <w:lang w:val="en-US"/>
        </w:rPr>
        <w:t>-II-</w:t>
      </w:r>
      <w:r w:rsidRPr="00E11290"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E11290">
        <w:rPr>
          <w:rFonts w:ascii="Comic Sans MS" w:hAnsi="Comic Sans MS"/>
          <w:color w:val="000000"/>
          <w:sz w:val="18"/>
          <w:szCs w:val="18"/>
          <w:lang w:val="en-US"/>
        </w:rPr>
        <w:t>IV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2. </w:t>
      </w:r>
      <w:r w:rsidRPr="00E11290">
        <w:rPr>
          <w:rFonts w:ascii="Comic Sans MS" w:hAnsi="Comic Sans MS"/>
          <w:color w:val="000000"/>
          <w:sz w:val="18"/>
          <w:szCs w:val="18"/>
        </w:rPr>
        <w:t>Yönlerin belirlenmesinde Güneş’in doğuşu ve batışı esas alınır. Buna göre güneşin doğduğu yöne yüzümüzü döndüğümüzde  sağ kolumuz hangi yönü gösterir?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ab/>
        <w:t xml:space="preserve">         A) doğu</w:t>
      </w:r>
      <w:r w:rsidRPr="00E11290">
        <w:rPr>
          <w:rFonts w:ascii="Comic Sans MS" w:hAnsi="Comic Sans MS"/>
          <w:color w:val="000000"/>
          <w:sz w:val="18"/>
          <w:szCs w:val="18"/>
        </w:rPr>
        <w:tab/>
      </w:r>
      <w:r w:rsidRPr="00E11290">
        <w:rPr>
          <w:rFonts w:ascii="Comic Sans MS" w:hAnsi="Comic Sans MS"/>
          <w:color w:val="000000"/>
          <w:sz w:val="18"/>
          <w:szCs w:val="18"/>
        </w:rPr>
        <w:tab/>
        <w:t>B) batı</w:t>
      </w:r>
      <w:r w:rsidRPr="00E11290">
        <w:rPr>
          <w:rFonts w:ascii="Comic Sans MS" w:hAnsi="Comic Sans MS"/>
          <w:color w:val="000000"/>
          <w:sz w:val="18"/>
          <w:szCs w:val="18"/>
        </w:rPr>
        <w:tab/>
      </w:r>
      <w:r w:rsidRPr="00E11290">
        <w:rPr>
          <w:rFonts w:ascii="Comic Sans MS" w:hAnsi="Comic Sans MS"/>
          <w:color w:val="000000"/>
          <w:sz w:val="18"/>
          <w:szCs w:val="18"/>
        </w:rPr>
        <w:tab/>
      </w:r>
      <w:r w:rsidRPr="00E11290">
        <w:rPr>
          <w:rFonts w:ascii="Comic Sans MS" w:hAnsi="Comic Sans MS"/>
          <w:color w:val="000000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>C) güney</w:t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ab/>
        <w:t>D) kuzey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contextualSpacing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3. Ülkemizde düğünlerde gelin ve damadın ellerine kına yakmak yaygın bir olaydır.</w:t>
      </w:r>
    </w:p>
    <w:p w:rsidR="005D4774" w:rsidRPr="00E11290" w:rsidRDefault="005D4774" w:rsidP="001B6243">
      <w:pPr>
        <w:spacing w:line="240" w:lineRule="atLeast"/>
        <w:contextualSpacing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Bu durum aşağıdakilerden hangisinin getirdiği bir davranıştır?</w:t>
      </w:r>
    </w:p>
    <w:p w:rsidR="005D4774" w:rsidRPr="00E11290" w:rsidRDefault="005D4774" w:rsidP="001B6243">
      <w:pPr>
        <w:spacing w:line="240" w:lineRule="atLeast"/>
        <w:contextualSpacing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           A) yasalarımız               B) geleneklerimiz                C) dinimizin            D) ailemizin</w:t>
      </w:r>
    </w:p>
    <w:p w:rsidR="005D4774" w:rsidRPr="00E11290" w:rsidRDefault="005D4774" w:rsidP="001B6243">
      <w:pPr>
        <w:spacing w:line="240" w:lineRule="atLeast"/>
        <w:contextualSpacing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4. </w:t>
      </w:r>
      <w:r w:rsidRPr="00E11290">
        <w:rPr>
          <w:rFonts w:ascii="Comic Sans MS" w:hAnsi="Comic Sans MS"/>
          <w:color w:val="000000"/>
          <w:sz w:val="18"/>
          <w:szCs w:val="18"/>
        </w:rPr>
        <w:t>Aşağıdakilerden hangisi hava olayları arasında yer almaz?</w:t>
      </w:r>
    </w:p>
    <w:p w:rsidR="005D4774" w:rsidRPr="00E11290" w:rsidRDefault="005D4774" w:rsidP="0076651F">
      <w:pPr>
        <w:spacing w:line="240" w:lineRule="atLeast"/>
        <w:ind w:right="-12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 xml:space="preserve">       A) deprem</w:t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ab/>
        <w:t>B) yağmur</w:t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ab/>
        <w:t xml:space="preserve"> C) kar</w:t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ab/>
        <w:t>D) fırtına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5.  Aşağıdaki savaşlardan hangisinin kaybedilmesiyle yurdumuz işgal edilmeye başlamıştır?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color w:val="FF0000"/>
          <w:sz w:val="18"/>
          <w:szCs w:val="18"/>
        </w:rPr>
        <w:t xml:space="preserve">                         </w:t>
      </w:r>
      <w:r w:rsidRPr="00E11290">
        <w:rPr>
          <w:rFonts w:ascii="Comic Sans MS" w:hAnsi="Comic Sans MS"/>
          <w:sz w:val="18"/>
          <w:szCs w:val="18"/>
        </w:rPr>
        <w:t>A) 1.Dünya Savaşı              B) 2.Dünya savaşı                    C) Sakarya Savaşı                         D) 2.İnönü Savaşı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6.</w:t>
      </w:r>
      <w:r w:rsidRPr="00E11290"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E11290">
        <w:rPr>
          <w:rFonts w:ascii="Comic Sans MS" w:hAnsi="Comic Sans MS"/>
          <w:sz w:val="18"/>
          <w:szCs w:val="18"/>
        </w:rPr>
        <w:t xml:space="preserve">Aşağıdakilerden hangisi doğal  çevre unsurlarından değildir ? 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A. ovalar , yaylalar           B. ırmaklar , dereler            C.  parklar , çay bahçeleri       D. göller , denizler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000000"/>
          <w:sz w:val="18"/>
          <w:szCs w:val="18"/>
        </w:rPr>
      </w:pPr>
    </w:p>
    <w:p w:rsidR="005D4774" w:rsidRPr="00E11290" w:rsidRDefault="005D4774" w:rsidP="001B6243">
      <w:pPr>
        <w:shd w:val="clear" w:color="auto" w:fill="FFFFFF"/>
        <w:autoSpaceDE w:val="0"/>
        <w:autoSpaceDN w:val="0"/>
        <w:adjustRightInd w:val="0"/>
        <w:spacing w:line="240" w:lineRule="atLeast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bCs/>
          <w:color w:val="000000"/>
          <w:sz w:val="18"/>
          <w:szCs w:val="18"/>
        </w:rPr>
        <w:t>7.  Aşağıdakilerden hangisi duygusal bir davranıştır?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 xml:space="preserve">               A)   yemek yeme                    </w:t>
      </w:r>
      <w:r w:rsidRPr="00E11290">
        <w:rPr>
          <w:rFonts w:ascii="Comic Sans MS" w:hAnsi="Comic Sans MS"/>
          <w:sz w:val="18"/>
          <w:szCs w:val="18"/>
        </w:rPr>
        <w:t>B)  hayal kurma</w:t>
      </w:r>
      <w:r w:rsidRPr="00E11290">
        <w:rPr>
          <w:rFonts w:ascii="Comic Sans MS" w:hAnsi="Comic Sans MS"/>
          <w:color w:val="FF0000"/>
          <w:sz w:val="18"/>
          <w:szCs w:val="18"/>
        </w:rPr>
        <w:t xml:space="preserve">                      </w:t>
      </w:r>
      <w:r w:rsidRPr="00E11290">
        <w:rPr>
          <w:rFonts w:ascii="Comic Sans MS" w:hAnsi="Comic Sans MS"/>
          <w:color w:val="000000"/>
          <w:sz w:val="18"/>
          <w:szCs w:val="18"/>
        </w:rPr>
        <w:t>C)  Uyuma                                D)  okula gitme</w:t>
      </w:r>
    </w:p>
    <w:p w:rsidR="005D4774" w:rsidRPr="00E11290" w:rsidRDefault="005D4774" w:rsidP="001B6243">
      <w:pPr>
        <w:shd w:val="clear" w:color="auto" w:fill="FFFFFF"/>
        <w:autoSpaceDE w:val="0"/>
        <w:autoSpaceDN w:val="0"/>
        <w:adjustRightInd w:val="0"/>
        <w:spacing w:line="240" w:lineRule="atLeast"/>
        <w:rPr>
          <w:rFonts w:ascii="Comic Sans MS" w:hAnsi="Comic Sans MS"/>
          <w:color w:val="000000"/>
          <w:sz w:val="18"/>
          <w:szCs w:val="18"/>
        </w:rPr>
      </w:pPr>
    </w:p>
    <w:p w:rsidR="005D4774" w:rsidRPr="00E11290" w:rsidRDefault="005D4774" w:rsidP="001B6243">
      <w:pPr>
        <w:shd w:val="clear" w:color="auto" w:fill="FFFFFF"/>
        <w:autoSpaceDE w:val="0"/>
        <w:autoSpaceDN w:val="0"/>
        <w:adjustRightInd w:val="0"/>
        <w:spacing w:line="240" w:lineRule="atLeast"/>
        <w:rPr>
          <w:rFonts w:ascii="Comic Sans MS" w:hAnsi="Comic Sans MS"/>
          <w:color w:val="000000"/>
          <w:sz w:val="18"/>
          <w:szCs w:val="18"/>
        </w:rPr>
      </w:pP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8.  Gökyüzündeki  su buharının yoğuşarak  damlalar halinde yeryüzüne düşmesine ne denir ?  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 A.bulut               B.yağmur             C. kar                   D. Sis</w:t>
      </w:r>
    </w:p>
    <w:p w:rsidR="005D4774" w:rsidRPr="00E11290" w:rsidRDefault="005D4774" w:rsidP="001B6243">
      <w:pPr>
        <w:tabs>
          <w:tab w:val="left" w:pos="2520"/>
          <w:tab w:val="left" w:pos="4680"/>
          <w:tab w:val="left" w:pos="7200"/>
        </w:tabs>
        <w:spacing w:line="240" w:lineRule="atLeast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 xml:space="preserve"> 9. Aşağıdakilerden hangisi deprem sonrasında yapılması gerekenler arasında </w:t>
      </w:r>
      <w:r w:rsidRPr="00E11290">
        <w:rPr>
          <w:rFonts w:ascii="Comic Sans MS" w:hAnsi="Comic Sans MS"/>
          <w:color w:val="000000"/>
          <w:sz w:val="18"/>
          <w:szCs w:val="18"/>
          <w:u w:val="single"/>
        </w:rPr>
        <w:t>yer almaz</w:t>
      </w:r>
      <w:r w:rsidRPr="00E11290">
        <w:rPr>
          <w:rFonts w:ascii="Comic Sans MS" w:hAnsi="Comic Sans MS"/>
          <w:color w:val="000000"/>
          <w:sz w:val="18"/>
          <w:szCs w:val="18"/>
        </w:rPr>
        <w:t>?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ab/>
        <w:t>A) Kendimizin ve çevremizin yaralı olup olmadığına bakmak.</w:t>
      </w:r>
      <w:r w:rsidRPr="00E11290">
        <w:rPr>
          <w:rFonts w:ascii="Comic Sans MS" w:hAnsi="Comic Sans MS"/>
          <w:color w:val="000000"/>
          <w:sz w:val="18"/>
          <w:szCs w:val="18"/>
        </w:rPr>
        <w:tab/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ab/>
        <w:t>B) Daha önceden belirlenen buluşma noktasına gitmek.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ab/>
        <w:t>C) Binaların önlerinde ve yakınlarında beklememek.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color w:val="FF0000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>D)  Üzerimize düşebilecek eşyaları düşmeyecek şekilde duvara sabitlemek.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10. Aşağıdaki yönlerden hangisi ara yön </w:t>
      </w:r>
      <w:r w:rsidRPr="00E11290">
        <w:rPr>
          <w:rFonts w:ascii="Comic Sans MS" w:hAnsi="Comic Sans MS"/>
          <w:sz w:val="18"/>
          <w:szCs w:val="18"/>
          <w:u w:val="single"/>
        </w:rPr>
        <w:t>değildir</w:t>
      </w:r>
      <w:r w:rsidRPr="00E11290">
        <w:rPr>
          <w:rFonts w:ascii="Comic Sans MS" w:hAnsi="Comic Sans MS"/>
          <w:sz w:val="18"/>
          <w:szCs w:val="18"/>
        </w:rPr>
        <w:t>?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ab/>
        <w:t>A) kuzeydoğu</w:t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ab/>
        <w:t xml:space="preserve">    B) güneybatı</w:t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ab/>
        <w:t xml:space="preserve"> C) güneydoğu</w:t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ab/>
        <w:t xml:space="preserve"> D) batıkuzey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FF0000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11.</w:t>
      </w:r>
      <w:r w:rsidRPr="00E11290">
        <w:rPr>
          <w:rFonts w:ascii="Comic Sans MS" w:hAnsi="Comic Sans MS"/>
          <w:color w:val="000000"/>
          <w:sz w:val="18"/>
          <w:szCs w:val="18"/>
        </w:rPr>
        <w:t xml:space="preserve"> Herhangi bir yerin kuş bakışı görünüşünün kabataslak çizimine ne denir?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ab/>
        <w:t>A) harita</w:t>
      </w:r>
      <w:r w:rsidRPr="00E11290">
        <w:rPr>
          <w:rFonts w:ascii="Comic Sans MS" w:hAnsi="Comic Sans MS"/>
          <w:color w:val="000000"/>
          <w:sz w:val="18"/>
          <w:szCs w:val="18"/>
        </w:rPr>
        <w:tab/>
      </w:r>
      <w:r w:rsidRPr="00E11290">
        <w:rPr>
          <w:rFonts w:ascii="Comic Sans MS" w:hAnsi="Comic Sans MS"/>
          <w:color w:val="000000"/>
          <w:sz w:val="18"/>
          <w:szCs w:val="18"/>
        </w:rPr>
        <w:tab/>
        <w:t xml:space="preserve">              B) plan</w:t>
      </w:r>
      <w:r w:rsidRPr="00E11290">
        <w:rPr>
          <w:rFonts w:ascii="Comic Sans MS" w:hAnsi="Comic Sans MS"/>
          <w:color w:val="000000"/>
          <w:sz w:val="18"/>
          <w:szCs w:val="18"/>
        </w:rPr>
        <w:tab/>
      </w:r>
      <w:r w:rsidRPr="00E11290">
        <w:rPr>
          <w:rFonts w:ascii="Comic Sans MS" w:hAnsi="Comic Sans MS"/>
          <w:color w:val="000000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 xml:space="preserve"> C) kroki</w:t>
      </w:r>
      <w:r w:rsidRPr="00E11290">
        <w:rPr>
          <w:rFonts w:ascii="Comic Sans MS" w:hAnsi="Comic Sans MS"/>
          <w:color w:val="FF0000"/>
          <w:sz w:val="18"/>
          <w:szCs w:val="18"/>
        </w:rPr>
        <w:tab/>
      </w:r>
      <w:r w:rsidRPr="00E11290">
        <w:rPr>
          <w:rFonts w:ascii="Comic Sans MS" w:hAnsi="Comic Sans MS"/>
          <w:color w:val="000000"/>
          <w:sz w:val="18"/>
          <w:szCs w:val="18"/>
        </w:rPr>
        <w:t xml:space="preserve">                    </w:t>
      </w:r>
      <w:r w:rsidRPr="00E11290">
        <w:rPr>
          <w:rFonts w:ascii="Comic Sans MS" w:hAnsi="Comic Sans MS"/>
          <w:sz w:val="18"/>
          <w:szCs w:val="18"/>
        </w:rPr>
        <w:t xml:space="preserve">D) </w:t>
      </w:r>
      <w:r w:rsidRPr="00E11290">
        <w:rPr>
          <w:rFonts w:ascii="Comic Sans MS" w:hAnsi="Comic Sans MS"/>
          <w:color w:val="000000"/>
          <w:sz w:val="18"/>
          <w:szCs w:val="18"/>
        </w:rPr>
        <w:t>taslak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12.</w:t>
      </w:r>
      <w:r w:rsidRPr="00E11290">
        <w:rPr>
          <w:rFonts w:ascii="Comic Sans MS" w:hAnsi="Comic Sans MS"/>
          <w:color w:val="000000"/>
          <w:sz w:val="18"/>
          <w:szCs w:val="18"/>
        </w:rPr>
        <w:t xml:space="preserve"> Aşağıdakilerden hangisi doğal afet değildir?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>A) Trafik kazaları</w:t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color w:val="000000"/>
          <w:sz w:val="18"/>
          <w:szCs w:val="18"/>
        </w:rPr>
        <w:t xml:space="preserve">               B) Sel</w:t>
      </w:r>
      <w:r w:rsidRPr="00E11290">
        <w:rPr>
          <w:rFonts w:ascii="Comic Sans MS" w:hAnsi="Comic Sans MS"/>
          <w:color w:val="000000"/>
          <w:sz w:val="18"/>
          <w:szCs w:val="18"/>
        </w:rPr>
        <w:tab/>
        <w:t xml:space="preserve">               C) Çığ</w:t>
      </w:r>
      <w:r w:rsidRPr="00E11290">
        <w:rPr>
          <w:rFonts w:ascii="Comic Sans MS" w:hAnsi="Comic Sans MS"/>
          <w:color w:val="000000"/>
          <w:sz w:val="18"/>
          <w:szCs w:val="18"/>
        </w:rPr>
        <w:tab/>
      </w:r>
      <w:r w:rsidRPr="00E11290">
        <w:rPr>
          <w:rFonts w:ascii="Comic Sans MS" w:hAnsi="Comic Sans MS"/>
          <w:color w:val="000000"/>
          <w:sz w:val="18"/>
          <w:szCs w:val="18"/>
        </w:rPr>
        <w:tab/>
        <w:t xml:space="preserve">                D) Deprem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000000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 xml:space="preserve"> 13.  Aşağıdakilerden hangisi beşeri unsurlardan biridir?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 xml:space="preserve">                     A) dağlar</w:t>
      </w:r>
      <w:r w:rsidRPr="00E11290">
        <w:rPr>
          <w:rFonts w:ascii="Comic Sans MS" w:hAnsi="Comic Sans MS"/>
          <w:color w:val="000000"/>
          <w:sz w:val="18"/>
          <w:szCs w:val="18"/>
        </w:rPr>
        <w:tab/>
      </w:r>
      <w:r w:rsidRPr="00E11290">
        <w:rPr>
          <w:rFonts w:ascii="Comic Sans MS" w:hAnsi="Comic Sans MS"/>
          <w:color w:val="000000"/>
          <w:sz w:val="18"/>
          <w:szCs w:val="18"/>
        </w:rPr>
        <w:tab/>
        <w:t xml:space="preserve">       B) ovalar</w:t>
      </w:r>
      <w:r w:rsidRPr="00E11290">
        <w:rPr>
          <w:rFonts w:ascii="Comic Sans MS" w:hAnsi="Comic Sans MS"/>
          <w:color w:val="000000"/>
          <w:sz w:val="18"/>
          <w:szCs w:val="18"/>
        </w:rPr>
        <w:tab/>
      </w:r>
      <w:r w:rsidRPr="00E11290">
        <w:rPr>
          <w:rFonts w:ascii="Comic Sans MS" w:hAnsi="Comic Sans MS"/>
          <w:color w:val="000000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>C) caddeler</w:t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color w:val="000000"/>
          <w:sz w:val="18"/>
          <w:szCs w:val="18"/>
        </w:rPr>
        <w:tab/>
        <w:t xml:space="preserve"> D) göller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000000"/>
          <w:sz w:val="18"/>
          <w:szCs w:val="18"/>
        </w:rPr>
      </w:pPr>
    </w:p>
    <w:p w:rsidR="005D4774" w:rsidRPr="00E11290" w:rsidRDefault="005D4774" w:rsidP="001B6243">
      <w:pPr>
        <w:tabs>
          <w:tab w:val="left" w:pos="3668"/>
        </w:tabs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 xml:space="preserve"> 14. </w:t>
      </w:r>
      <w:r w:rsidRPr="00E11290">
        <w:rPr>
          <w:rFonts w:ascii="Comic Sans MS" w:hAnsi="Comic Sans MS"/>
          <w:sz w:val="18"/>
          <w:szCs w:val="18"/>
        </w:rPr>
        <w:t>Aşağıdakilerden hangisi doğal ortama en çok zarar veren varlıktır ?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                A) hayvanlar                          B) yağmurlar                 C) böcekler                             </w:t>
      </w:r>
      <w:r w:rsidRPr="00E11290">
        <w:rPr>
          <w:rFonts w:ascii="Comic Sans MS" w:hAnsi="Comic Sans MS"/>
          <w:color w:val="FF0000"/>
          <w:sz w:val="18"/>
          <w:szCs w:val="18"/>
        </w:rPr>
        <w:t xml:space="preserve">  </w:t>
      </w:r>
      <w:r w:rsidRPr="00E11290">
        <w:rPr>
          <w:rFonts w:ascii="Comic Sans MS" w:hAnsi="Comic Sans MS"/>
          <w:sz w:val="18"/>
          <w:szCs w:val="18"/>
        </w:rPr>
        <w:t>D) insanlar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ab/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15. Aşağıdakilerden hangisi depremde can ve mal kaybına neden olan en önemli unsurlardandır?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          A) sağlam yapılmamış binalar</w:t>
      </w:r>
      <w:r w:rsidRPr="00E11290">
        <w:rPr>
          <w:rFonts w:ascii="Comic Sans MS" w:hAnsi="Comic Sans MS"/>
          <w:color w:val="FF0000"/>
          <w:sz w:val="18"/>
          <w:szCs w:val="18"/>
        </w:rPr>
        <w:t xml:space="preserve">        </w:t>
      </w:r>
      <w:r w:rsidRPr="00E11290">
        <w:rPr>
          <w:rFonts w:ascii="Comic Sans MS" w:hAnsi="Comic Sans MS"/>
          <w:sz w:val="18"/>
          <w:szCs w:val="18"/>
        </w:rPr>
        <w:t>B) tek katlı binalar        C) park ve bahçelerdeki ağaçlar           D) yollardaki araçlar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16. Aşağıdakilerden hangisi yön bulmada kullanılan alettir?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                A) kronometre                       B) pusula            C)  termometre              </w:t>
      </w:r>
      <w:r w:rsidRPr="00E11290">
        <w:rPr>
          <w:rFonts w:ascii="Comic Sans MS" w:hAnsi="Comic Sans MS"/>
          <w:color w:val="FF0000"/>
          <w:sz w:val="18"/>
          <w:szCs w:val="18"/>
        </w:rPr>
        <w:t xml:space="preserve">                    </w:t>
      </w:r>
      <w:r w:rsidRPr="00E11290">
        <w:rPr>
          <w:rFonts w:ascii="Comic Sans MS" w:hAnsi="Comic Sans MS"/>
          <w:sz w:val="18"/>
          <w:szCs w:val="18"/>
        </w:rPr>
        <w:t>D) barometre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noProof/>
          <w:sz w:val="18"/>
          <w:szCs w:val="18"/>
        </w:rPr>
      </w:pPr>
    </w:p>
    <w:p w:rsidR="005D4774" w:rsidRPr="00E11290" w:rsidRDefault="005D4774" w:rsidP="001B6243">
      <w:pPr>
        <w:tabs>
          <w:tab w:val="left" w:pos="8190"/>
        </w:tabs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17 . Aşağıdakilerden hangisi doğal ortama örnek olarak gösterilebilir ?  ...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A.  ormanlar            B. fabrikalar                   C. evler              D. yollar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18. Yer altında meydana gelen ani sarsıntılara ne ad verilir ?  ... 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A. kasırga              B. hortum           C. deprem                   D.  fırtına 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19. Aşağıdakilerden hangisi yön bildiren ifadelerden değildir ? ...   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A. Minarelerin şerefeleri                                                            B. Ağaçların yosunları  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C. kuş yuvalarının bulunduğu  yer                                             D. karınca yuvalarının ağzı   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20. Aşağıdakilerden hangisi doğal afetlerden değildir ?   ... 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A.  deprem                B. çığ              C. erozyon               D. trafik kazası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21- Aşağıdakilerden hangisi hava olayı değildir? ...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A-deprem          B-kar               C- yağmur               D-dolu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22.Aşağıdaki  eşyalardan  hangisi ‘’milli  kültürümüzü ‘’ yansıtmaz? ...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A-Çeyiz sandığı           B-El dokuması halı              C-Bakır semaver                  D-Düdüklü tencere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tabs>
          <w:tab w:val="left" w:pos="7320"/>
        </w:tabs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23.Doğal ortama en çok zarar veren aşağıdakilerden hangisidir ?  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  A.  sel                B. çığ                    C. fırtına                    D.İnsan                 </w:t>
      </w:r>
    </w:p>
    <w:p w:rsidR="005D4774" w:rsidRPr="00E11290" w:rsidRDefault="005D4774" w:rsidP="001B6243">
      <w:pPr>
        <w:pStyle w:val="NoSpacing"/>
        <w:spacing w:after="120"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76651F">
      <w:pPr>
        <w:spacing w:after="120" w:line="240" w:lineRule="atLeast"/>
        <w:ind w:left="708" w:hanging="708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24. Milli Mücadele dönemi Türk ordusu Doğu Cephesi’nde hangisine karşı savaşmıştır? ...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A) Yunanlılara            B) Ermenilere</w:t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ab/>
        <w:t>C) İtalyanlara</w:t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ab/>
        <w:t>D) Fransızlara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25.Osmanlı Devleti hangi antlaşmayla Trablusgarp ve Bingazi’yi İtalyanlara bırakmıştır? ...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 A)Mondros Ateşkes Ant.                 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 B)Uşi Antlaşması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 C)Moskova Antlaşması                     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 D)Gümrü Antlaşması</w:t>
      </w:r>
    </w:p>
    <w:p w:rsidR="005D4774" w:rsidRPr="00E11290" w:rsidRDefault="005D4774" w:rsidP="001B6243">
      <w:pPr>
        <w:spacing w:after="120" w:line="240" w:lineRule="atLeast"/>
        <w:ind w:left="-284" w:firstLine="284"/>
        <w:rPr>
          <w:rFonts w:ascii="Comic Sans MS" w:hAnsi="Comic Sans MS"/>
          <w:color w:val="000000"/>
          <w:sz w:val="18"/>
          <w:szCs w:val="18"/>
        </w:rPr>
      </w:pPr>
    </w:p>
    <w:p w:rsidR="005D4774" w:rsidRPr="00E11290" w:rsidRDefault="005D4774" w:rsidP="001B6243">
      <w:pPr>
        <w:spacing w:after="120" w:line="240" w:lineRule="atLeast"/>
        <w:ind w:left="-284" w:firstLine="284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 xml:space="preserve">26.Hava durumunu bilmek günlük hayatta bizlere önemli yararlar sağlar. Ülkemizde hava olaylarını inceleyerek günlük,   üç günlük ve haftalık tahminlerini yapan kuruluş hangisidir? </w:t>
      </w:r>
      <w:r w:rsidRPr="00E11290">
        <w:rPr>
          <w:rFonts w:ascii="Comic Sans MS" w:hAnsi="Comic Sans MS"/>
          <w:sz w:val="18"/>
          <w:szCs w:val="18"/>
        </w:rPr>
        <w:t>...</w:t>
      </w:r>
    </w:p>
    <w:p w:rsidR="005D4774" w:rsidRPr="00E11290" w:rsidRDefault="005D4774" w:rsidP="0076651F">
      <w:pPr>
        <w:spacing w:after="120" w:line="240" w:lineRule="atLeast"/>
        <w:ind w:left="-284" w:firstLine="284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>A) TEMA Vakfı</w:t>
      </w:r>
    </w:p>
    <w:p w:rsidR="005D4774" w:rsidRPr="00E11290" w:rsidRDefault="005D4774" w:rsidP="0076651F">
      <w:pPr>
        <w:spacing w:after="120" w:line="240" w:lineRule="atLeast"/>
        <w:ind w:left="-284" w:firstLine="284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>B) Türk Hava Kurumu</w:t>
      </w:r>
    </w:p>
    <w:p w:rsidR="005D4774" w:rsidRPr="00E11290" w:rsidRDefault="005D4774" w:rsidP="0076651F">
      <w:pPr>
        <w:spacing w:after="120" w:line="240" w:lineRule="atLeast"/>
        <w:ind w:left="-284" w:firstLine="284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>C) Milli Eğitim Bakanlığı</w:t>
      </w:r>
    </w:p>
    <w:p w:rsidR="005D4774" w:rsidRPr="00E11290" w:rsidRDefault="005D4774" w:rsidP="0076651F">
      <w:pPr>
        <w:spacing w:after="120" w:line="240" w:lineRule="atLeast"/>
        <w:ind w:left="-284" w:firstLine="284"/>
        <w:rPr>
          <w:rFonts w:ascii="Comic Sans MS" w:hAnsi="Comic Sans MS"/>
          <w:color w:val="000000"/>
          <w:sz w:val="18"/>
          <w:szCs w:val="18"/>
        </w:rPr>
      </w:pPr>
      <w:r w:rsidRPr="00E11290">
        <w:rPr>
          <w:rFonts w:ascii="Comic Sans MS" w:hAnsi="Comic Sans MS"/>
          <w:color w:val="000000"/>
          <w:sz w:val="18"/>
          <w:szCs w:val="18"/>
        </w:rPr>
        <w:t>D) Devlet Meteoroloji İşleri Genel Müdürlüğü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27. Aşağıdakilerden hangisi canlıların ‘’temel ihtiyaçları’’ arasında </w:t>
      </w:r>
      <w:r w:rsidRPr="00E11290">
        <w:rPr>
          <w:rFonts w:ascii="Comic Sans MS" w:hAnsi="Comic Sans MS"/>
          <w:sz w:val="18"/>
          <w:szCs w:val="18"/>
          <w:u w:val="single"/>
        </w:rPr>
        <w:t>yer  almaz</w:t>
      </w:r>
      <w:r w:rsidRPr="00E11290">
        <w:rPr>
          <w:rFonts w:ascii="Comic Sans MS" w:hAnsi="Comic Sans MS"/>
          <w:sz w:val="18"/>
          <w:szCs w:val="18"/>
        </w:rPr>
        <w:t>? ...</w:t>
      </w:r>
    </w:p>
    <w:p w:rsidR="005D4774" w:rsidRPr="00E11290" w:rsidRDefault="005D4774" w:rsidP="001B6243">
      <w:pPr>
        <w:spacing w:after="120"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A-Beslenme          B-Uyuma            C-Gezme            D-Barınma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28. Bir yerde uzun yıllar boyunca görülen  hava durumu özelliğine ne ad verilir? ...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A) Kış mevsimi          B) Hava olaylar       C) İklim</w:t>
      </w:r>
      <w:r w:rsidRPr="00E11290">
        <w:rPr>
          <w:rFonts w:ascii="Comic Sans MS" w:hAnsi="Comic Sans MS"/>
          <w:sz w:val="18"/>
          <w:szCs w:val="18"/>
        </w:rPr>
        <w:tab/>
      </w:r>
      <w:r w:rsidRPr="00E11290">
        <w:rPr>
          <w:rFonts w:ascii="Comic Sans MS" w:hAnsi="Comic Sans MS"/>
          <w:sz w:val="18"/>
          <w:szCs w:val="18"/>
        </w:rPr>
        <w:tab/>
        <w:t xml:space="preserve">           D) Yağmur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29. Bu cephede,  Yunanlılarla savaşılmış, İnönü, Sakarya, Başkomutanlık Meydan Muharebesi (Büyük Taarruz) isimleri verilen savaşlar kazanılmıştır. Bu cephe hangisidir? 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A) Kuzey cephesi       B) Güney cephesi           C) Doğu cephesi            D) Batı cephesi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E5593F">
      <w:pPr>
        <w:spacing w:line="240" w:lineRule="atLeast"/>
        <w:jc w:val="center"/>
        <w:rPr>
          <w:rFonts w:ascii="Comic Sans MS" w:hAnsi="Comic Sans MS"/>
          <w:sz w:val="22"/>
          <w:szCs w:val="18"/>
          <w:u w:val="single"/>
        </w:rPr>
      </w:pPr>
      <w:r w:rsidRPr="00E11290">
        <w:rPr>
          <w:rFonts w:ascii="Comic Sans MS" w:hAnsi="Comic Sans MS"/>
          <w:sz w:val="22"/>
          <w:szCs w:val="18"/>
          <w:u w:val="single"/>
        </w:rPr>
        <w:t>BAŞARILAR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30. Deprem ölçen aletin adı nedir? ...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A)Termometre                       B)Sismograf           C)Barometre                           D)Meteoroloji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31. Verimli toprakların sel veya rüzgarla taşınmasına ne denir? 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A)Fırtına                                B)Heyelan               C)Sel                                       D)Erozyon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ind w:left="360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       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32.Hangi seçenektekilerin tamamı,  nüfus cüzdanımızda bulunan bilgilerden oluşmaktadır? ...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A) Kimlik numaramız, doğum yerimiz, doğum tarihimiz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B) Annemizin adı, babamızın adı, yaşadığımız yer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C) Babamızın adı, kardeşlerimizin sayısı, doğum yerimiz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D) Doğum tarihimiz, doğum yerimiz, okulumuzun adı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33. Akarsuyun üzerindeki baraj çok güzel görünüyordu. Dağın, yükseklerine ilerledikçe tüneller azalıyordu. Uçsuz bucaksız ovalar yemyeşildi.  Yukarıdaki paragrafta kaç tane doğal unsurdan söz edilmiştir? ...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A)  2               B)  3            C)  4                     D)  5</w:t>
      </w: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34-Ağaçların ve sabit taşların yosunları hangi yönü gösterir?</w:t>
      </w: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A –doğu           B-  batı       C – güney        D-   kuzey</w:t>
      </w: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35-Güneşin doğduğu yöne yüzümüzü döndürürsek arkamız hangi yönü gösterir?</w:t>
      </w: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A-  kuzey      B - güney      C -  batı         D – doğu</w:t>
      </w: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36-Okulumuzun çevresinde bulunan yerlerin kuşbakışı olarak çizilmesine ne ad verilir?</w:t>
      </w: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A-  sembol       B-  proje      C – kroki         D – harita  </w:t>
      </w: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>37- Aşağıdakilerden hangisinin krokisinin çizilmesi zordur?</w:t>
      </w: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A- okul çevresi    B- evimiz     C-  mahallemiz        D -   yaşadığımız bölge </w:t>
      </w: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</w:p>
    <w:p w:rsidR="005D4774" w:rsidRPr="00E11290" w:rsidRDefault="005D4774" w:rsidP="0076651F">
      <w:pPr>
        <w:rPr>
          <w:rFonts w:ascii="Comic Sans MS" w:hAnsi="Comic Sans MS"/>
          <w:sz w:val="18"/>
          <w:szCs w:val="18"/>
          <w:u w:val="single"/>
        </w:rPr>
      </w:pPr>
      <w:r w:rsidRPr="00E11290">
        <w:rPr>
          <w:rFonts w:ascii="Comic Sans MS" w:hAnsi="Comic Sans MS"/>
          <w:sz w:val="18"/>
          <w:szCs w:val="18"/>
        </w:rPr>
        <w:t xml:space="preserve">38-Günlük hava durumunu hangi kaynaktan </w:t>
      </w:r>
      <w:r w:rsidRPr="00E11290">
        <w:rPr>
          <w:rFonts w:ascii="Comic Sans MS" w:hAnsi="Comic Sans MS"/>
          <w:sz w:val="18"/>
          <w:szCs w:val="18"/>
          <w:u w:val="single"/>
        </w:rPr>
        <w:t xml:space="preserve">   öğrenemeyiz ?</w:t>
      </w: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 A- Meteoroloji İstasyonu         B- Ders kitabı    C- Televizyon ve radyo    D- Günlük gazeteler</w:t>
      </w: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39-Aşağıdakilerden hangisi  hava durumu için kullanılan bir ifade </w:t>
      </w:r>
      <w:r w:rsidRPr="00E11290">
        <w:rPr>
          <w:rFonts w:ascii="Comic Sans MS" w:hAnsi="Comic Sans MS"/>
          <w:sz w:val="18"/>
          <w:szCs w:val="18"/>
          <w:u w:val="single"/>
        </w:rPr>
        <w:t xml:space="preserve"> değildir ?</w:t>
      </w: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A- güneşli        B-  bulutlu     C- sisli       D – parçalı güneşli</w:t>
      </w: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</w:p>
    <w:p w:rsidR="005D4774" w:rsidRPr="00E11290" w:rsidRDefault="005D4774" w:rsidP="0076651F">
      <w:pPr>
        <w:rPr>
          <w:rFonts w:ascii="Comic Sans MS" w:hAnsi="Comic Sans MS"/>
          <w:sz w:val="18"/>
          <w:szCs w:val="18"/>
          <w:u w:val="single"/>
        </w:rPr>
      </w:pPr>
      <w:r w:rsidRPr="00E11290">
        <w:rPr>
          <w:rFonts w:ascii="Comic Sans MS" w:hAnsi="Comic Sans MS"/>
          <w:sz w:val="18"/>
          <w:szCs w:val="18"/>
        </w:rPr>
        <w:t xml:space="preserve">40- Aşağıdakilerden hangisi bir doğal afet </w:t>
      </w:r>
      <w:r w:rsidRPr="00E11290">
        <w:rPr>
          <w:rFonts w:ascii="Comic Sans MS" w:hAnsi="Comic Sans MS"/>
          <w:sz w:val="18"/>
          <w:szCs w:val="18"/>
          <w:u w:val="single"/>
        </w:rPr>
        <w:t xml:space="preserve"> değildir ?</w:t>
      </w:r>
    </w:p>
    <w:p w:rsidR="005D4774" w:rsidRPr="00E11290" w:rsidRDefault="005D4774" w:rsidP="0076651F">
      <w:pPr>
        <w:rPr>
          <w:rFonts w:ascii="Comic Sans MS" w:hAnsi="Comic Sans MS"/>
          <w:sz w:val="18"/>
          <w:szCs w:val="18"/>
          <w:u w:val="single"/>
        </w:rPr>
      </w:pPr>
      <w:r w:rsidRPr="00E11290">
        <w:rPr>
          <w:rFonts w:ascii="Comic Sans MS" w:hAnsi="Comic Sans MS"/>
          <w:sz w:val="18"/>
          <w:szCs w:val="18"/>
          <w:u w:val="single"/>
        </w:rPr>
        <w:t xml:space="preserve">   </w:t>
      </w:r>
    </w:p>
    <w:p w:rsidR="005D4774" w:rsidRPr="00E11290" w:rsidRDefault="005D4774" w:rsidP="0076651F">
      <w:pPr>
        <w:rPr>
          <w:rFonts w:ascii="Comic Sans MS" w:hAnsi="Comic Sans MS"/>
          <w:sz w:val="18"/>
          <w:szCs w:val="18"/>
        </w:rPr>
      </w:pPr>
      <w:r w:rsidRPr="00E11290">
        <w:rPr>
          <w:rFonts w:ascii="Comic Sans MS" w:hAnsi="Comic Sans MS"/>
          <w:sz w:val="18"/>
          <w:szCs w:val="18"/>
        </w:rPr>
        <w:t xml:space="preserve">   A-  sel       B-  fırtına           C -köprü yıkılması   D- çığ</w:t>
      </w:r>
    </w:p>
    <w:p w:rsidR="005D4774" w:rsidRPr="00E11290" w:rsidRDefault="005D4774" w:rsidP="001B6243">
      <w:pPr>
        <w:spacing w:line="240" w:lineRule="atLeast"/>
        <w:rPr>
          <w:rFonts w:ascii="Comic Sans MS" w:hAnsi="Comic Sans MS"/>
          <w:noProof/>
          <w:sz w:val="18"/>
          <w:szCs w:val="18"/>
        </w:rPr>
      </w:pPr>
      <w:hyperlink r:id="rId7" w:history="1">
        <w:r>
          <w:rPr>
            <w:rStyle w:val="Hyperlink"/>
            <w:rFonts w:cs="Courier New"/>
            <w:sz w:val="20"/>
          </w:rPr>
          <w:t>http://www.sorubak.com/sinav</w:t>
        </w:r>
      </w:hyperlink>
    </w:p>
    <w:sectPr w:rsidR="005D4774" w:rsidRPr="00E11290" w:rsidSect="00E5593F">
      <w:pgSz w:w="11906" w:h="16838"/>
      <w:pgMar w:top="360" w:right="707" w:bottom="426" w:left="720" w:header="708" w:footer="708" w:gutter="0"/>
      <w:cols w:num="2" w:space="55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774" w:rsidRDefault="005D4774">
      <w:r>
        <w:separator/>
      </w:r>
    </w:p>
  </w:endnote>
  <w:endnote w:type="continuationSeparator" w:id="0">
    <w:p w:rsidR="005D4774" w:rsidRDefault="005D4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774" w:rsidRDefault="005D4774">
      <w:r>
        <w:separator/>
      </w:r>
    </w:p>
  </w:footnote>
  <w:footnote w:type="continuationSeparator" w:id="0">
    <w:p w:rsidR="005D4774" w:rsidRDefault="005D4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A0BAD"/>
    <w:multiLevelType w:val="hybridMultilevel"/>
    <w:tmpl w:val="55620C16"/>
    <w:lvl w:ilvl="0" w:tplc="0C34648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9C5377E"/>
    <w:multiLevelType w:val="hybridMultilevel"/>
    <w:tmpl w:val="200600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8D1F32"/>
    <w:multiLevelType w:val="hybridMultilevel"/>
    <w:tmpl w:val="15E43952"/>
    <w:lvl w:ilvl="0" w:tplc="041F000B">
      <w:start w:val="1"/>
      <w:numFmt w:val="bullet"/>
      <w:lvlText w:val="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1343"/>
    <w:rsid w:val="000358E1"/>
    <w:rsid w:val="000531A7"/>
    <w:rsid w:val="00053FD7"/>
    <w:rsid w:val="0008031F"/>
    <w:rsid w:val="000C541C"/>
    <w:rsid w:val="000E7672"/>
    <w:rsid w:val="0012454B"/>
    <w:rsid w:val="001351A2"/>
    <w:rsid w:val="00171C84"/>
    <w:rsid w:val="001863C8"/>
    <w:rsid w:val="001B6243"/>
    <w:rsid w:val="001F0829"/>
    <w:rsid w:val="00232CA8"/>
    <w:rsid w:val="0027589A"/>
    <w:rsid w:val="00275B8A"/>
    <w:rsid w:val="00293F8F"/>
    <w:rsid w:val="002B2FD5"/>
    <w:rsid w:val="00366966"/>
    <w:rsid w:val="00391343"/>
    <w:rsid w:val="003B4548"/>
    <w:rsid w:val="00411530"/>
    <w:rsid w:val="00444644"/>
    <w:rsid w:val="0046362D"/>
    <w:rsid w:val="00464B6A"/>
    <w:rsid w:val="00471585"/>
    <w:rsid w:val="00490C75"/>
    <w:rsid w:val="004A0AA5"/>
    <w:rsid w:val="004C7EC6"/>
    <w:rsid w:val="004D3786"/>
    <w:rsid w:val="00522941"/>
    <w:rsid w:val="00572976"/>
    <w:rsid w:val="00573C98"/>
    <w:rsid w:val="005902CF"/>
    <w:rsid w:val="005D4774"/>
    <w:rsid w:val="006208DF"/>
    <w:rsid w:val="006B16BD"/>
    <w:rsid w:val="006C21D1"/>
    <w:rsid w:val="00746A2F"/>
    <w:rsid w:val="00750523"/>
    <w:rsid w:val="00765ED3"/>
    <w:rsid w:val="0076651F"/>
    <w:rsid w:val="007753F8"/>
    <w:rsid w:val="00830E8C"/>
    <w:rsid w:val="00843906"/>
    <w:rsid w:val="008446C0"/>
    <w:rsid w:val="0084630E"/>
    <w:rsid w:val="00856079"/>
    <w:rsid w:val="0086410C"/>
    <w:rsid w:val="008769F5"/>
    <w:rsid w:val="008B2433"/>
    <w:rsid w:val="008E07CE"/>
    <w:rsid w:val="008E203F"/>
    <w:rsid w:val="008F7B5C"/>
    <w:rsid w:val="00920E13"/>
    <w:rsid w:val="009452E6"/>
    <w:rsid w:val="00952E48"/>
    <w:rsid w:val="00964DB8"/>
    <w:rsid w:val="00A52662"/>
    <w:rsid w:val="00AA6E72"/>
    <w:rsid w:val="00B22DA0"/>
    <w:rsid w:val="00B479AB"/>
    <w:rsid w:val="00B753CC"/>
    <w:rsid w:val="00C27F89"/>
    <w:rsid w:val="00C63C13"/>
    <w:rsid w:val="00C95C9E"/>
    <w:rsid w:val="00D2747E"/>
    <w:rsid w:val="00D40716"/>
    <w:rsid w:val="00D41DE5"/>
    <w:rsid w:val="00E11290"/>
    <w:rsid w:val="00E20025"/>
    <w:rsid w:val="00E5593F"/>
    <w:rsid w:val="00E957AC"/>
    <w:rsid w:val="00EC14D5"/>
    <w:rsid w:val="00EC725D"/>
    <w:rsid w:val="00EF3DC7"/>
    <w:rsid w:val="00F37E40"/>
    <w:rsid w:val="00F51E8E"/>
    <w:rsid w:val="00F7021E"/>
    <w:rsid w:val="00F7192D"/>
    <w:rsid w:val="00F719FC"/>
    <w:rsid w:val="00F7487D"/>
    <w:rsid w:val="00FE6C84"/>
    <w:rsid w:val="00FE72E4"/>
    <w:rsid w:val="00FF0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67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E203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636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64F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636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64FB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D41DE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Spacing">
    <w:name w:val="No Spacing"/>
    <w:uiPriority w:val="99"/>
    <w:qFormat/>
    <w:rsid w:val="001F0829"/>
    <w:rPr>
      <w:rFonts w:ascii="Calibri" w:hAnsi="Calibri"/>
      <w:lang w:eastAsia="en-US"/>
    </w:rPr>
  </w:style>
  <w:style w:type="character" w:styleId="Hyperlink">
    <w:name w:val="Hyperlink"/>
    <w:basedOn w:val="DefaultParagraphFont"/>
    <w:uiPriority w:val="99"/>
    <w:rsid w:val="008463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sina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1172</Words>
  <Characters>6687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2008-2009  EĞİTİM ÖĞRETİM YILI  4-E  SINIFI  SOSYAL BİLGİLER 3</dc:title>
  <dc:subject/>
  <dc:creator>QWW</dc:creator>
  <cp:keywords/>
  <dc:description/>
  <cp:lastModifiedBy>BİRSEN</cp:lastModifiedBy>
  <cp:revision>3</cp:revision>
  <cp:lastPrinted>2008-12-25T19:46:00Z</cp:lastPrinted>
  <dcterms:created xsi:type="dcterms:W3CDTF">2015-12-12T21:53:00Z</dcterms:created>
  <dcterms:modified xsi:type="dcterms:W3CDTF">2016-01-02T15:35:00Z</dcterms:modified>
</cp:coreProperties>
</file>