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51" w:rsidRDefault="00134751" w:rsidP="005C3C9B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10.8pt;margin-top:28.15pt;width:81pt;height:21.8pt;z-index:-251656192;visibility:visible;mso-wrap-distance-top:3.6pt;mso-wrap-distance-bottom:3.6pt" wrapcoords="-200 0 -200 20855 21600 20855 21600 0 -200 0" stroked="f" strokeweight="1pt">
            <v:textbox>
              <w:txbxContent>
                <w:p w:rsidR="00134751" w:rsidRDefault="00134751">
                  <w:r>
                    <w:t>ADI  SOYADI:</w:t>
                  </w:r>
                </w:p>
              </w:txbxContent>
            </v:textbox>
            <w10:wrap type="tight"/>
          </v:shape>
        </w:pict>
      </w:r>
      <w:r>
        <w:rPr>
          <w:noProof/>
          <w:lang w:val="tr-TR" w:eastAsia="tr-TR"/>
        </w:rPr>
        <w:pict>
          <v:shape id="_x0000_s1027" type="#_x0000_t202" style="position:absolute;left:0;text-align:left;margin-left:2552.55pt;margin-top:.4pt;width:552.75pt;height:164.1pt;z-index:251655168;visibility:visible;mso-wrap-distance-top:7.2pt;mso-wrap-distance-bottom:7.2pt;mso-position-horizontal:right;mso-position-horizontal-relative:margin" filled="f" stroked="f">
            <v:textbox style="mso-fit-shape-to-text:t">
              <w:txbxContent>
                <w:p w:rsidR="00134751" w:rsidRPr="00A956C5" w:rsidRDefault="00134751" w:rsidP="00A956C5">
                  <w:pPr>
                    <w:pBdr>
                      <w:top w:val="single" w:sz="24" w:space="8" w:color="5B9BD5"/>
                      <w:bottom w:val="single" w:sz="24" w:space="8" w:color="5B9BD5"/>
                    </w:pBdr>
                    <w:spacing w:after="0"/>
                    <w:jc w:val="center"/>
                    <w:rPr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A956C5">
                    <w:rPr>
                      <w:i/>
                      <w:iCs/>
                      <w:color w:val="000000"/>
                      <w:sz w:val="28"/>
                      <w:szCs w:val="28"/>
                    </w:rPr>
                    <w:t>4-A SINIFI SOSYAL BİLGİLER  1.DÖNEM 3.YAZILI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S.1</w:t>
      </w:r>
      <w:r w:rsidRPr="00A3586B">
        <w:rPr>
          <w:rFonts w:ascii="Comic Sans MS" w:hAnsi="Comic Sans MS" w:cs="Comic Sans MS"/>
          <w:b/>
          <w:bCs/>
          <w:sz w:val="24"/>
          <w:szCs w:val="24"/>
        </w:rPr>
        <w:t>– Aşağıda bir y</w:t>
      </w:r>
      <w:bookmarkStart w:id="0" w:name="_GoBack"/>
      <w:bookmarkEnd w:id="0"/>
      <w:r w:rsidRPr="00A3586B">
        <w:rPr>
          <w:rFonts w:ascii="Comic Sans MS" w:hAnsi="Comic Sans MS" w:cs="Comic Sans MS"/>
          <w:b/>
          <w:bCs/>
          <w:sz w:val="24"/>
          <w:szCs w:val="24"/>
        </w:rPr>
        <w:t>erleş</w:t>
      </w:r>
      <w:r>
        <w:rPr>
          <w:rFonts w:ascii="Comic Sans MS" w:hAnsi="Comic Sans MS" w:cs="Comic Sans MS"/>
          <w:b/>
          <w:bCs/>
          <w:sz w:val="24"/>
          <w:szCs w:val="24"/>
        </w:rPr>
        <w:t>im yerinin krokisi verilmiştir.</w:t>
      </w:r>
      <w:r w:rsidRPr="00A3586B">
        <w:rPr>
          <w:rFonts w:ascii="Comic Sans MS" w:hAnsi="Comic Sans MS" w:cs="Comic Sans MS"/>
          <w:b/>
          <w:bCs/>
          <w:sz w:val="24"/>
          <w:szCs w:val="24"/>
        </w:rPr>
        <w:t>Krokiye göre boşlukları uygun şekilde doldurun.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134751" w:rsidRDefault="00134751" w:rsidP="003F580D">
      <w:pPr>
        <w:tabs>
          <w:tab w:val="center" w:pos="5400"/>
        </w:tabs>
        <w:spacing w:after="0" w:line="240" w:lineRule="atLeast"/>
        <w:ind w:left="-90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left:0;text-align:left;margin-left:0;margin-top:7.65pt;width:237.4pt;height:169.95pt;z-index:-251662336;visibility:visible;mso-position-horizontal:left;mso-position-horizontal-relative:margin" wrapcoords="-68 0 -68 21505 21600 21505 21600 0 -68 0">
            <v:imagedata r:id="rId7" o:title=""/>
            <w10:wrap type="tight" anchorx="margin"/>
          </v:shape>
        </w:pict>
      </w:r>
      <w:r w:rsidRPr="00A3586B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134751" w:rsidRDefault="00134751" w:rsidP="005C46C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Caminin kuzeyinde ……………………… vardır.</w:t>
      </w:r>
    </w:p>
    <w:p w:rsidR="00134751" w:rsidRPr="005C46CA" w:rsidRDefault="00134751" w:rsidP="005C46C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Postanenin güneybatısında ………………… vardır.</w:t>
      </w:r>
    </w:p>
    <w:p w:rsidR="00134751" w:rsidRPr="005C46CA" w:rsidRDefault="00134751" w:rsidP="005C46CA">
      <w:pPr>
        <w:tabs>
          <w:tab w:val="center" w:pos="5400"/>
        </w:tabs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Manavın güneyinde ……………………… vardır.</w:t>
      </w:r>
    </w:p>
    <w:p w:rsidR="00134751" w:rsidRDefault="00134751" w:rsidP="005C46C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Si</w:t>
      </w:r>
      <w:r>
        <w:rPr>
          <w:rFonts w:ascii="Comic Sans MS" w:hAnsi="Comic Sans MS" w:cs="Comic Sans MS"/>
          <w:sz w:val="24"/>
          <w:szCs w:val="24"/>
        </w:rPr>
        <w:t>nemanın kuzeydoğusunda ………………</w:t>
      </w:r>
      <w:r w:rsidRPr="005C46CA">
        <w:rPr>
          <w:rFonts w:ascii="Comic Sans MS" w:hAnsi="Comic Sans MS" w:cs="Comic Sans MS"/>
          <w:sz w:val="24"/>
          <w:szCs w:val="24"/>
        </w:rPr>
        <w:t>vardır.</w:t>
      </w:r>
    </w:p>
    <w:p w:rsidR="00134751" w:rsidRDefault="00134751" w:rsidP="005C46C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Caminin batısında ……………………… vardır.</w:t>
      </w:r>
    </w:p>
    <w:p w:rsidR="00134751" w:rsidRDefault="00134751" w:rsidP="005C46C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Postanenin doğusunda ……………………… vardır.</w:t>
      </w:r>
    </w:p>
    <w:p w:rsidR="00134751" w:rsidRDefault="00134751" w:rsidP="00150165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5C46CA">
        <w:rPr>
          <w:rFonts w:ascii="Comic Sans MS" w:hAnsi="Comic Sans MS" w:cs="Comic Sans MS"/>
          <w:sz w:val="24"/>
          <w:szCs w:val="24"/>
        </w:rPr>
        <w:t>Manavın güneydoğusunda ………………… vardır. Parkın kuzeybatısında ………………… vardır.</w:t>
      </w:r>
    </w:p>
    <w:p w:rsidR="00134751" w:rsidRDefault="00134751" w:rsidP="005C46CA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2.</w:t>
      </w:r>
      <w:r w:rsidRPr="00A3586B">
        <w:rPr>
          <w:rFonts w:ascii="Comic Sans MS" w:hAnsi="Comic Sans MS" w:cs="Comic Sans MS"/>
          <w:b/>
          <w:bCs/>
          <w:sz w:val="24"/>
          <w:szCs w:val="24"/>
        </w:rPr>
        <w:t>Aşağıdaki unsurlardan doğal olanlara D, beşeri olanlara B yazın.</w:t>
      </w:r>
    </w:p>
    <w:p w:rsidR="00134751" w:rsidRDefault="00134751" w:rsidP="00C24CFE">
      <w:pPr>
        <w:spacing w:after="0" w:line="240" w:lineRule="atLeast"/>
        <w:ind w:right="-180"/>
        <w:rPr>
          <w:rFonts w:ascii="Comic Sans MS" w:hAnsi="Comic Sans MS" w:cs="Comic Sans MS"/>
          <w:sz w:val="24"/>
          <w:szCs w:val="24"/>
        </w:rPr>
      </w:pPr>
      <w:r>
        <w:rPr>
          <w:noProof/>
          <w:lang w:val="tr-TR" w:eastAsia="tr-TR"/>
        </w:rPr>
        <w:pict>
          <v:rect id="Dikdörtgen 30" o:spid="_x0000_s1029" style="position:absolute;margin-left:60.75pt;margin-top:708.45pt;width:24.75pt;height:18.75pt;z-index:251657216;visibility:visible"/>
        </w:pict>
      </w:r>
      <w:r>
        <w:rPr>
          <w:rFonts w:ascii="Comic Sans MS" w:hAnsi="Comic Sans MS" w:cs="Comic Sans MS"/>
          <w:sz w:val="24"/>
          <w:szCs w:val="24"/>
        </w:rPr>
        <w:t>Dağ</w:t>
      </w:r>
      <w:r>
        <w:rPr>
          <w:rFonts w:ascii="Comic Sans MS" w:hAnsi="Comic Sans MS" w:cs="Comic Sans MS"/>
          <w:sz w:val="24"/>
          <w:szCs w:val="24"/>
        </w:rPr>
        <w:tab/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1" o:spid="_x0000_i1025" type="#_x0000_t75" style="width:27pt;height:21pt;visibility:visible">
            <v:imagedata r:id="rId8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Köprü </w:t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2" o:spid="_x0000_i1026" type="#_x0000_t75" style="width:27pt;height:21pt;visibility:visible">
            <v:imagedata r:id="rId8" o:title=""/>
          </v:shape>
        </w:pict>
      </w:r>
    </w:p>
    <w:p w:rsidR="00134751" w:rsidRPr="00A3586B" w:rsidRDefault="00134751" w:rsidP="00C24CFE">
      <w:pPr>
        <w:spacing w:after="0" w:line="240" w:lineRule="atLeast"/>
        <w:ind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Baraj</w:t>
      </w:r>
      <w:r>
        <w:rPr>
          <w:rFonts w:ascii="Comic Sans MS" w:hAnsi="Comic Sans MS" w:cs="Comic Sans MS"/>
          <w:sz w:val="24"/>
          <w:szCs w:val="24"/>
        </w:rPr>
        <w:tab/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3" o:spid="_x0000_i1027" type="#_x0000_t75" style="width:27pt;height:21pt;visibility:visible">
            <v:imagedata r:id="rId8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A3586B">
        <w:rPr>
          <w:rFonts w:ascii="Comic Sans MS" w:hAnsi="Comic Sans MS" w:cs="Comic Sans MS"/>
          <w:sz w:val="24"/>
          <w:szCs w:val="24"/>
        </w:rPr>
        <w:t>Orman</w:t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4" o:spid="_x0000_i1028" type="#_x0000_t75" style="width:27pt;height:21pt;visibility:visible">
            <v:imagedata r:id="rId8" o:title=""/>
          </v:shape>
        </w:pic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Yol</w:t>
      </w:r>
      <w:r>
        <w:rPr>
          <w:rFonts w:ascii="Comic Sans MS" w:hAnsi="Comic Sans MS" w:cs="Comic Sans MS"/>
          <w:sz w:val="24"/>
          <w:szCs w:val="24"/>
        </w:rPr>
        <w:tab/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8" o:spid="_x0000_i1029" type="#_x0000_t75" style="width:27pt;height:21pt;visibility:visible">
            <v:imagedata r:id="rId8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A3586B">
        <w:rPr>
          <w:rFonts w:ascii="Comic Sans MS" w:hAnsi="Comic Sans MS" w:cs="Comic Sans MS"/>
          <w:sz w:val="24"/>
          <w:szCs w:val="24"/>
        </w:rPr>
        <w:t>Ada</w:t>
      </w:r>
      <w:r w:rsidRPr="00A3586B">
        <w:rPr>
          <w:rFonts w:ascii="Comic Sans MS" w:hAnsi="Comic Sans MS" w:cs="Comic Sans MS"/>
          <w:sz w:val="24"/>
          <w:szCs w:val="24"/>
        </w:rPr>
        <w:tab/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6" o:spid="_x0000_i1030" type="#_x0000_t75" style="width:27pt;height:15.75pt;visibility:visible">
            <v:imagedata r:id="rId8" o:title=""/>
          </v:shape>
        </w:pic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  <w:sz w:val="24"/>
          <w:szCs w:val="24"/>
        </w:rPr>
      </w:pPr>
      <w:r w:rsidRPr="00A3586B">
        <w:rPr>
          <w:rFonts w:ascii="Comic Sans MS" w:hAnsi="Comic Sans MS" w:cs="Comic Sans MS"/>
          <w:sz w:val="24"/>
          <w:szCs w:val="24"/>
        </w:rPr>
        <w:t>Irmak</w:t>
      </w:r>
      <w:r w:rsidRPr="00A3586B">
        <w:rPr>
          <w:rFonts w:ascii="Comic Sans MS" w:hAnsi="Comic Sans MS" w:cs="Comic Sans MS"/>
          <w:sz w:val="24"/>
          <w:szCs w:val="24"/>
        </w:rPr>
        <w:tab/>
      </w:r>
      <w:r w:rsidRPr="00A956C5">
        <w:rPr>
          <w:rFonts w:ascii="Comic Sans MS" w:hAnsi="Comic Sans MS" w:cs="Comic Sans MS"/>
          <w:b/>
          <w:bCs/>
          <w:noProof/>
          <w:sz w:val="24"/>
          <w:szCs w:val="24"/>
          <w:lang w:val="tr-TR" w:eastAsia="tr-TR"/>
        </w:rPr>
        <w:pict>
          <v:shape id="Resim 37" o:spid="_x0000_i1031" type="#_x0000_t75" style="width:27pt;height:21pt;visibility:visible">
            <v:imagedata r:id="rId8" o:title=""/>
          </v:shape>
        </w:pict>
      </w:r>
      <w:r>
        <w:rPr>
          <w:rFonts w:ascii="Comic Sans MS" w:hAnsi="Comic Sans MS" w:cs="Comic Sans MS"/>
          <w:sz w:val="24"/>
          <w:szCs w:val="24"/>
        </w:rPr>
        <w:tab/>
        <w:t xml:space="preserve">           park</w:t>
      </w:r>
      <w:r w:rsidRPr="00A956C5">
        <w:rPr>
          <w:rFonts w:ascii="Comic Sans MS" w:hAnsi="Comic Sans MS" w:cs="Comic Sans MS"/>
          <w:noProof/>
          <w:sz w:val="24"/>
          <w:szCs w:val="24"/>
          <w:lang w:val="tr-TR" w:eastAsia="tr-TR"/>
        </w:rPr>
        <w:pict>
          <v:shape id="_x0000_i1032" type="#_x0000_t75" style="width:27pt;height:15.75pt;visibility:visible">
            <v:imagedata r:id="rId8" o:title=""/>
          </v:shape>
        </w:pict>
      </w:r>
      <w:r w:rsidRPr="00A3586B">
        <w:rPr>
          <w:rFonts w:ascii="Comic Sans MS" w:hAnsi="Comic Sans MS" w:cs="Comic Sans MS"/>
          <w:sz w:val="24"/>
          <w:szCs w:val="24"/>
        </w:rPr>
        <w:tab/>
      </w:r>
    </w:p>
    <w:p w:rsidR="00134751" w:rsidRPr="00A3586B" w:rsidRDefault="00134751" w:rsidP="007A5BDA">
      <w:pPr>
        <w:spacing w:after="0" w:line="240" w:lineRule="atLeast"/>
        <w:ind w:left="-90" w:right="-35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3.Aşağıdaki mesleklerden hangisi için hava durumu </w:t>
      </w:r>
      <w:r w:rsidRPr="00A3586B">
        <w:rPr>
          <w:rFonts w:ascii="Comic Sans MS" w:hAnsi="Comic Sans MS" w:cs="Comic Sans MS"/>
          <w:b/>
          <w:bCs/>
          <w:sz w:val="24"/>
          <w:szCs w:val="24"/>
          <w:u w:val="single"/>
        </w:rPr>
        <w:t>daha az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önemlidir?</w: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 Çiftçi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B. Kaptan</w:t>
      </w:r>
      <w:r>
        <w:rPr>
          <w:rFonts w:ascii="Comic Sans MS" w:hAnsi="Comic Sans MS" w:cs="Comic Sans MS"/>
          <w:sz w:val="24"/>
          <w:szCs w:val="24"/>
        </w:rPr>
        <w:tab/>
        <w:t xml:space="preserve">   </w: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C. Öğretmen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D. Balıkçı</w:t>
      </w:r>
    </w:p>
    <w:p w:rsidR="00134751" w:rsidRPr="003063B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12"/>
          <w:szCs w:val="12"/>
        </w:rPr>
      </w:pPr>
    </w:p>
    <w:p w:rsidR="00134751" w:rsidRPr="00A3586B" w:rsidRDefault="00134751" w:rsidP="004301A9">
      <w:pPr>
        <w:spacing w:after="0" w:line="240" w:lineRule="atLeast"/>
        <w:ind w:left="-90" w:right="-35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4.Bir yerde uzun süre gözlemlenen sıcaklık,yağış,rüzgar,hava basıncı gibi hava olaylarının o bölgede görülmesine ne denir?</w: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 Meteoroloji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B. Hava tahmini     </w: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C. İklim 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D. Hava durumu</w:t>
      </w:r>
    </w:p>
    <w:p w:rsidR="00134751" w:rsidRDefault="00134751" w:rsidP="00C24CFE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</w:p>
    <w:p w:rsidR="00134751" w:rsidRPr="003F580D" w:rsidRDefault="00134751" w:rsidP="003F580D">
      <w:pPr>
        <w:pStyle w:val="NoSpacing"/>
        <w:rPr>
          <w:rFonts w:ascii="Comic Sans MS" w:hAnsi="Comic Sans MS" w:cs="Comic Sans MS"/>
          <w:sz w:val="24"/>
          <w:szCs w:val="24"/>
          <w:lang w:eastAsia="en-US"/>
        </w:rPr>
      </w:pPr>
      <w:r w:rsidRPr="003F580D">
        <w:rPr>
          <w:rFonts w:ascii="Comic Sans MS" w:hAnsi="Comic Sans MS" w:cs="Comic Sans MS"/>
          <w:b/>
          <w:bCs/>
          <w:sz w:val="24"/>
          <w:szCs w:val="24"/>
        </w:rPr>
        <w:t>5</w:t>
      </w:r>
      <w:r w:rsidRPr="003F580D">
        <w:rPr>
          <w:rFonts w:ascii="Comic Sans MS" w:hAnsi="Comic Sans MS" w:cs="Comic Sans MS"/>
          <w:b/>
          <w:bCs/>
          <w:sz w:val="24"/>
          <w:szCs w:val="24"/>
          <w:lang w:eastAsia="en-US"/>
        </w:rPr>
        <w:t xml:space="preserve">Aşağıdakilerden hangisinden faydalanarak yönümüzü </w:t>
      </w:r>
      <w:r w:rsidRPr="003F580D">
        <w:rPr>
          <w:rFonts w:ascii="Comic Sans MS" w:hAnsi="Comic Sans MS" w:cs="Comic Sans MS"/>
          <w:b/>
          <w:bCs/>
          <w:sz w:val="24"/>
          <w:szCs w:val="24"/>
          <w:u w:val="single"/>
          <w:lang w:eastAsia="en-US"/>
        </w:rPr>
        <w:t>bulamayız</w:t>
      </w:r>
      <w:r w:rsidRPr="003F580D">
        <w:rPr>
          <w:rFonts w:ascii="Comic Sans MS" w:hAnsi="Comic Sans MS" w:cs="Comic Sans MS"/>
          <w:b/>
          <w:bCs/>
          <w:sz w:val="24"/>
          <w:szCs w:val="24"/>
          <w:lang w:eastAsia="en-US"/>
        </w:rPr>
        <w:t>?</w:t>
      </w:r>
    </w:p>
    <w:p w:rsidR="00134751" w:rsidRDefault="00134751" w:rsidP="003F580D">
      <w:pPr>
        <w:spacing w:after="0" w:line="240" w:lineRule="auto"/>
        <w:rPr>
          <w:rFonts w:ascii="Comic Sans MS" w:hAnsi="Comic Sans MS" w:cs="Comic Sans MS"/>
        </w:rPr>
      </w:pPr>
      <w:r w:rsidRPr="003F580D">
        <w:rPr>
          <w:rFonts w:ascii="Comic Sans MS" w:hAnsi="Comic Sans MS" w:cs="Comic Sans MS"/>
        </w:rPr>
        <w:t xml:space="preserve">A) Ay’dan             </w:t>
      </w:r>
      <w:r>
        <w:rPr>
          <w:rFonts w:ascii="Comic Sans MS" w:hAnsi="Comic Sans MS" w:cs="Comic Sans MS"/>
        </w:rPr>
        <w:t xml:space="preserve">              B) Güneşten</w:t>
      </w:r>
      <w:r w:rsidRPr="003F580D">
        <w:rPr>
          <w:rFonts w:ascii="Comic Sans MS" w:hAnsi="Comic Sans MS" w:cs="Comic Sans MS"/>
        </w:rPr>
        <w:tab/>
      </w:r>
    </w:p>
    <w:p w:rsidR="00134751" w:rsidRPr="003F580D" w:rsidRDefault="00134751" w:rsidP="003F580D">
      <w:pPr>
        <w:spacing w:after="0" w:line="240" w:lineRule="auto"/>
        <w:rPr>
          <w:rFonts w:ascii="Comic Sans MS" w:hAnsi="Comic Sans MS" w:cs="Comic Sans MS"/>
        </w:rPr>
      </w:pPr>
      <w:r w:rsidRPr="003F580D">
        <w:rPr>
          <w:rFonts w:ascii="Comic Sans MS" w:hAnsi="Comic Sans MS" w:cs="Comic Sans MS"/>
        </w:rPr>
        <w:t xml:space="preserve">C) Yosunlardan                </w:t>
      </w:r>
      <w:r>
        <w:rPr>
          <w:rFonts w:ascii="Comic Sans MS" w:hAnsi="Comic Sans MS" w:cs="Comic Sans MS"/>
        </w:rPr>
        <w:t xml:space="preserve">   D) Pusulalada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DB74D4">
        <w:rPr>
          <w:rFonts w:ascii="Comic Sans MS" w:hAnsi="Comic Sans MS" w:cs="Comic Sans MS"/>
          <w:b/>
          <w:bCs/>
          <w:sz w:val="24"/>
          <w:szCs w:val="24"/>
        </w:rPr>
        <w:t>S.6</w:t>
      </w:r>
      <w:r w:rsidRPr="00A735AC">
        <w:rPr>
          <w:rFonts w:ascii="Comic Sans MS" w:hAnsi="Comic Sans MS" w:cs="Comic Sans MS"/>
          <w:sz w:val="24"/>
          <w:szCs w:val="24"/>
        </w:rPr>
        <w:t>.Aşağıdaki ifadelerden doğru olanların başına D, yanlış olanl</w:t>
      </w:r>
      <w:r>
        <w:rPr>
          <w:rFonts w:ascii="Comic Sans MS" w:hAnsi="Comic Sans MS" w:cs="Comic Sans MS"/>
          <w:sz w:val="24"/>
          <w:szCs w:val="24"/>
        </w:rPr>
        <w:t>arın başına Y harfi yazınız.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Kroki çizerken belli ölçek dahilinde küçülterek yapmalıyız..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Anne, baba ve çocuklardan oluşan aileye çekirdek aile denir.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Güneşin doğduğu yöne batı denir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Yaşadığımız olaylar duygularımızı değiştirmez.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Boyumuz, kilomuz, göz rengimiz bizim duygusal özelliklerimizdir.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Yüzümüzü doğuya çevirdiğimizde arkamız kuzeyi gösterir.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Türkiye Cumhuriyeti Kimlik Numarası her birey için aynıdır.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Kadınlara ait olan nüfus cüzdanları mavi renklidir.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  <w:u w:val="single"/>
        </w:rPr>
      </w:pPr>
      <w:r w:rsidRPr="00A735AC">
        <w:rPr>
          <w:rFonts w:ascii="Comic Sans MS" w:hAnsi="Comic Sans MS" w:cs="Comic Sans MS"/>
          <w:sz w:val="24"/>
          <w:szCs w:val="24"/>
        </w:rPr>
        <w:t>(     ) Hava olaylarını meteoroloji tahmin eder.</w:t>
      </w:r>
    </w:p>
    <w:p w:rsidR="00134751" w:rsidRPr="00A735AC" w:rsidRDefault="00134751" w:rsidP="00A735AC">
      <w:pPr>
        <w:pStyle w:val="AralkYok1"/>
        <w:rPr>
          <w:rFonts w:ascii="Comic Sans MS" w:hAnsi="Comic Sans MS" w:cs="Comic Sans MS"/>
          <w:sz w:val="24"/>
          <w:szCs w:val="24"/>
        </w:rPr>
      </w:pPr>
      <w:r w:rsidRPr="00A735AC">
        <w:rPr>
          <w:rFonts w:ascii="Comic Sans MS" w:hAnsi="Comic Sans MS" w:cs="Comic Sans MS"/>
          <w:sz w:val="24"/>
          <w:szCs w:val="24"/>
        </w:rPr>
        <w:t>(     ) Atatürk 1881 yılında İstanbul’da doğmuştur.</w:t>
      </w:r>
    </w:p>
    <w:p w:rsidR="00134751" w:rsidRPr="00B927E0" w:rsidRDefault="00134751" w:rsidP="00A735AC">
      <w:pPr>
        <w:pStyle w:val="AralkYok1"/>
        <w:rPr>
          <w:rFonts w:cs="Times New Roman"/>
          <w:sz w:val="12"/>
          <w:szCs w:val="12"/>
        </w:rPr>
      </w:pPr>
    </w:p>
    <w:p w:rsidR="00134751" w:rsidRDefault="00134751" w:rsidP="007A5BDA">
      <w:pPr>
        <w:spacing w:after="0" w:line="320" w:lineRule="atLeast"/>
        <w:ind w:left="142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S.7 Aşağıdaki yön bulma araçlarından hangisi mıklatısla çalışır?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A. harita 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 xml:space="preserve">         B. Kroki</w:t>
      </w:r>
      <w:r>
        <w:rPr>
          <w:rFonts w:ascii="Comic Sans MS" w:hAnsi="Comic Sans MS" w:cs="Comic Sans MS"/>
          <w:sz w:val="24"/>
          <w:szCs w:val="24"/>
        </w:rPr>
        <w:tab/>
        <w:t xml:space="preserve">                              C. Pusula 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D. Saat</w:t>
      </w:r>
    </w:p>
    <w:p w:rsidR="00134751" w:rsidRPr="00B927E0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sz w:val="10"/>
          <w:szCs w:val="10"/>
        </w:rPr>
      </w:pPr>
      <w:r w:rsidRPr="00B927E0">
        <w:rPr>
          <w:rFonts w:ascii="Comic Sans MS" w:hAnsi="Comic Sans MS" w:cs="Comic Sans MS"/>
          <w:sz w:val="10"/>
          <w:szCs w:val="10"/>
        </w:rPr>
        <w:t>a</w:t>
      </w:r>
    </w:p>
    <w:p w:rsidR="00134751" w:rsidRDefault="00134751" w:rsidP="007A5BDA">
      <w:pPr>
        <w:spacing w:after="0" w:line="320" w:lineRule="atLeast"/>
        <w:ind w:left="142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S.8 </w:t>
      </w:r>
      <w:r w:rsidRPr="007A5BDA">
        <w:rPr>
          <w:rFonts w:ascii="Comic Sans MS" w:hAnsi="Comic Sans MS" w:cs="Comic Sans MS"/>
          <w:sz w:val="24"/>
          <w:szCs w:val="24"/>
        </w:rPr>
        <w:t>Yağışların yıl boyunca sürdüğü eğimin fazla olduğu yerlerde  heyelan riski fazladır.</w:t>
      </w:r>
    </w:p>
    <w:p w:rsidR="00134751" w:rsidRPr="00150165" w:rsidRDefault="00134751" w:rsidP="00150165">
      <w:pPr>
        <w:spacing w:after="0" w:line="320" w:lineRule="atLeast"/>
        <w:ind w:left="142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Yukarıdaki bilgilere dayanılarak Türkiye’de heyelan riskinin en fazla olduğu bölgenin neresi olduğu söylenebilir?</w:t>
      </w:r>
    </w:p>
    <w:p w:rsidR="00134751" w:rsidRDefault="00134751" w:rsidP="00A735AC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 Karadeniz Bölgesi</w:t>
      </w:r>
      <w:r>
        <w:rPr>
          <w:rFonts w:ascii="Comic Sans MS" w:hAnsi="Comic Sans MS" w:cs="Comic Sans MS"/>
          <w:sz w:val="24"/>
          <w:szCs w:val="24"/>
        </w:rPr>
        <w:tab/>
        <w:t>B. Ege bölgesi</w:t>
      </w:r>
      <w:r>
        <w:rPr>
          <w:rFonts w:ascii="Comic Sans MS" w:hAnsi="Comic Sans MS" w:cs="Comic Sans MS"/>
          <w:sz w:val="24"/>
          <w:szCs w:val="24"/>
        </w:rPr>
        <w:tab/>
        <w:t xml:space="preserve">                              C. Marmara Bölgesi</w:t>
      </w:r>
      <w:r>
        <w:rPr>
          <w:rFonts w:ascii="Comic Sans MS" w:hAnsi="Comic Sans MS" w:cs="Comic Sans MS"/>
          <w:sz w:val="24"/>
          <w:szCs w:val="24"/>
        </w:rPr>
        <w:tab/>
        <w:t>D. Akdeniz Bölgesi</w:t>
      </w:r>
    </w:p>
    <w:p w:rsidR="00134751" w:rsidRDefault="00134751" w:rsidP="00A735AC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</w:p>
    <w:p w:rsidR="00134751" w:rsidRDefault="00134751" w:rsidP="007A5BDA">
      <w:pPr>
        <w:spacing w:after="0" w:line="320" w:lineRule="atLeast"/>
        <w:ind w:left="142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9. Tarihimizde perde arkasından çubuklar oynatılarak oynanan gölge oyunu hangisidir?</w:t>
      </w:r>
    </w:p>
    <w:p w:rsidR="00134751" w:rsidRPr="00150165" w:rsidRDefault="00134751" w:rsidP="00150165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 Meddah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B. Hacivat karagöz                   C. Horon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D. Çelik çomak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S.10 Aşağıdakilerden hangisi deprem anında yapılması gereken davranışlardan değildir?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 Panik yapmamalıyız.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B. Sakin olmalıyız.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C. Asansöre binmeliyiz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D. Sabitlenmemiş eşyelardan uzak durmalıyız.</w: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val="tr-TR" w:eastAsia="tr-TR"/>
        </w:rPr>
        <w:pict>
          <v:shape id="Resim 43" o:spid="_x0000_s1030" type="#_x0000_t75" alt="haftalık hava durumu grafiği ile ilgili görsel sonucu" style="position:absolute;left:0;text-align:left;margin-left:.3pt;margin-top:11.5pt;width:266.7pt;height:102.6pt;z-index:251656192;visibility:visible;mso-position-horizontal-relative:margin">
            <v:imagedata r:id="rId9" r:href="rId10"/>
            <w10:wrap anchorx="margin"/>
          </v:shape>
        </w:pict>
      </w: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Default="00134751" w:rsidP="007A5BDA">
      <w:pPr>
        <w:spacing w:after="0" w:line="240" w:lineRule="atLeast"/>
        <w:ind w:left="142" w:right="-180"/>
        <w:rPr>
          <w:rFonts w:ascii="Comic Sans MS" w:hAnsi="Comic Sans MS" w:cs="Comic Sans MS"/>
          <w:b/>
          <w:bCs/>
          <w:sz w:val="24"/>
          <w:szCs w:val="24"/>
        </w:rPr>
      </w:pPr>
    </w:p>
    <w:p w:rsidR="00134751" w:rsidRPr="00F8508A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11.</w:t>
      </w:r>
      <w:r w:rsidRPr="00F8508A">
        <w:rPr>
          <w:rFonts w:ascii="Comic Sans MS" w:hAnsi="Comic Sans MS" w:cs="Comic Sans MS"/>
          <w:b/>
          <w:bCs/>
          <w:sz w:val="24"/>
          <w:szCs w:val="24"/>
        </w:rPr>
        <w:t>Yukarıda bir yerin bir haftalık hava durumu verilmiştir. Soruları tabloya göre cevaplayın.</w:t>
      </w:r>
    </w:p>
    <w:p w:rsidR="00134751" w:rsidRPr="00F8508A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F8508A">
        <w:rPr>
          <w:rFonts w:ascii="Comic Sans MS" w:hAnsi="Comic Sans MS" w:cs="Comic Sans MS"/>
          <w:sz w:val="24"/>
          <w:szCs w:val="24"/>
        </w:rPr>
        <w:t>* En soğuk gün ……………………………………………</w:t>
      </w:r>
    </w:p>
    <w:p w:rsidR="00134751" w:rsidRPr="00F8508A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F8508A">
        <w:rPr>
          <w:rFonts w:ascii="Comic Sans MS" w:hAnsi="Comic Sans MS" w:cs="Comic Sans MS"/>
          <w:sz w:val="24"/>
          <w:szCs w:val="24"/>
        </w:rPr>
        <w:t>* Bu hafta en çok …………………………… geçmiştir.</w:t>
      </w:r>
    </w:p>
    <w:p w:rsidR="00134751" w:rsidRPr="00F8508A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F8508A">
        <w:rPr>
          <w:rFonts w:ascii="Comic Sans MS" w:hAnsi="Comic Sans MS" w:cs="Comic Sans MS"/>
          <w:sz w:val="24"/>
          <w:szCs w:val="24"/>
        </w:rPr>
        <w:t>* En sıcak gün …………………………………………</w:t>
      </w:r>
    </w:p>
    <w:p w:rsidR="00134751" w:rsidRPr="00F8508A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F8508A">
        <w:rPr>
          <w:rFonts w:ascii="Comic Sans MS" w:hAnsi="Comic Sans MS" w:cs="Comic Sans MS"/>
          <w:sz w:val="24"/>
          <w:szCs w:val="24"/>
        </w:rPr>
        <w:t>* Pazar günü hava …………………………………… geçmiştir.</w:t>
      </w:r>
    </w:p>
    <w:p w:rsidR="00134751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  <w:r w:rsidRPr="00F8508A">
        <w:rPr>
          <w:rFonts w:ascii="Comic Sans MS" w:hAnsi="Comic Sans MS" w:cs="Comic Sans MS"/>
          <w:sz w:val="24"/>
          <w:szCs w:val="24"/>
        </w:rPr>
        <w:t>* Bu hafta ……   gün …………………………, …… gün ………………………………… ve …… gün ……………………… geçmiştir.</w:t>
      </w:r>
    </w:p>
    <w:p w:rsidR="00134751" w:rsidRPr="00F8508A" w:rsidRDefault="00134751" w:rsidP="00F8508A">
      <w:pPr>
        <w:spacing w:after="0" w:line="240" w:lineRule="atLeast"/>
        <w:ind w:left="-90" w:right="-180"/>
        <w:rPr>
          <w:rFonts w:ascii="Comic Sans MS" w:hAnsi="Comic Sans MS" w:cs="Comic Sans MS"/>
          <w:sz w:val="24"/>
          <w:szCs w:val="24"/>
        </w:rPr>
      </w:pPr>
    </w:p>
    <w:p w:rsidR="00134751" w:rsidRDefault="00134751" w:rsidP="00F8508A">
      <w:r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031" type="#_x0000_t62" style="position:absolute;margin-left:114.9pt;margin-top:6.1pt;width:139.5pt;height:38.25pt;z-index:251661312;visibility:visible" adj="-4761,14852">
            <v:textbox>
              <w:txbxContent>
                <w:p w:rsidR="00134751" w:rsidRPr="001B4ABA" w:rsidRDefault="00134751" w:rsidP="00F8508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B4ABA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Ordular ! İlk hedefinizAkdeniz’dir, ileri !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_x0000_s1032" type="#_x0000_t75" alt="" style="position:absolute;margin-left:43.2pt;margin-top:2.45pt;width:75.75pt;height:80.25pt;z-index:-251658240" wrapcoords="-214 0 -214 21398 21600 21398 21600 0 -214 0">
            <v:imagedata r:id="rId11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12</w:t>
      </w:r>
    </w:p>
    <w:p w:rsidR="00134751" w:rsidRPr="004F4423" w:rsidRDefault="00134751" w:rsidP="00F8508A">
      <w:pPr>
        <w:spacing w:after="20"/>
        <w:rPr>
          <w:rFonts w:ascii="Comic Sans MS" w:hAnsi="Comic Sans MS" w:cs="Comic Sans MS"/>
          <w:b/>
          <w:bCs/>
          <w:sz w:val="20"/>
          <w:szCs w:val="20"/>
        </w:rPr>
      </w:pPr>
    </w:p>
    <w:p w:rsidR="00134751" w:rsidRPr="004F4423" w:rsidRDefault="00134751" w:rsidP="00F8508A">
      <w:pPr>
        <w:pStyle w:val="ListParagraph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134751" w:rsidRPr="004F4423" w:rsidRDefault="00134751" w:rsidP="00F8508A">
      <w:pPr>
        <w:pStyle w:val="ListParagraph"/>
        <w:ind w:left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Metin Kutusu 44" o:spid="_x0000_s1033" type="#_x0000_t202" style="position:absolute;margin-left:66.45pt;margin-top:.85pt;width:195pt;height:40.5pt;z-index:251659264;visibility:visible" stroked="f">
            <v:textbox>
              <w:txbxContent>
                <w:p w:rsidR="00134751" w:rsidRPr="00A3586B" w:rsidRDefault="00134751" w:rsidP="004301A9">
                  <w:pPr>
                    <w:spacing w:after="0" w:line="240" w:lineRule="atLeast"/>
                    <w:ind w:left="-90" w:right="-355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 w:rsidRPr="00F8508A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Atatürk bu emri hangi savaştan sonra vermiştir?</w:t>
                  </w:r>
                </w:p>
                <w:p w:rsidR="00134751" w:rsidRPr="00F8508A" w:rsidRDefault="00134751" w:rsidP="00F8508A">
                  <w:pP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34751" w:rsidRDefault="00134751" w:rsidP="00F8508A">
      <w:pPr>
        <w:pStyle w:val="ListParagraph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134751" w:rsidRDefault="00134751" w:rsidP="00F8508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F8508A">
        <w:rPr>
          <w:rFonts w:ascii="Comic Sans MS" w:hAnsi="Comic Sans MS" w:cs="Comic Sans MS"/>
          <w:sz w:val="24"/>
          <w:szCs w:val="24"/>
        </w:rPr>
        <w:t>A.I. İnönü Savaşı     B. Büyük Taarruz</w:t>
      </w:r>
    </w:p>
    <w:p w:rsidR="00134751" w:rsidRPr="005B0AF6" w:rsidRDefault="00134751" w:rsidP="00F8508A">
      <w:pPr>
        <w:pStyle w:val="NoSpacing"/>
        <w:rPr>
          <w:rFonts w:ascii="Comic Sans MS" w:hAnsi="Comic Sans MS" w:cs="Comic Sans MS"/>
          <w:sz w:val="24"/>
          <w:szCs w:val="24"/>
        </w:rPr>
      </w:pPr>
      <w:r w:rsidRPr="00F8508A">
        <w:rPr>
          <w:rFonts w:ascii="Comic Sans MS" w:hAnsi="Comic Sans MS" w:cs="Comic Sans MS"/>
          <w:sz w:val="24"/>
          <w:szCs w:val="24"/>
        </w:rPr>
        <w:t xml:space="preserve">  C. </w:t>
      </w:r>
      <w:r>
        <w:rPr>
          <w:rFonts w:ascii="Comic Sans MS" w:hAnsi="Comic Sans MS" w:cs="Comic Sans MS"/>
          <w:sz w:val="24"/>
          <w:szCs w:val="24"/>
        </w:rPr>
        <w:t>I</w:t>
      </w:r>
      <w:r w:rsidRPr="00F8508A">
        <w:rPr>
          <w:rFonts w:ascii="Comic Sans MS" w:hAnsi="Comic Sans MS" w:cs="Comic Sans MS"/>
          <w:sz w:val="24"/>
          <w:szCs w:val="24"/>
        </w:rPr>
        <w:t xml:space="preserve">I. İnönü Savaşı    D. </w:t>
      </w:r>
      <w:r w:rsidRPr="00F8508A">
        <w:rPr>
          <w:rFonts w:ascii="Comic Sans MS" w:hAnsi="Comic Sans MS" w:cs="Comic Sans MS"/>
        </w:rPr>
        <w:t>Sakarya Meydan Savaşı</w:t>
      </w:r>
    </w:p>
    <w:p w:rsidR="00134751" w:rsidRDefault="00134751" w:rsidP="00F8508A">
      <w:pPr>
        <w:pStyle w:val="NoSpacing"/>
        <w:rPr>
          <w:rFonts w:ascii="Comic Sans MS" w:hAnsi="Comic Sans MS" w:cs="Comic Sans MS"/>
        </w:rPr>
      </w:pPr>
    </w:p>
    <w:p w:rsidR="00134751" w:rsidRPr="00425844" w:rsidRDefault="00134751" w:rsidP="00425844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425844">
        <w:rPr>
          <w:rFonts w:ascii="Comic Sans MS" w:hAnsi="Comic Sans MS" w:cs="Comic Sans MS"/>
          <w:b/>
          <w:bCs/>
          <w:sz w:val="24"/>
          <w:szCs w:val="24"/>
        </w:rPr>
        <w:t>.13  Atatürk’ün İsmet Paşa’ya telgraf çekerek ‘’</w:t>
      </w:r>
      <w:r w:rsidRPr="00425844">
        <w:rPr>
          <w:rFonts w:ascii="Comic Sans MS" w:hAnsi="Comic Sans MS" w:cs="Comic Sans MS"/>
          <w:b/>
          <w:bCs/>
          <w:color w:val="000000"/>
          <w:sz w:val="24"/>
          <w:szCs w:val="24"/>
        </w:rPr>
        <w:t>Siz orada yalnız düşmanı değil milletin makus talihini de yendiniz</w:t>
      </w:r>
      <w:r w:rsidRPr="00425844">
        <w:rPr>
          <w:rFonts w:ascii="Comic Sans MS" w:hAnsi="Comic Sans MS" w:cs="Comic Sans MS"/>
          <w:b/>
          <w:bCs/>
          <w:color w:val="333333"/>
          <w:sz w:val="24"/>
          <w:szCs w:val="24"/>
        </w:rPr>
        <w:t>.’’ Sözünü hangi savaştan sonra söylemiştir?</w:t>
      </w:r>
    </w:p>
    <w:p w:rsidR="00134751" w:rsidRDefault="00134751" w:rsidP="00425844">
      <w:pPr>
        <w:pStyle w:val="NoSpacing"/>
        <w:rPr>
          <w:rFonts w:ascii="Comic Sans MS" w:hAnsi="Comic Sans MS" w:cs="Comic Sans MS"/>
        </w:rPr>
      </w:pPr>
      <w:r w:rsidRPr="00F8508A">
        <w:rPr>
          <w:rFonts w:ascii="Comic Sans MS" w:hAnsi="Comic Sans MS" w:cs="Comic Sans MS"/>
          <w:sz w:val="24"/>
          <w:szCs w:val="24"/>
        </w:rPr>
        <w:t>A.</w:t>
      </w:r>
      <w:r>
        <w:rPr>
          <w:rFonts w:ascii="Comic Sans MS" w:hAnsi="Comic Sans MS" w:cs="Comic Sans MS"/>
          <w:sz w:val="24"/>
          <w:szCs w:val="24"/>
        </w:rPr>
        <w:t>I</w:t>
      </w:r>
      <w:r w:rsidRPr="00F8508A">
        <w:rPr>
          <w:rFonts w:ascii="Comic Sans MS" w:hAnsi="Comic Sans MS" w:cs="Comic Sans MS"/>
          <w:sz w:val="24"/>
          <w:szCs w:val="24"/>
        </w:rPr>
        <w:t>I. İnönü Savaşı     B. Büyük Taarruz</w:t>
      </w:r>
      <w:r>
        <w:rPr>
          <w:rFonts w:ascii="Comic Sans MS" w:hAnsi="Comic Sans MS" w:cs="Comic Sans MS"/>
          <w:sz w:val="24"/>
          <w:szCs w:val="24"/>
        </w:rPr>
        <w:t xml:space="preserve">                C. Trablusgarp Savaşı</w:t>
      </w:r>
      <w:r w:rsidRPr="00F8508A">
        <w:rPr>
          <w:rFonts w:ascii="Comic Sans MS" w:hAnsi="Comic Sans MS" w:cs="Comic Sans MS"/>
          <w:sz w:val="24"/>
          <w:szCs w:val="24"/>
        </w:rPr>
        <w:t xml:space="preserve">    D. </w:t>
      </w:r>
      <w:r w:rsidRPr="00F8508A">
        <w:rPr>
          <w:rFonts w:ascii="Comic Sans MS" w:hAnsi="Comic Sans MS" w:cs="Comic Sans MS"/>
        </w:rPr>
        <w:t>Sakarya Meydan Savaşı</w:t>
      </w:r>
    </w:p>
    <w:p w:rsidR="00134751" w:rsidRDefault="00134751" w:rsidP="00425844">
      <w:pPr>
        <w:pStyle w:val="NoSpacing"/>
        <w:rPr>
          <w:rFonts w:ascii="Comic Sans MS" w:hAnsi="Comic Sans MS" w:cs="Comic Sans MS"/>
        </w:rPr>
      </w:pPr>
    </w:p>
    <w:p w:rsidR="00134751" w:rsidRPr="00E31713" w:rsidRDefault="00134751" w:rsidP="00336868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14. </w:t>
      </w:r>
      <w:r w:rsidRPr="00336868">
        <w:rPr>
          <w:rFonts w:ascii="Comic Sans MS" w:hAnsi="Comic Sans MS" w:cs="Comic Sans MS"/>
          <w:b/>
          <w:bCs/>
          <w:color w:val="000000"/>
          <w:sz w:val="24"/>
          <w:szCs w:val="24"/>
        </w:rPr>
        <w:t>Mustafa Kemal Paşa’ya hangi savaştan sonra “Gazilik” unvanı ve “Mareşallik” rütbesi verilmiştir?</w:t>
      </w:r>
    </w:p>
    <w:p w:rsidR="00134751" w:rsidRDefault="00134751" w:rsidP="00336868">
      <w:pPr>
        <w:pStyle w:val="NoSpacing"/>
        <w:ind w:left="284"/>
        <w:rPr>
          <w:rFonts w:ascii="Comic Sans MS" w:hAnsi="Comic Sans MS" w:cs="Comic Sans MS"/>
        </w:rPr>
      </w:pPr>
      <w:r w:rsidRPr="00336868">
        <w:rPr>
          <w:rFonts w:ascii="Comic Sans MS" w:hAnsi="Comic Sans MS" w:cs="Comic Sans MS"/>
        </w:rPr>
        <w:t xml:space="preserve">A) I. İnönü                        B) II. İnönü        </w:t>
      </w:r>
      <w:r>
        <w:rPr>
          <w:rFonts w:ascii="Comic Sans MS" w:hAnsi="Comic Sans MS" w:cs="Comic Sans MS"/>
        </w:rPr>
        <w:tab/>
      </w:r>
    </w:p>
    <w:p w:rsidR="00134751" w:rsidRDefault="00134751" w:rsidP="00336868">
      <w:pPr>
        <w:pStyle w:val="NoSpacing"/>
        <w:ind w:left="284"/>
        <w:rPr>
          <w:rFonts w:ascii="Comic Sans MS" w:hAnsi="Comic Sans MS" w:cs="Comic Sans MS"/>
        </w:rPr>
      </w:pPr>
      <w:r w:rsidRPr="00336868">
        <w:rPr>
          <w:rFonts w:ascii="Comic Sans MS" w:hAnsi="Comic Sans MS" w:cs="Comic Sans MS"/>
        </w:rPr>
        <w:t>C) Sakarya Savaşı             D) Trablusgarp</w:t>
      </w:r>
    </w:p>
    <w:p w:rsidR="00134751" w:rsidRPr="004301A9" w:rsidRDefault="00134751" w:rsidP="00E31713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15</w:t>
      </w:r>
      <w:r w:rsidRPr="0033219C">
        <w:t xml:space="preserve">• </w:t>
      </w:r>
      <w:r w:rsidRPr="00DB74D4">
        <w:rPr>
          <w:rFonts w:ascii="Comic Sans MS" w:hAnsi="Comic Sans MS" w:cs="Comic Sans MS"/>
          <w:sz w:val="24"/>
          <w:szCs w:val="24"/>
        </w:rPr>
        <w:t xml:space="preserve">Yiyecek ve giyecek maddelerinin %40’ına el konulacak ve bunların karşılığı daha sonra geri ödenecek. </w:t>
      </w: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  <w:r w:rsidRPr="00DB74D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b/>
          <w:bCs/>
          <w:sz w:val="24"/>
          <w:szCs w:val="24"/>
        </w:rPr>
      </w:pPr>
      <w:r w:rsidRPr="00DB74D4">
        <w:rPr>
          <w:rFonts w:ascii="Comic Sans MS" w:hAnsi="Comic Sans MS" w:cs="Comic Sans MS"/>
          <w:b/>
          <w:bCs/>
          <w:sz w:val="24"/>
          <w:szCs w:val="24"/>
        </w:rPr>
        <w:t xml:space="preserve"> Yukarıdaki maddeler hangisi ile ilgilidir?</w:t>
      </w: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DB74D4">
        <w:rPr>
          <w:rFonts w:ascii="Comic Sans MS" w:hAnsi="Comic Sans MS" w:cs="Comic Sans MS"/>
          <w:sz w:val="24"/>
          <w:szCs w:val="24"/>
        </w:rPr>
        <w:t xml:space="preserve">a. Tekalif-i Milliye emirleri  </w:t>
      </w: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DB74D4">
        <w:rPr>
          <w:rFonts w:ascii="Comic Sans MS" w:hAnsi="Comic Sans MS" w:cs="Comic Sans MS"/>
          <w:sz w:val="24"/>
          <w:szCs w:val="24"/>
        </w:rPr>
        <w:t>b. Sakarya Savaşı</w:t>
      </w: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DB74D4">
        <w:rPr>
          <w:rFonts w:ascii="Comic Sans MS" w:hAnsi="Comic Sans MS" w:cs="Comic Sans MS"/>
          <w:sz w:val="24"/>
          <w:szCs w:val="24"/>
        </w:rPr>
        <w:t>c. Çanakkale Savaşı</w:t>
      </w:r>
    </w:p>
    <w:p w:rsidR="00134751" w:rsidRPr="00DB74D4" w:rsidRDefault="00134751" w:rsidP="00DB74D4">
      <w:pPr>
        <w:spacing w:after="0" w:line="240" w:lineRule="atLeast"/>
        <w:rPr>
          <w:rFonts w:ascii="Comic Sans MS" w:hAnsi="Comic Sans MS" w:cs="Comic Sans MS"/>
          <w:sz w:val="24"/>
          <w:szCs w:val="24"/>
        </w:rPr>
      </w:pPr>
      <w:r w:rsidRPr="00DB74D4">
        <w:rPr>
          <w:rFonts w:ascii="Comic Sans MS" w:hAnsi="Comic Sans MS" w:cs="Comic Sans MS"/>
          <w:sz w:val="24"/>
          <w:szCs w:val="24"/>
        </w:rPr>
        <w:t>d. Mudanya Ateşkes Antlaşması</w:t>
      </w:r>
    </w:p>
    <w:p w:rsidR="00134751" w:rsidRPr="00DB74D4" w:rsidRDefault="00134751" w:rsidP="00DB74D4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Default="00134751" w:rsidP="00336868">
      <w:pPr>
        <w:pStyle w:val="AralkYok1"/>
        <w:ind w:left="284"/>
        <w:rPr>
          <w:rFonts w:ascii="Comic Sans MS" w:hAnsi="Comic Sans MS" w:cs="Comic Sans MS"/>
          <w:sz w:val="24"/>
          <w:szCs w:val="24"/>
        </w:rPr>
      </w:pPr>
      <w:r w:rsidRPr="00336868">
        <w:rPr>
          <w:rFonts w:ascii="Comic Sans MS" w:hAnsi="Comic Sans MS" w:cs="Comic Sans MS"/>
          <w:sz w:val="24"/>
          <w:szCs w:val="24"/>
        </w:rPr>
        <w:tab/>
      </w:r>
    </w:p>
    <w:p w:rsidR="00134751" w:rsidRPr="004301A9" w:rsidRDefault="00134751" w:rsidP="00336868">
      <w:pPr>
        <w:pStyle w:val="AralkYok1"/>
        <w:ind w:left="284"/>
        <w:rPr>
          <w:rFonts w:ascii="Comic Sans MS" w:hAnsi="Comic Sans MS" w:cs="Comic Sans MS"/>
          <w:sz w:val="12"/>
          <w:szCs w:val="12"/>
        </w:rPr>
      </w:pP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16. Aşağıda verilen olayları gerçeklerştikleri tarihlerle eşleştiriniz.</w:t>
      </w: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Cumhuriyetin ilanı                 1914</w:t>
      </w: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1.Dünya savaşı                    1915</w:t>
      </w: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Çanakkale savaşı                  1911</w:t>
      </w: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Trablusgarp savaşı                1923</w:t>
      </w: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</w:p>
    <w:p w:rsidR="00134751" w:rsidRDefault="00134751" w:rsidP="00112E58">
      <w:pPr>
        <w:pStyle w:val="AralkYok1"/>
        <w:rPr>
          <w:rFonts w:ascii="Comic Sans MS" w:hAnsi="Comic Sans MS" w:cs="Comic Sans MS"/>
          <w:b/>
          <w:bCs/>
        </w:rPr>
      </w:pPr>
    </w:p>
    <w:p w:rsidR="00134751" w:rsidRPr="00112E58" w:rsidRDefault="00134751" w:rsidP="00112E58">
      <w:pPr>
        <w:pStyle w:val="AralkYok1"/>
        <w:rPr>
          <w:rFonts w:ascii="Comic Sans MS" w:hAnsi="Comic Sans MS" w:cs="Comic Sans MS"/>
          <w:sz w:val="24"/>
          <w:szCs w:val="24"/>
        </w:rPr>
      </w:pPr>
      <w:r w:rsidRPr="00112E58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7</w:t>
      </w:r>
      <w:r w:rsidRPr="00112E58">
        <w:rPr>
          <w:rFonts w:ascii="Comic Sans MS" w:hAnsi="Comic Sans MS" w:cs="Comic Sans MS"/>
          <w:sz w:val="24"/>
          <w:szCs w:val="24"/>
        </w:rPr>
        <w:t xml:space="preserve"> </w:t>
      </w:r>
      <w:r w:rsidRPr="00E31713">
        <w:rPr>
          <w:rFonts w:ascii="Comic Sans MS" w:hAnsi="Comic Sans MS" w:cs="Comic Sans MS"/>
          <w:b/>
          <w:bCs/>
          <w:sz w:val="24"/>
          <w:szCs w:val="24"/>
        </w:rPr>
        <w:t>Aşağıdakilerden hangisi temel ihtiyaçlarımızdan değildir</w:t>
      </w:r>
      <w:r w:rsidRPr="00E31713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 ?</w:t>
      </w:r>
    </w:p>
    <w:p w:rsidR="00134751" w:rsidRPr="00112E58" w:rsidRDefault="00134751" w:rsidP="00112E58">
      <w:pPr>
        <w:pStyle w:val="AralkYok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 )  g</w:t>
      </w:r>
      <w:r w:rsidRPr="00112E58">
        <w:rPr>
          <w:rFonts w:ascii="Comic Sans MS" w:hAnsi="Comic Sans MS" w:cs="Comic Sans MS"/>
          <w:sz w:val="24"/>
          <w:szCs w:val="24"/>
        </w:rPr>
        <w:t>iy</w:t>
      </w:r>
      <w:r>
        <w:rPr>
          <w:rFonts w:ascii="Comic Sans MS" w:hAnsi="Comic Sans MS" w:cs="Comic Sans MS"/>
          <w:sz w:val="24"/>
          <w:szCs w:val="24"/>
        </w:rPr>
        <w:t>inmek                       B )B</w:t>
      </w:r>
      <w:r w:rsidRPr="00112E58">
        <w:rPr>
          <w:rFonts w:ascii="Comic Sans MS" w:hAnsi="Comic Sans MS" w:cs="Comic Sans MS"/>
          <w:sz w:val="24"/>
          <w:szCs w:val="24"/>
        </w:rPr>
        <w:t xml:space="preserve">eslenmek              </w:t>
      </w:r>
    </w:p>
    <w:p w:rsidR="00134751" w:rsidRPr="00112E58" w:rsidRDefault="00134751" w:rsidP="00112E58">
      <w:pPr>
        <w:pStyle w:val="AralkYok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 )  E</w:t>
      </w:r>
      <w:r w:rsidRPr="00112E58">
        <w:rPr>
          <w:rFonts w:ascii="Comic Sans MS" w:hAnsi="Comic Sans MS" w:cs="Comic Sans MS"/>
          <w:sz w:val="24"/>
          <w:szCs w:val="24"/>
        </w:rPr>
        <w:t>ğle</w:t>
      </w:r>
      <w:r>
        <w:rPr>
          <w:rFonts w:ascii="Comic Sans MS" w:hAnsi="Comic Sans MS" w:cs="Comic Sans MS"/>
          <w:sz w:val="24"/>
          <w:szCs w:val="24"/>
        </w:rPr>
        <w:t>nmek                      D ) B</w:t>
      </w:r>
      <w:r w:rsidRPr="00112E58">
        <w:rPr>
          <w:rFonts w:ascii="Comic Sans MS" w:hAnsi="Comic Sans MS" w:cs="Comic Sans MS"/>
          <w:sz w:val="24"/>
          <w:szCs w:val="24"/>
        </w:rPr>
        <w:t>arınmak</w:t>
      </w:r>
    </w:p>
    <w:p w:rsidR="00134751" w:rsidRPr="00112E58" w:rsidRDefault="00134751" w:rsidP="00112E58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Default="00134751" w:rsidP="00112E58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Pr="00336868" w:rsidRDefault="00134751" w:rsidP="00F80014">
      <w:pPr>
        <w:pStyle w:val="AralkYok1"/>
        <w:rPr>
          <w:rFonts w:ascii="Comic Sans MS" w:hAnsi="Comic Sans MS" w:cs="Comic Sans MS"/>
        </w:rPr>
      </w:pPr>
    </w:p>
    <w:p w:rsidR="00134751" w:rsidRPr="004B6B60" w:rsidRDefault="00134751" w:rsidP="004B6B60">
      <w:pPr>
        <w:pStyle w:val="NoSpacing"/>
        <w:rPr>
          <w:rFonts w:ascii="Comic Sans MS" w:hAnsi="Comic Sans MS" w:cs="Comic Sans MS"/>
          <w:sz w:val="6"/>
          <w:szCs w:val="6"/>
        </w:rPr>
      </w:pPr>
    </w:p>
    <w:p w:rsidR="00134751" w:rsidRPr="004B6B60" w:rsidRDefault="00134751" w:rsidP="004B6B60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18.</w:t>
      </w:r>
      <w:r w:rsidRPr="004B6B60">
        <w:rPr>
          <w:rFonts w:ascii="Comic Sans MS" w:hAnsi="Comic Sans MS" w:cs="Comic Sans MS"/>
          <w:b/>
          <w:bCs/>
        </w:rPr>
        <w:t>Ülkemizde hava tahminlerinde bulunan kurum aşağıdakilerden hangisidir?</w:t>
      </w:r>
      <w:r w:rsidRPr="004B6B60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</w:p>
    <w:p w:rsidR="00134751" w:rsidRPr="004B6B60" w:rsidRDefault="00134751" w:rsidP="004B6B60">
      <w:pPr>
        <w:shd w:val="clear" w:color="auto" w:fill="FFFFFF"/>
        <w:ind w:right="72"/>
        <w:rPr>
          <w:rFonts w:ascii="Comic Sans MS" w:hAnsi="Comic Sans MS" w:cs="Comic Sans MS"/>
          <w:color w:val="000000"/>
        </w:rPr>
      </w:pPr>
      <w:r w:rsidRPr="004B6B60">
        <w:rPr>
          <w:rFonts w:ascii="Comic Sans MS" w:hAnsi="Comic Sans MS" w:cs="Comic Sans MS"/>
          <w:color w:val="000000"/>
        </w:rPr>
        <w:t>A) Devlet Meteoroloji  İşleri Genel Müdürlüğü</w:t>
      </w:r>
    </w:p>
    <w:p w:rsidR="00134751" w:rsidRPr="004B6B60" w:rsidRDefault="00134751" w:rsidP="004B6B60">
      <w:pPr>
        <w:shd w:val="clear" w:color="auto" w:fill="FFFFFF"/>
        <w:ind w:right="72"/>
        <w:rPr>
          <w:rFonts w:ascii="Comic Sans MS" w:hAnsi="Comic Sans MS" w:cs="Comic Sans MS"/>
          <w:color w:val="000000"/>
        </w:rPr>
      </w:pPr>
      <w:r w:rsidRPr="004B6B60">
        <w:rPr>
          <w:rFonts w:ascii="Comic Sans MS" w:hAnsi="Comic Sans MS" w:cs="Comic Sans MS"/>
          <w:color w:val="000000"/>
        </w:rPr>
        <w:t>B) Devlet Su İşleri Genel Müdürlüğü</w:t>
      </w:r>
    </w:p>
    <w:p w:rsidR="00134751" w:rsidRPr="004B6B60" w:rsidRDefault="00134751" w:rsidP="004B6B60">
      <w:pPr>
        <w:shd w:val="clear" w:color="auto" w:fill="FFFFFF"/>
        <w:ind w:right="72"/>
        <w:rPr>
          <w:rFonts w:ascii="Comic Sans MS" w:hAnsi="Comic Sans MS" w:cs="Comic Sans MS"/>
          <w:color w:val="000000"/>
        </w:rPr>
      </w:pPr>
      <w:r w:rsidRPr="004B6B60">
        <w:rPr>
          <w:rFonts w:ascii="Comic Sans MS" w:hAnsi="Comic Sans MS" w:cs="Comic Sans MS"/>
          <w:color w:val="000000"/>
        </w:rPr>
        <w:t>C) Sivil Savunma Müdürlüğü</w:t>
      </w:r>
    </w:p>
    <w:p w:rsidR="00134751" w:rsidRDefault="00134751" w:rsidP="004301A9">
      <w:pPr>
        <w:shd w:val="clear" w:color="auto" w:fill="FFFFFF"/>
        <w:ind w:right="72"/>
        <w:rPr>
          <w:rFonts w:ascii="Comic Sans MS" w:hAnsi="Comic Sans MS" w:cs="Comic Sans MS"/>
          <w:color w:val="000000"/>
        </w:rPr>
      </w:pPr>
      <w:r w:rsidRPr="004B6B60">
        <w:rPr>
          <w:rFonts w:ascii="Comic Sans MS" w:hAnsi="Comic Sans MS" w:cs="Comic Sans MS"/>
          <w:color w:val="000000"/>
        </w:rPr>
        <w:t>D) İl Sağlık Müdürlüğü</w:t>
      </w:r>
    </w:p>
    <w:p w:rsidR="00134751" w:rsidRDefault="00134751" w:rsidP="004301A9">
      <w:pPr>
        <w:shd w:val="clear" w:color="auto" w:fill="FFFFFF"/>
        <w:ind w:right="72"/>
        <w:rPr>
          <w:rFonts w:ascii="Comic Sans MS" w:hAnsi="Comic Sans MS" w:cs="Comic Sans MS"/>
          <w:color w:val="000000"/>
        </w:rPr>
      </w:pPr>
    </w:p>
    <w:p w:rsidR="00134751" w:rsidRPr="00112E58" w:rsidRDefault="00134751" w:rsidP="00E31713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19.</w:t>
      </w:r>
      <w:r w:rsidRPr="00112E58">
        <w:rPr>
          <w:rFonts w:ascii="Comic Sans MS" w:hAnsi="Comic Sans MS" w:cs="Comic Sans MS"/>
          <w:b/>
          <w:bCs/>
          <w:sz w:val="24"/>
          <w:szCs w:val="24"/>
        </w:rPr>
        <w:t>Aşağıdakilerden hangisi doğal afetlerden biri değildir?</w:t>
      </w:r>
      <w:r w:rsidRPr="00112E58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</w:t>
      </w:r>
    </w:p>
    <w:p w:rsidR="00134751" w:rsidRDefault="00134751" w:rsidP="00E31713">
      <w:pPr>
        <w:shd w:val="clear" w:color="auto" w:fill="FFFFFF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112E58">
        <w:rPr>
          <w:rFonts w:ascii="Comic Sans MS" w:hAnsi="Comic Sans MS" w:cs="Comic Sans MS"/>
          <w:sz w:val="24"/>
          <w:szCs w:val="24"/>
        </w:rPr>
        <w:t xml:space="preserve">A)Deprem  </w:t>
      </w:r>
      <w:r>
        <w:rPr>
          <w:rFonts w:ascii="Comic Sans MS" w:hAnsi="Comic Sans MS" w:cs="Comic Sans MS"/>
          <w:sz w:val="24"/>
          <w:szCs w:val="24"/>
        </w:rPr>
        <w:t xml:space="preserve">                </w:t>
      </w:r>
      <w:r w:rsidRPr="00112E58">
        <w:rPr>
          <w:rFonts w:ascii="Comic Sans MS" w:hAnsi="Comic Sans MS" w:cs="Comic Sans MS"/>
          <w:sz w:val="24"/>
          <w:szCs w:val="24"/>
        </w:rPr>
        <w:t xml:space="preserve">B)Trafik kazası </w:t>
      </w:r>
    </w:p>
    <w:p w:rsidR="00134751" w:rsidRDefault="00134751" w:rsidP="00E31713">
      <w:pPr>
        <w:shd w:val="clear" w:color="auto" w:fill="FFFFFF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112E58">
        <w:rPr>
          <w:rFonts w:ascii="Comic Sans MS" w:hAnsi="Comic Sans MS" w:cs="Comic Sans MS"/>
          <w:sz w:val="24"/>
          <w:szCs w:val="24"/>
        </w:rPr>
        <w:t xml:space="preserve">C)Sel   </w:t>
      </w:r>
      <w:r>
        <w:rPr>
          <w:rFonts w:ascii="Comic Sans MS" w:hAnsi="Comic Sans MS" w:cs="Comic Sans MS"/>
          <w:sz w:val="24"/>
          <w:szCs w:val="24"/>
        </w:rPr>
        <w:t xml:space="preserve">                      </w:t>
      </w:r>
      <w:r w:rsidRPr="00112E58">
        <w:rPr>
          <w:rFonts w:ascii="Comic Sans MS" w:hAnsi="Comic Sans MS" w:cs="Comic Sans MS"/>
          <w:sz w:val="24"/>
          <w:szCs w:val="24"/>
        </w:rPr>
        <w:t>D)Çığ</w:t>
      </w:r>
    </w:p>
    <w:p w:rsidR="00134751" w:rsidRDefault="00134751" w:rsidP="00E31713">
      <w:pPr>
        <w:shd w:val="clear" w:color="auto" w:fill="FFFFFF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20.Aşağıdaki doğal afetlerden hangisi ülkemizde görülmez.</w:t>
      </w:r>
    </w:p>
    <w:p w:rsidR="00134751" w:rsidRPr="00BF4F89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  <w:r w:rsidRPr="00BF4F89">
        <w:rPr>
          <w:rFonts w:ascii="Comic Sans MS" w:hAnsi="Comic Sans MS" w:cs="Comic Sans MS"/>
          <w:sz w:val="24"/>
          <w:szCs w:val="24"/>
        </w:rPr>
        <w:t>A) Deprem</w:t>
      </w:r>
    </w:p>
    <w:p w:rsidR="00134751" w:rsidRPr="00BF4F89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S</w:t>
      </w:r>
      <w:r w:rsidRPr="00BF4F89">
        <w:rPr>
          <w:rFonts w:ascii="Comic Sans MS" w:hAnsi="Comic Sans MS" w:cs="Comic Sans MS"/>
          <w:sz w:val="24"/>
          <w:szCs w:val="24"/>
        </w:rPr>
        <w:t>el</w:t>
      </w:r>
    </w:p>
    <w:p w:rsidR="00134751" w:rsidRPr="00BF4F89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  <w:r w:rsidRPr="00BF4F89">
        <w:rPr>
          <w:rFonts w:ascii="Comic Sans MS" w:hAnsi="Comic Sans MS" w:cs="Comic Sans MS"/>
          <w:sz w:val="24"/>
          <w:szCs w:val="24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BF4F89">
        <w:rPr>
          <w:rFonts w:ascii="Comic Sans MS" w:hAnsi="Comic Sans MS" w:cs="Comic Sans MS"/>
          <w:sz w:val="24"/>
          <w:szCs w:val="24"/>
        </w:rPr>
        <w:t>Tsunami</w:t>
      </w:r>
    </w:p>
    <w:p w:rsidR="00134751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  <w:r w:rsidRPr="00BF4F89">
        <w:rPr>
          <w:rFonts w:ascii="Comic Sans MS" w:hAnsi="Comic Sans MS" w:cs="Comic Sans MS"/>
          <w:sz w:val="24"/>
          <w:szCs w:val="24"/>
        </w:rPr>
        <w:t>D)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BF4F89">
        <w:rPr>
          <w:rFonts w:ascii="Comic Sans MS" w:hAnsi="Comic Sans MS" w:cs="Comic Sans MS"/>
          <w:sz w:val="24"/>
          <w:szCs w:val="24"/>
        </w:rPr>
        <w:t>Orman yangını</w:t>
      </w:r>
    </w:p>
    <w:p w:rsidR="00134751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</w:p>
    <w:p w:rsidR="00134751" w:rsidRPr="00BF4F89" w:rsidRDefault="00134751" w:rsidP="00BF4F89">
      <w:pPr>
        <w:pStyle w:val="AralkYok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Başarılar.</w:t>
      </w:r>
    </w:p>
    <w:p w:rsidR="00134751" w:rsidRDefault="00134751" w:rsidP="00BF4F89">
      <w:pPr>
        <w:pStyle w:val="AralkYok1"/>
        <w:rPr>
          <w:rFonts w:cs="Times New Roman"/>
          <w:color w:val="000000"/>
        </w:rPr>
      </w:pPr>
    </w:p>
    <w:p w:rsidR="00134751" w:rsidRPr="004301A9" w:rsidRDefault="00134751" w:rsidP="004301A9">
      <w:pPr>
        <w:shd w:val="clear" w:color="auto" w:fill="FFFFFF"/>
        <w:ind w:right="72"/>
        <w:rPr>
          <w:rFonts w:ascii="Comic Sans MS" w:hAnsi="Comic Sans MS" w:cs="Comic Sans MS"/>
          <w:color w:val="000000"/>
          <w:sz w:val="20"/>
          <w:szCs w:val="20"/>
        </w:rPr>
      </w:pPr>
    </w:p>
    <w:p w:rsidR="00134751" w:rsidRPr="00112E58" w:rsidRDefault="00134751" w:rsidP="00BF4F89">
      <w:pPr>
        <w:spacing w:after="0" w:line="240" w:lineRule="atLeast"/>
        <w:ind w:right="-180"/>
        <w:rPr>
          <w:rFonts w:ascii="Comic Sans MS" w:hAnsi="Comic Sans MS" w:cs="Comic Sans MS"/>
          <w:sz w:val="24"/>
          <w:szCs w:val="24"/>
        </w:rPr>
      </w:pPr>
    </w:p>
    <w:sectPr w:rsidR="00134751" w:rsidRPr="00112E58" w:rsidSect="003063B1">
      <w:pgSz w:w="11906" w:h="16838"/>
      <w:pgMar w:top="142" w:right="424" w:bottom="284" w:left="426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751" w:rsidRDefault="00134751" w:rsidP="005C3C9B">
      <w:pPr>
        <w:spacing w:after="0" w:line="240" w:lineRule="auto"/>
      </w:pPr>
      <w:r>
        <w:separator/>
      </w:r>
    </w:p>
  </w:endnote>
  <w:endnote w:type="continuationSeparator" w:id="1">
    <w:p w:rsidR="00134751" w:rsidRDefault="00134751" w:rsidP="005C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751" w:rsidRDefault="00134751" w:rsidP="005C3C9B">
      <w:pPr>
        <w:spacing w:after="0" w:line="240" w:lineRule="auto"/>
      </w:pPr>
      <w:r>
        <w:separator/>
      </w:r>
    </w:p>
  </w:footnote>
  <w:footnote w:type="continuationSeparator" w:id="1">
    <w:p w:rsidR="00134751" w:rsidRDefault="00134751" w:rsidP="005C3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E3E1E"/>
    <w:multiLevelType w:val="hybridMultilevel"/>
    <w:tmpl w:val="47FE5F80"/>
    <w:lvl w:ilvl="0" w:tplc="E3A833D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2675B"/>
    <w:multiLevelType w:val="hybridMultilevel"/>
    <w:tmpl w:val="D77657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C9B"/>
    <w:rsid w:val="000C1C3E"/>
    <w:rsid w:val="00112E58"/>
    <w:rsid w:val="00134751"/>
    <w:rsid w:val="00150165"/>
    <w:rsid w:val="00172FB9"/>
    <w:rsid w:val="001B4ABA"/>
    <w:rsid w:val="00251F23"/>
    <w:rsid w:val="003063B1"/>
    <w:rsid w:val="00313AEE"/>
    <w:rsid w:val="0033219C"/>
    <w:rsid w:val="00336868"/>
    <w:rsid w:val="00396FC8"/>
    <w:rsid w:val="003F580D"/>
    <w:rsid w:val="00425844"/>
    <w:rsid w:val="004301A9"/>
    <w:rsid w:val="00490080"/>
    <w:rsid w:val="004B6B60"/>
    <w:rsid w:val="004F4423"/>
    <w:rsid w:val="005648DF"/>
    <w:rsid w:val="00577795"/>
    <w:rsid w:val="00594C28"/>
    <w:rsid w:val="005B0AF6"/>
    <w:rsid w:val="005C3C9B"/>
    <w:rsid w:val="005C46CA"/>
    <w:rsid w:val="006C3EB9"/>
    <w:rsid w:val="007A5BDA"/>
    <w:rsid w:val="007B683B"/>
    <w:rsid w:val="007D4BE5"/>
    <w:rsid w:val="00A02590"/>
    <w:rsid w:val="00A3586B"/>
    <w:rsid w:val="00A61F3B"/>
    <w:rsid w:val="00A735AC"/>
    <w:rsid w:val="00A956C5"/>
    <w:rsid w:val="00AD6B60"/>
    <w:rsid w:val="00B26EDB"/>
    <w:rsid w:val="00B927E0"/>
    <w:rsid w:val="00BE2EB8"/>
    <w:rsid w:val="00BF4F89"/>
    <w:rsid w:val="00C24CFE"/>
    <w:rsid w:val="00C7647B"/>
    <w:rsid w:val="00DA7625"/>
    <w:rsid w:val="00DB74D4"/>
    <w:rsid w:val="00DC188D"/>
    <w:rsid w:val="00E31713"/>
    <w:rsid w:val="00E91D3F"/>
    <w:rsid w:val="00F80014"/>
    <w:rsid w:val="00F8508A"/>
    <w:rsid w:val="00FC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C9B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4258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tr-TR"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584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Header">
    <w:name w:val="header"/>
    <w:basedOn w:val="Normal"/>
    <w:link w:val="HeaderChar"/>
    <w:uiPriority w:val="99"/>
    <w:rsid w:val="005C3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3C9B"/>
  </w:style>
  <w:style w:type="paragraph" w:styleId="Footer">
    <w:name w:val="footer"/>
    <w:basedOn w:val="Normal"/>
    <w:link w:val="FooterChar"/>
    <w:uiPriority w:val="99"/>
    <w:rsid w:val="005C3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C3C9B"/>
  </w:style>
  <w:style w:type="paragraph" w:styleId="NoSpacing">
    <w:name w:val="No Spacing"/>
    <w:link w:val="NoSpacingChar"/>
    <w:uiPriority w:val="99"/>
    <w:qFormat/>
    <w:rsid w:val="003F580D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3F580D"/>
    <w:rPr>
      <w:rFonts w:ascii="Calibri" w:hAnsi="Calibri" w:cs="Calibri"/>
      <w:sz w:val="22"/>
      <w:szCs w:val="22"/>
      <w:lang w:val="tr-TR" w:eastAsia="tr-TR"/>
    </w:rPr>
  </w:style>
  <w:style w:type="paragraph" w:styleId="ListParagraph">
    <w:name w:val="List Paragraph"/>
    <w:basedOn w:val="Normal"/>
    <w:uiPriority w:val="99"/>
    <w:qFormat/>
    <w:rsid w:val="00F8508A"/>
    <w:pPr>
      <w:ind w:left="720"/>
    </w:pPr>
    <w:rPr>
      <w:lang w:val="tr-TR"/>
    </w:rPr>
  </w:style>
  <w:style w:type="paragraph" w:customStyle="1" w:styleId="AralkYok1">
    <w:name w:val="Aralık Yok1"/>
    <w:uiPriority w:val="99"/>
    <w:rsid w:val="00336868"/>
    <w:rPr>
      <w:rFonts w:eastAsia="Times New Roman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B6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B60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semiHidden/>
    <w:rsid w:val="00172FB9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06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http://www.odevbul.org/wp-content/uploads/2015/04/haftalik-hava-raporu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691</Words>
  <Characters>3943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ilker</dc:creator>
  <cp:keywords/>
  <dc:description/>
  <cp:lastModifiedBy>edanur</cp:lastModifiedBy>
  <cp:revision>2</cp:revision>
  <cp:lastPrinted>2017-01-11T06:29:00Z</cp:lastPrinted>
  <dcterms:created xsi:type="dcterms:W3CDTF">2017-01-11T10:11:00Z</dcterms:created>
  <dcterms:modified xsi:type="dcterms:W3CDTF">2017-01-11T10:11:00Z</dcterms:modified>
</cp:coreProperties>
</file>